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3831D3" w14:paraId="52083A45" w14:textId="77777777" w:rsidTr="00002839">
        <w:trPr>
          <w:cantSplit/>
          <w:trHeight w:hRule="exact" w:val="397"/>
        </w:trPr>
        <w:tc>
          <w:tcPr>
            <w:tcW w:w="6436" w:type="dxa"/>
          </w:tcPr>
          <w:p w14:paraId="278E524F" w14:textId="77777777" w:rsidR="003831D3" w:rsidRPr="003831D3" w:rsidRDefault="003831D3" w:rsidP="003831D3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</w:tcPr>
          <w:p w14:paraId="19F85BAC" w14:textId="77777777" w:rsidR="003831D3" w:rsidRDefault="003831D3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E18716" w14:textId="77777777" w:rsidR="003831D3" w:rsidRPr="00D00D96" w:rsidRDefault="003831D3" w:rsidP="00002839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  <w:r w:rsidRPr="00D00D96">
              <w:rPr>
                <w:color w:val="000000"/>
                <w:sz w:val="24"/>
                <w:szCs w:val="24"/>
              </w:rPr>
              <w:t>L</w:t>
            </w:r>
            <w:r w:rsidR="00D00D96" w:rsidRPr="00D00D96">
              <w:rPr>
                <w:color w:val="000000"/>
                <w:sz w:val="24"/>
                <w:szCs w:val="24"/>
              </w:rPr>
              <w:t>iefer- u. Dienstleistungen</w:t>
            </w:r>
          </w:p>
        </w:tc>
      </w:tr>
    </w:tbl>
    <w:p w14:paraId="20B05CC2" w14:textId="77777777" w:rsidR="00F822F5" w:rsidRDefault="00F822F5">
      <w:pPr>
        <w:tabs>
          <w:tab w:val="right" w:pos="9498"/>
        </w:tabs>
        <w:rPr>
          <w:color w:val="000000"/>
          <w:sz w:val="16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57"/>
        <w:gridCol w:w="951"/>
        <w:gridCol w:w="183"/>
        <w:gridCol w:w="1704"/>
      </w:tblGrid>
      <w:tr w:rsidR="003831D3" w14:paraId="24F3E016" w14:textId="77777777" w:rsidTr="00B66A24">
        <w:trPr>
          <w:trHeight w:hRule="exact" w:val="260"/>
        </w:trPr>
        <w:tc>
          <w:tcPr>
            <w:tcW w:w="6747" w:type="dxa"/>
            <w:gridSpan w:val="3"/>
            <w:vAlign w:val="center"/>
          </w:tcPr>
          <w:p w14:paraId="28E34356" w14:textId="77777777" w:rsidR="003831D3" w:rsidRDefault="003831D3" w:rsidP="00B66A24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9B114F" w14:textId="77777777" w:rsidR="003831D3" w:rsidRDefault="003831D3" w:rsidP="00B66A24">
            <w:pPr>
              <w:ind w:right="-57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14"/>
              </w:rPr>
              <w:t xml:space="preserve">Zutreffendes ankreuzen </w:t>
            </w:r>
            <w:r w:rsidR="00343E18">
              <w:rPr>
                <w:b/>
                <w:color w:val="000000"/>
                <w:sz w:val="14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bookmarkStart w:id="0" w:name="Kontrollkästchen1"/>
            <w:r>
              <w:rPr>
                <w:b/>
                <w:color w:val="000000"/>
                <w:sz w:val="14"/>
              </w:rPr>
              <w:instrText xml:space="preserve"> FORMCHECKBOX </w:instrText>
            </w:r>
            <w:r w:rsidR="00343E18">
              <w:rPr>
                <w:b/>
                <w:color w:val="000000"/>
                <w:sz w:val="14"/>
              </w:rPr>
            </w:r>
            <w:r w:rsidR="00343E18">
              <w:rPr>
                <w:b/>
                <w:color w:val="000000"/>
                <w:sz w:val="14"/>
              </w:rPr>
              <w:fldChar w:fldCharType="separate"/>
            </w:r>
            <w:r w:rsidR="00343E18">
              <w:rPr>
                <w:b/>
                <w:color w:val="000000"/>
                <w:sz w:val="14"/>
              </w:rPr>
              <w:fldChar w:fldCharType="end"/>
            </w:r>
            <w:bookmarkEnd w:id="0"/>
            <w:r>
              <w:rPr>
                <w:b/>
                <w:color w:val="000000"/>
                <w:sz w:val="14"/>
              </w:rPr>
              <w:t xml:space="preserve"> oder ausfüllen</w:t>
            </w:r>
          </w:p>
        </w:tc>
      </w:tr>
      <w:tr w:rsidR="003831D3" w14:paraId="14E50631" w14:textId="77777777" w:rsidTr="00B66A24">
        <w:trPr>
          <w:trHeight w:hRule="exact" w:val="300"/>
          <w:hidden/>
        </w:trPr>
        <w:tc>
          <w:tcPr>
            <w:tcW w:w="4114" w:type="dxa"/>
            <w:vAlign w:val="bottom"/>
          </w:tcPr>
          <w:p w14:paraId="3AE88469" w14:textId="77777777" w:rsidR="003831D3" w:rsidRDefault="003831D3" w:rsidP="00B66A24">
            <w:pPr>
              <w:spacing w:line="240" w:lineRule="exact"/>
              <w:rPr>
                <w:color w:val="000000"/>
                <w:sz w:val="16"/>
              </w:rPr>
            </w:pPr>
            <w:r>
              <w:rPr>
                <w:b/>
                <w:vanish/>
                <w:color w:val="000000"/>
                <w:sz w:val="18"/>
              </w:rPr>
              <w:t>Hauptangebot – KEINE Vergabe nach Losen –</w:t>
            </w:r>
          </w:p>
        </w:tc>
        <w:tc>
          <w:tcPr>
            <w:tcW w:w="5528" w:type="dxa"/>
            <w:gridSpan w:val="6"/>
          </w:tcPr>
          <w:p w14:paraId="052C7083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55174FF9" w14:textId="77777777" w:rsidTr="00B66A24">
        <w:trPr>
          <w:trHeight w:hRule="exact" w:val="300"/>
        </w:trPr>
        <w:tc>
          <w:tcPr>
            <w:tcW w:w="4114" w:type="dxa"/>
          </w:tcPr>
          <w:p w14:paraId="312B4CE9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6"/>
          </w:tcPr>
          <w:p w14:paraId="65324894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7BFA2CF8" w14:textId="77777777" w:rsidTr="00B66A24">
        <w:trPr>
          <w:trHeight w:hRule="exact" w:val="454"/>
        </w:trPr>
        <w:tc>
          <w:tcPr>
            <w:tcW w:w="4114" w:type="dxa"/>
            <w:vAlign w:val="bottom"/>
          </w:tcPr>
          <w:p w14:paraId="7A63E71C" w14:textId="77777777" w:rsidR="003831D3" w:rsidRDefault="00C62AB4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</w:tcPr>
          <w:p w14:paraId="65A60D56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5A994D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Projekt Nr.: </w:t>
            </w:r>
            <w:bookmarkStart w:id="1" w:name="IA_Textanfang"/>
            <w:r w:rsidR="00343E18">
              <w:rPr>
                <w:b/>
                <w:color w:val="000000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1"/>
          </w:p>
        </w:tc>
        <w:tc>
          <w:tcPr>
            <w:tcW w:w="17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4B7D884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3831D3" w14:paraId="48AD5359" w14:textId="77777777" w:rsidTr="00B66A24">
        <w:trPr>
          <w:trHeight w:hRule="exact" w:val="454"/>
        </w:trPr>
        <w:tc>
          <w:tcPr>
            <w:tcW w:w="4114" w:type="dxa"/>
            <w:vMerge w:val="restart"/>
          </w:tcPr>
          <w:p w14:paraId="479C314F" w14:textId="77777777" w:rsidR="003831D3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4E1C906B" w14:textId="77777777" w:rsidR="003831D3" w:rsidRPr="00C53007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38DD4837" w14:textId="77777777" w:rsidR="003831D3" w:rsidRDefault="00343E18" w:rsidP="00B66A24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  <w:r>
              <w:rPr>
                <w:noProof/>
                <w:color w:val="00000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3831D3">
              <w:rPr>
                <w:noProof/>
                <w:color w:val="000000"/>
              </w:rPr>
              <w:instrText xml:space="preserve"> FORMTEXT </w:instrText>
            </w:r>
            <w:r>
              <w:rPr>
                <w:noProof/>
                <w:color w:val="000000"/>
              </w:rPr>
            </w:r>
            <w:r>
              <w:rPr>
                <w:noProof/>
                <w:color w:val="000000"/>
              </w:rPr>
              <w:fldChar w:fldCharType="separate"/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fldChar w:fldCharType="end"/>
            </w:r>
          </w:p>
        </w:tc>
        <w:tc>
          <w:tcPr>
            <w:tcW w:w="1276" w:type="dxa"/>
            <w:vMerge/>
          </w:tcPr>
          <w:p w14:paraId="1C283CAD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AC7264" w14:textId="7DDF01E0" w:rsidR="003831D3" w:rsidRDefault="003831D3" w:rsidP="00A92109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Vergabe Nr.: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B74E05" w:rsidRPr="00B74E05">
              <w:rPr>
                <w:b/>
                <w:noProof/>
                <w:color w:val="000000"/>
              </w:rPr>
              <w:t>2</w:t>
            </w:r>
            <w:r w:rsidR="002C58C2">
              <w:rPr>
                <w:b/>
                <w:noProof/>
                <w:color w:val="000000"/>
              </w:rPr>
              <w:t>6</w:t>
            </w:r>
            <w:r w:rsidR="00B74E05" w:rsidRPr="00B74E05">
              <w:rPr>
                <w:b/>
                <w:noProof/>
                <w:color w:val="000000"/>
              </w:rPr>
              <w:t>-20000</w:t>
            </w:r>
            <w:r w:rsidR="002567BA">
              <w:rPr>
                <w:b/>
                <w:noProof/>
                <w:color w:val="000000"/>
              </w:rPr>
              <w:t>6</w:t>
            </w:r>
            <w:r w:rsidR="0037468A">
              <w:rPr>
                <w:b/>
                <w:noProof/>
                <w:color w:val="000000"/>
              </w:rPr>
              <w:t>8528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6E4E5D44" w14:textId="77777777" w:rsidTr="00B66A24">
        <w:trPr>
          <w:trHeight w:hRule="exact" w:val="510"/>
        </w:trPr>
        <w:tc>
          <w:tcPr>
            <w:tcW w:w="4114" w:type="dxa"/>
            <w:vMerge/>
          </w:tcPr>
          <w:p w14:paraId="3C636230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</w:tcPr>
          <w:p w14:paraId="4BBA91A5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F724859" w14:textId="77777777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Eröffnungs-/Einreichungstermin:</w:t>
            </w:r>
          </w:p>
        </w:tc>
      </w:tr>
      <w:tr w:rsidR="003831D3" w14:paraId="604E4BC8" w14:textId="77777777" w:rsidTr="00B66A24">
        <w:trPr>
          <w:trHeight w:hRule="exact" w:val="340"/>
        </w:trPr>
        <w:tc>
          <w:tcPr>
            <w:tcW w:w="4114" w:type="dxa"/>
            <w:vMerge/>
          </w:tcPr>
          <w:p w14:paraId="4F5CD8DD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bottom w:val="nil"/>
              <w:right w:val="single" w:sz="12" w:space="0" w:color="auto"/>
            </w:tcBorders>
          </w:tcPr>
          <w:p w14:paraId="37F86423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F2661FD" w14:textId="3E89AC56" w:rsidR="003831D3" w:rsidRDefault="003831D3" w:rsidP="00FD2E99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Datum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476433">
              <w:rPr>
                <w:b/>
                <w:color w:val="000000"/>
              </w:rPr>
              <w:t>1</w:t>
            </w:r>
            <w:r w:rsidR="002A042C">
              <w:rPr>
                <w:b/>
                <w:color w:val="000000"/>
              </w:rPr>
              <w:t>2</w:t>
            </w:r>
            <w:r w:rsidR="0037468A">
              <w:rPr>
                <w:b/>
                <w:color w:val="000000"/>
              </w:rPr>
              <w:t>.</w:t>
            </w:r>
            <w:r w:rsidR="00476433">
              <w:rPr>
                <w:b/>
                <w:color w:val="000000"/>
              </w:rPr>
              <w:t>10</w:t>
            </w:r>
            <w:r w:rsidR="0037468A">
              <w:rPr>
                <w:b/>
                <w:color w:val="000000"/>
              </w:rPr>
              <w:t>.</w:t>
            </w:r>
            <w:r w:rsidR="00476433">
              <w:rPr>
                <w:b/>
                <w:color w:val="000000"/>
              </w:rPr>
              <w:t>2026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8A077F" w14:textId="77777777" w:rsidR="003831D3" w:rsidRDefault="003831D3" w:rsidP="004823F1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Uhrzeit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type w:val="date"/>
                    <w:format w:val="HH:mm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4823F1">
              <w:rPr>
                <w:b/>
                <w:noProof/>
                <w:color w:val="000000"/>
              </w:rPr>
              <w:t>11:00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621F2C55" w14:textId="77777777" w:rsidTr="00B66A24">
        <w:trPr>
          <w:trHeight w:hRule="exact" w:val="284"/>
        </w:trPr>
        <w:tc>
          <w:tcPr>
            <w:tcW w:w="4114" w:type="dxa"/>
            <w:vMerge/>
          </w:tcPr>
          <w:p w14:paraId="36BE1DC9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3689719A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D7E2A8" w14:textId="458993F6" w:rsidR="003831D3" w:rsidRDefault="00164451" w:rsidP="00B74E05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Binde</w:t>
            </w:r>
            <w:r w:rsidR="003831D3">
              <w:rPr>
                <w:color w:val="000000"/>
                <w:sz w:val="18"/>
              </w:rPr>
              <w:t xml:space="preserve">frist endet am: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65"/>
            <w:r w:rsidR="003831D3"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B74E05">
              <w:rPr>
                <w:b/>
                <w:noProof/>
                <w:color w:val="000000"/>
              </w:rPr>
              <w:t>3</w:t>
            </w:r>
            <w:r w:rsidR="0037468A">
              <w:rPr>
                <w:b/>
                <w:noProof/>
                <w:color w:val="000000"/>
              </w:rPr>
              <w:t>1</w:t>
            </w:r>
            <w:r w:rsidR="00B74E05">
              <w:rPr>
                <w:b/>
                <w:noProof/>
                <w:color w:val="000000"/>
              </w:rPr>
              <w:t>.</w:t>
            </w:r>
            <w:r w:rsidR="0037468A">
              <w:rPr>
                <w:b/>
                <w:noProof/>
                <w:color w:val="000000"/>
              </w:rPr>
              <w:t>1</w:t>
            </w:r>
            <w:r w:rsidR="00476433">
              <w:rPr>
                <w:b/>
                <w:noProof/>
                <w:color w:val="000000"/>
              </w:rPr>
              <w:t>2</w:t>
            </w:r>
            <w:r w:rsidR="00B74E05">
              <w:rPr>
                <w:b/>
                <w:noProof/>
                <w:color w:val="000000"/>
              </w:rPr>
              <w:t>.202</w:t>
            </w:r>
            <w:r w:rsidR="002C6450">
              <w:rPr>
                <w:b/>
                <w:noProof/>
                <w:color w:val="000000"/>
              </w:rPr>
              <w:t>6</w:t>
            </w:r>
            <w:r w:rsidR="00343E18">
              <w:rPr>
                <w:b/>
                <w:color w:val="000000"/>
              </w:rPr>
              <w:fldChar w:fldCharType="end"/>
            </w:r>
            <w:bookmarkEnd w:id="2"/>
          </w:p>
        </w:tc>
      </w:tr>
      <w:tr w:rsidR="003831D3" w14:paraId="3907FE4D" w14:textId="77777777" w:rsidTr="00B66A24">
        <w:trPr>
          <w:trHeight w:val="240"/>
        </w:trPr>
        <w:tc>
          <w:tcPr>
            <w:tcW w:w="4114" w:type="dxa"/>
            <w:vMerge w:val="restart"/>
            <w:tcBorders>
              <w:top w:val="nil"/>
            </w:tcBorders>
          </w:tcPr>
          <w:p w14:paraId="60F4A8E5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An</w:t>
            </w:r>
          </w:p>
          <w:p w14:paraId="2500483D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Deutsche Bundesbank</w:t>
            </w:r>
          </w:p>
          <w:p w14:paraId="16E006FB" w14:textId="77777777" w:rsidR="003831D3" w:rsidRPr="00B64E8C" w:rsidRDefault="00A9217F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Zentralbereich Beschaffungen</w:t>
            </w:r>
          </w:p>
          <w:p w14:paraId="2B789537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Submissionsstelle</w:t>
            </w:r>
          </w:p>
          <w:p w14:paraId="4C012424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Taunusanlage 5</w:t>
            </w:r>
          </w:p>
          <w:p w14:paraId="62D445A7" w14:textId="77777777" w:rsidR="003831D3" w:rsidRDefault="003831D3" w:rsidP="00610B20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  <w:r w:rsidRPr="00B64E8C">
              <w:rPr>
                <w:b/>
                <w:noProof/>
                <w:color w:val="000000"/>
              </w:rPr>
              <w:t>60</w:t>
            </w:r>
            <w:r w:rsidR="00610B20">
              <w:rPr>
                <w:b/>
                <w:noProof/>
                <w:color w:val="000000"/>
              </w:rPr>
              <w:t>3</w:t>
            </w:r>
            <w:r w:rsidRPr="00B64E8C">
              <w:rPr>
                <w:b/>
                <w:noProof/>
                <w:color w:val="000000"/>
              </w:rPr>
              <w:t>29 Frankfurt am Main</w:t>
            </w: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048109F0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66EFBC" w14:textId="77777777" w:rsidR="003831D3" w:rsidRDefault="003831D3" w:rsidP="00B66A24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3831D3" w14:paraId="2F73C84D" w14:textId="77777777" w:rsidTr="00B66A24">
        <w:trPr>
          <w:trHeight w:val="1022"/>
        </w:trPr>
        <w:tc>
          <w:tcPr>
            <w:tcW w:w="4114" w:type="dxa"/>
            <w:vMerge/>
          </w:tcPr>
          <w:p w14:paraId="02B3A53F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40D70A20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AC35DC" w14:textId="77777777" w:rsidR="003831D3" w:rsidRPr="00FF787F" w:rsidRDefault="003831D3" w:rsidP="00B66A24">
            <w:pPr>
              <w:tabs>
                <w:tab w:val="left" w:pos="5387"/>
              </w:tabs>
              <w:spacing w:before="40"/>
              <w:rPr>
                <w:color w:val="000000"/>
                <w:sz w:val="16"/>
                <w:szCs w:val="16"/>
              </w:rPr>
            </w:pPr>
            <w:r w:rsidRPr="00FF787F">
              <w:rPr>
                <w:color w:val="000000"/>
                <w:sz w:val="16"/>
                <w:szCs w:val="16"/>
              </w:rPr>
              <w:t>Ort (Anschrift wie nebenstehend)</w:t>
            </w:r>
          </w:p>
          <w:p w14:paraId="2D9B074C" w14:textId="77777777" w:rsidR="003831D3" w:rsidRDefault="00343E18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 w:rsidRPr="006E4892">
              <w:rPr>
                <w:b/>
                <w:color w:val="000000"/>
                <w:sz w:val="18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3" w:name="Text104"/>
            <w:r w:rsidR="003831D3" w:rsidRPr="006E4892">
              <w:rPr>
                <w:b/>
                <w:color w:val="000000"/>
                <w:sz w:val="18"/>
              </w:rPr>
              <w:instrText xml:space="preserve"> FORMTEXT </w:instrText>
            </w:r>
            <w:r w:rsidRPr="006E4892">
              <w:rPr>
                <w:b/>
                <w:color w:val="000000"/>
                <w:sz w:val="18"/>
              </w:rPr>
            </w:r>
            <w:r w:rsidRPr="006E4892"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Pr="006E4892">
              <w:rPr>
                <w:b/>
                <w:color w:val="000000"/>
                <w:sz w:val="18"/>
              </w:rPr>
              <w:fldChar w:fldCharType="end"/>
            </w:r>
            <w:bookmarkEnd w:id="3"/>
          </w:p>
        </w:tc>
      </w:tr>
      <w:tr w:rsidR="003831D3" w14:paraId="331E8CA9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411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D7F5B6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14:paraId="02FA0264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A5D71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Raum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61F8AD9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Telefon  </w:t>
            </w:r>
            <w:bookmarkStart w:id="4" w:name="Text90"/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default w:val="069 9566-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069 9566-</w:t>
            </w:r>
            <w:r w:rsidR="00343E18">
              <w:rPr>
                <w:b/>
                <w:color w:val="000000"/>
              </w:rPr>
              <w:fldChar w:fldCharType="end"/>
            </w:r>
            <w:bookmarkEnd w:id="4"/>
            <w:r w:rsidR="00343E18">
              <w:rPr>
                <w:b/>
                <w:color w:val="00000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5" w:name="Text114"/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5"/>
          </w:p>
        </w:tc>
      </w:tr>
      <w:tr w:rsidR="003831D3" w:rsidRPr="003266BC" w14:paraId="461F9E4C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607038A" w14:textId="77777777" w:rsidR="003831D3" w:rsidRPr="003266BC" w:rsidRDefault="003831D3" w:rsidP="00B66A24">
            <w:pPr>
              <w:rPr>
                <w:b/>
                <w:sz w:val="6"/>
                <w:szCs w:val="6"/>
              </w:rPr>
            </w:pPr>
          </w:p>
        </w:tc>
      </w:tr>
    </w:tbl>
    <w:p w14:paraId="4608A94B" w14:textId="77777777" w:rsidR="00F822F5" w:rsidRDefault="00F822F5"/>
    <w:tbl>
      <w:tblPr>
        <w:tblW w:w="96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"/>
        <w:gridCol w:w="40"/>
        <w:gridCol w:w="320"/>
        <w:gridCol w:w="734"/>
        <w:gridCol w:w="82"/>
        <w:gridCol w:w="1275"/>
        <w:gridCol w:w="721"/>
        <w:gridCol w:w="2469"/>
        <w:gridCol w:w="106"/>
        <w:gridCol w:w="36"/>
        <w:gridCol w:w="273"/>
        <w:gridCol w:w="937"/>
        <w:gridCol w:w="32"/>
        <w:gridCol w:w="7"/>
        <w:gridCol w:w="1641"/>
        <w:gridCol w:w="524"/>
        <w:gridCol w:w="16"/>
        <w:gridCol w:w="21"/>
        <w:gridCol w:w="23"/>
        <w:gridCol w:w="7"/>
      </w:tblGrid>
      <w:tr w:rsidR="00117A47" w14:paraId="1113B4AA" w14:textId="77777777" w:rsidTr="00DA5DFF">
        <w:trPr>
          <w:gridAfter w:val="1"/>
          <w:wAfter w:w="7" w:type="dxa"/>
          <w:trHeight w:hRule="exact" w:val="567"/>
        </w:trPr>
        <w:tc>
          <w:tcPr>
            <w:tcW w:w="9641" w:type="dxa"/>
            <w:gridSpan w:val="19"/>
            <w:vAlign w:val="center"/>
          </w:tcPr>
          <w:p w14:paraId="55537A5C" w14:textId="77777777" w:rsidR="00117A47" w:rsidRPr="00117A47" w:rsidRDefault="00117A47" w:rsidP="00B66A24">
            <w:pPr>
              <w:tabs>
                <w:tab w:val="left" w:pos="6521"/>
              </w:tabs>
              <w:spacing w:before="120"/>
              <w:rPr>
                <w:b/>
                <w:color w:val="000000"/>
                <w:sz w:val="28"/>
                <w:szCs w:val="28"/>
              </w:rPr>
            </w:pPr>
            <w:r w:rsidRPr="00117A47">
              <w:rPr>
                <w:b/>
                <w:color w:val="000000"/>
                <w:sz w:val="28"/>
                <w:szCs w:val="28"/>
              </w:rPr>
              <w:t>Angebot</w:t>
            </w:r>
          </w:p>
          <w:p w14:paraId="7E8A0CA3" w14:textId="77777777" w:rsidR="00117A47" w:rsidRDefault="00117A47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7316CE4D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3C06A384" w14:textId="77777777" w:rsidR="00F822F5" w:rsidRDefault="007C7B2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M</w:t>
            </w:r>
            <w:r w:rsidR="00F822F5">
              <w:rPr>
                <w:color w:val="000000"/>
                <w:sz w:val="18"/>
              </w:rPr>
              <w:t>aßnahme</w:t>
            </w:r>
          </w:p>
          <w:p w14:paraId="65BBDCE9" w14:textId="77777777" w:rsidR="00F822F5" w:rsidRDefault="00F822F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36583EB9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4CF5633F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7CED4AB7" w14:textId="77777777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6" w:name="Text74"/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  <w:bookmarkEnd w:id="6"/>
          </w:p>
        </w:tc>
      </w:tr>
      <w:tr w:rsidR="00F822F5" w14:paraId="12422C4F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726B1CF1" w14:textId="77777777" w:rsidR="00F822F5" w:rsidRDefault="00556196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Leistung</w:t>
            </w:r>
          </w:p>
        </w:tc>
      </w:tr>
      <w:tr w:rsidR="00F822F5" w14:paraId="1D902877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0FAA95C3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1E40231F" w14:textId="041E441E" w:rsidR="00F822F5" w:rsidRDefault="00343E18" w:rsidP="00A92109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37468A" w:rsidRPr="0037468A">
              <w:rPr>
                <w:b/>
                <w:noProof/>
                <w:color w:val="000000"/>
                <w:sz w:val="18"/>
              </w:rPr>
              <w:t xml:space="preserve">Durchführung energetischer Inspektionen von Heizungs-, Trinkwassererwärmungs- bzw. von Klimaanlagen 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</w:tr>
      <w:tr w:rsidR="00A04750" w:rsidRPr="002B1EE3" w14:paraId="7D56F12F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3E6D2CA8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2B1EE3" w14:paraId="52BBD2EB" w14:textId="77777777" w:rsidTr="00DA5DFF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0B6F9535" w14:textId="77777777" w:rsidR="002B1EE3" w:rsidRPr="00763366" w:rsidRDefault="002B1EE3" w:rsidP="00B66A24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1"/>
            </w:r>
            <w:r w:rsidR="001E130A">
              <w:rPr>
                <w:b/>
                <w:color w:val="000000"/>
              </w:rPr>
              <w:t>, die Vertragsbestandteile werden</w:t>
            </w:r>
          </w:p>
        </w:tc>
      </w:tr>
      <w:tr w:rsidR="002B1EE3" w14:paraId="27EA53F1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A9751D9" w14:textId="77777777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bookmarkStart w:id="7" w:name="Dropdown1"/>
        <w:tc>
          <w:tcPr>
            <w:tcW w:w="9257" w:type="dxa"/>
            <w:gridSpan w:val="18"/>
            <w:vAlign w:val="center"/>
          </w:tcPr>
          <w:p w14:paraId="6A2BA874" w14:textId="77777777" w:rsidR="002B1EE3" w:rsidRDefault="00343E18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Leistungsbeschreibung"/>
                    <w:listEntry w:val="Vertrag"/>
                  </w:ddList>
                </w:ffData>
              </w:fldChar>
            </w:r>
            <w:r w:rsidR="006470DD">
              <w:rPr>
                <w:color w:val="000000"/>
                <w:sz w:val="18"/>
              </w:rPr>
              <w:instrText xml:space="preserve"> FORMDROPDOWN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color w:val="000000"/>
                <w:sz w:val="18"/>
              </w:rPr>
              <w:fldChar w:fldCharType="end"/>
            </w:r>
            <w:bookmarkEnd w:id="7"/>
            <w:r w:rsidR="006470DD">
              <w:rPr>
                <w:color w:val="000000"/>
                <w:sz w:val="18"/>
              </w:rPr>
              <w:t xml:space="preserve"> </w:t>
            </w:r>
            <w:r w:rsidR="002B1EE3">
              <w:rPr>
                <w:color w:val="000000"/>
                <w:sz w:val="18"/>
              </w:rPr>
              <w:t>mit den Preisen sowie den geforderten Angaben und Erklärungen</w:t>
            </w:r>
          </w:p>
        </w:tc>
      </w:tr>
      <w:tr w:rsidR="00EE1491" w14:paraId="2D3C62B1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3A30A4F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0CF56AA" w14:textId="77777777" w:rsidR="00EE1491" w:rsidRPr="00EE1491" w:rsidRDefault="00343E18" w:rsidP="001E0C42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1E0C42">
              <w:rPr>
                <w:noProof/>
                <w:color w:val="000000"/>
                <w:sz w:val="18"/>
              </w:rPr>
              <w:t>Preisangebot</w:t>
            </w:r>
            <w:r w:rsidR="0014045C">
              <w:rPr>
                <w:noProof/>
                <w:color w:val="000000"/>
                <w:sz w:val="18"/>
              </w:rPr>
              <w:t xml:space="preserve"> inkl. Anlagen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2853B8CF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0A2FD38" w14:textId="3AB77E2C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7D8EEF4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Nachunternehmerleistungen (Vordr. 11029 a)</w:t>
            </w:r>
          </w:p>
        </w:tc>
      </w:tr>
      <w:tr w:rsidR="00EE1491" w14:paraId="7D7250DA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EE5A056" w14:textId="64601642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A44D37E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der Leistungen anderer Unternehmen (Vordr. 11029 c)</w:t>
            </w:r>
          </w:p>
        </w:tc>
      </w:tr>
      <w:tr w:rsidR="00EE1491" w14:paraId="3C37707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594B15C" w14:textId="7FEC2766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464DB21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Verpflichtungserklärung anderer Unternehmen (Vordr. 11029 d)</w:t>
            </w:r>
          </w:p>
        </w:tc>
      </w:tr>
      <w:tr w:rsidR="002B1EE3" w14:paraId="481A2C57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5E30350" w14:textId="0A09D27C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102EBBA" w14:textId="77777777" w:rsidR="002B1EE3" w:rsidRDefault="002B1EE3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Erklärung zur Bildung einer </w:t>
            </w:r>
            <w:r w:rsidR="00EE1491">
              <w:rPr>
                <w:color w:val="000000"/>
                <w:sz w:val="18"/>
              </w:rPr>
              <w:t>Bieter-/</w:t>
            </w:r>
            <w:r>
              <w:rPr>
                <w:color w:val="000000"/>
                <w:sz w:val="18"/>
              </w:rPr>
              <w:t>Arbeitsgemeinschaft (Vordr. 11031)</w:t>
            </w:r>
          </w:p>
        </w:tc>
      </w:tr>
      <w:tr w:rsidR="00164451" w14:paraId="19981397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F23E36B" w14:textId="77777777" w:rsidR="00164451" w:rsidRDefault="00164451" w:rsidP="0053306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ED8433C" w14:textId="77777777" w:rsidR="00164451" w:rsidRPr="00EE1491" w:rsidRDefault="00164451" w:rsidP="0017530D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Erklärung zur Verwendung</w:t>
            </w:r>
            <w:r w:rsidR="00801AC3">
              <w:rPr>
                <w:color w:val="000000"/>
                <w:sz w:val="18"/>
              </w:rPr>
              <w:t xml:space="preserve"> von Holzprodukten (Vordr. 1107</w:t>
            </w:r>
            <w:r w:rsidR="0017530D">
              <w:rPr>
                <w:color w:val="000000"/>
                <w:sz w:val="18"/>
              </w:rPr>
              <w:t>0</w:t>
            </w:r>
            <w:r>
              <w:rPr>
                <w:color w:val="000000"/>
                <w:sz w:val="18"/>
              </w:rPr>
              <w:t>)</w:t>
            </w:r>
          </w:p>
        </w:tc>
      </w:tr>
      <w:tr w:rsidR="002B1EE3" w14:paraId="28516396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A344392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2112F53" w14:textId="77777777" w:rsidR="002B1EE3" w:rsidRDefault="002B1EE3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Nebenangebote</w:t>
            </w:r>
          </w:p>
        </w:tc>
      </w:tr>
      <w:tr w:rsidR="002B1EE3" w14:paraId="60000E67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5664290" w14:textId="4C50B2F9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F147CAE" w14:textId="7886EA0B" w:rsidR="002B1EE3" w:rsidRPr="00EE1491" w:rsidRDefault="00343E18" w:rsidP="00334A25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7468A">
              <w:rPr>
                <w:color w:val="000000"/>
                <w:sz w:val="18"/>
              </w:rPr>
              <w:t> </w:t>
            </w:r>
            <w:r w:rsidR="0037468A">
              <w:rPr>
                <w:color w:val="000000"/>
                <w:sz w:val="18"/>
              </w:rPr>
              <w:t> </w:t>
            </w:r>
            <w:r w:rsidR="0037468A">
              <w:rPr>
                <w:color w:val="000000"/>
                <w:sz w:val="18"/>
              </w:rPr>
              <w:t> </w:t>
            </w:r>
            <w:r w:rsidR="0037468A">
              <w:rPr>
                <w:color w:val="000000"/>
                <w:sz w:val="18"/>
              </w:rPr>
              <w:t> </w:t>
            </w:r>
            <w:r w:rsidR="0037468A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3E6B8AC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D357489" w14:textId="3933F1B9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6C493EC" w14:textId="2700C62C" w:rsidR="00EE1491" w:rsidRPr="00EE1491" w:rsidRDefault="00343E18" w:rsidP="00334A25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7468A" w:rsidRPr="0037468A">
              <w:rPr>
                <w:color w:val="000000"/>
                <w:sz w:val="18"/>
              </w:rPr>
              <w:t>     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52A076F1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EB86137" w14:textId="11FF8AC4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2766228" w14:textId="7C90B4D2" w:rsidR="00EE1491" w:rsidRPr="00EE1491" w:rsidRDefault="00343E18" w:rsidP="0014045C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7468A">
              <w:rPr>
                <w:color w:val="000000"/>
                <w:sz w:val="18"/>
              </w:rPr>
              <w:t> </w:t>
            </w:r>
            <w:r w:rsidR="0037468A">
              <w:rPr>
                <w:color w:val="000000"/>
                <w:sz w:val="18"/>
              </w:rPr>
              <w:t> </w:t>
            </w:r>
            <w:r w:rsidR="0037468A">
              <w:rPr>
                <w:color w:val="000000"/>
                <w:sz w:val="18"/>
              </w:rPr>
              <w:t> </w:t>
            </w:r>
            <w:r w:rsidR="0037468A">
              <w:rPr>
                <w:color w:val="000000"/>
                <w:sz w:val="18"/>
              </w:rPr>
              <w:t> </w:t>
            </w:r>
            <w:r w:rsidR="0037468A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4E25CBF9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0FFD04B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0E6B7CC" w14:textId="7777777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1450CD5A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B0EF882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8606008" w14:textId="77777777" w:rsidR="001E130A" w:rsidRPr="00EE1491" w:rsidRDefault="001E130A" w:rsidP="00213842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213842">
              <w:rPr>
                <w:color w:val="000000"/>
                <w:sz w:val="18"/>
              </w:rPr>
              <w:t> </w:t>
            </w:r>
            <w:r w:rsidR="00213842">
              <w:rPr>
                <w:color w:val="000000"/>
                <w:sz w:val="18"/>
              </w:rPr>
              <w:t> </w:t>
            </w:r>
            <w:r w:rsidR="00213842">
              <w:rPr>
                <w:color w:val="000000"/>
                <w:sz w:val="18"/>
              </w:rPr>
              <w:t> </w:t>
            </w:r>
            <w:r w:rsidR="00213842">
              <w:rPr>
                <w:color w:val="000000"/>
                <w:sz w:val="18"/>
              </w:rPr>
              <w:t> </w:t>
            </w:r>
            <w:r w:rsidR="00213842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243CCE86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AE2C33E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86921A6" w14:textId="77777777" w:rsidR="001E130A" w:rsidRPr="00EE1491" w:rsidRDefault="001E130A" w:rsidP="00A92109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A92109">
              <w:rPr>
                <w:color w:val="000000"/>
                <w:sz w:val="18"/>
              </w:rPr>
              <w:t> </w:t>
            </w:r>
            <w:r w:rsidR="00A92109">
              <w:rPr>
                <w:color w:val="000000"/>
                <w:sz w:val="18"/>
              </w:rPr>
              <w:t> </w:t>
            </w:r>
            <w:r w:rsidR="00A92109">
              <w:rPr>
                <w:color w:val="000000"/>
                <w:sz w:val="18"/>
              </w:rPr>
              <w:t> </w:t>
            </w:r>
            <w:r w:rsidR="00A92109">
              <w:rPr>
                <w:color w:val="000000"/>
                <w:sz w:val="18"/>
              </w:rPr>
              <w:t> </w:t>
            </w:r>
            <w:r w:rsidR="00A92109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2EF27696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BCBAFC3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022B7CF" w14:textId="77777777" w:rsidR="001E130A" w:rsidRPr="00EE1491" w:rsidRDefault="001E130A" w:rsidP="00A92109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A92109">
              <w:rPr>
                <w:color w:val="000000"/>
                <w:sz w:val="18"/>
              </w:rPr>
              <w:t> </w:t>
            </w:r>
            <w:r w:rsidR="00A92109">
              <w:rPr>
                <w:color w:val="000000"/>
                <w:sz w:val="18"/>
              </w:rPr>
              <w:t> </w:t>
            </w:r>
            <w:r w:rsidR="00A92109">
              <w:rPr>
                <w:color w:val="000000"/>
                <w:sz w:val="18"/>
              </w:rPr>
              <w:t> </w:t>
            </w:r>
            <w:r w:rsidR="00A92109">
              <w:rPr>
                <w:color w:val="000000"/>
                <w:sz w:val="18"/>
              </w:rPr>
              <w:t> </w:t>
            </w:r>
            <w:r w:rsidR="00A92109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1CD83912" w14:textId="77777777" w:rsidTr="00DA43D6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26BC3209" w14:textId="77777777" w:rsidR="001E130A" w:rsidRPr="00763366" w:rsidRDefault="001E130A" w:rsidP="001E130A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lastRenderedPageBreak/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2"/>
            </w:r>
            <w:r>
              <w:rPr>
                <w:b/>
                <w:color w:val="000000"/>
              </w:rPr>
              <w:t>, die der Angebotserläuterung dienen, ohne Vertragsbestanteil zu werden</w:t>
            </w:r>
          </w:p>
        </w:tc>
      </w:tr>
      <w:tr w:rsidR="001E130A" w14:paraId="4AD63B9E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E122B0D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A0A5E74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Eigenerklärung zum Vergabeverfahren (Vordr. 11078 II)</w:t>
            </w:r>
          </w:p>
        </w:tc>
      </w:tr>
      <w:tr w:rsidR="001E130A" w14:paraId="3629D5B0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7B9EE13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2EF01ED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Einheitliche Europäische Eigenerklärung (EEE)</w:t>
            </w:r>
          </w:p>
        </w:tc>
      </w:tr>
      <w:tr w:rsidR="00EE1491" w14:paraId="6C453AD3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DF78CB0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CDD2E48" w14:textId="7777777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6707A0F8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6EE931C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98E66B8" w14:textId="77777777" w:rsidR="00EE1491" w:rsidRPr="00EE1491" w:rsidRDefault="00EA65E6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8"/>
              </w:rPr>
              <w:instrText xml:space="preserve"> FORMTEXT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75494469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AB73B50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26B3125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3F5F4814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6D26689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0B448F3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71D916A7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55CEAC7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8A7A106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A04750" w:rsidRPr="002B1EE3" w14:paraId="2E595EEE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3046FCB4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F822F5" w14:paraId="44C1EEF1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359BACA0" w14:textId="77777777" w:rsidR="00F822F5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57" w:type="dxa"/>
            <w:gridSpan w:val="18"/>
          </w:tcPr>
          <w:p w14:paraId="303A39A3" w14:textId="77777777" w:rsidR="00A04750" w:rsidRPr="00A04750" w:rsidRDefault="00A04750" w:rsidP="00164451">
            <w:pPr>
              <w:tabs>
                <w:tab w:val="left" w:pos="6521"/>
              </w:tabs>
              <w:spacing w:before="100" w:beforeAutospacing="1" w:after="100" w:afterAutospacing="1"/>
              <w:ind w:right="-57"/>
              <w:rPr>
                <w:b/>
                <w:sz w:val="18"/>
              </w:rPr>
            </w:pPr>
            <w:r w:rsidRPr="002A791D">
              <w:rPr>
                <w:b/>
                <w:sz w:val="18"/>
              </w:rPr>
              <w:t>Ich/Wir biete(n) die Ausführung der oben genannten Leistung zu den von mir/uns eingesetzten Preisen an.</w:t>
            </w:r>
            <w:r>
              <w:rPr>
                <w:b/>
                <w:sz w:val="18"/>
              </w:rPr>
              <w:br/>
            </w:r>
            <w:r w:rsidRPr="002A791D">
              <w:rPr>
                <w:b/>
                <w:sz w:val="18"/>
              </w:rPr>
              <w:t xml:space="preserve">An mein/unser Angebot halte(n) ich/wir mich/uns bis zum Ablauf der </w:t>
            </w:r>
            <w:r w:rsidR="00164451">
              <w:rPr>
                <w:b/>
                <w:sz w:val="18"/>
              </w:rPr>
              <w:t>Binde</w:t>
            </w:r>
            <w:r w:rsidRPr="002A791D">
              <w:rPr>
                <w:b/>
                <w:sz w:val="18"/>
              </w:rPr>
              <w:t>frist gebunden.</w:t>
            </w:r>
          </w:p>
        </w:tc>
      </w:tr>
      <w:tr w:rsidR="00A04750" w:rsidRPr="00A04750" w14:paraId="61414463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5EF86D63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9257" w:type="dxa"/>
            <w:gridSpan w:val="18"/>
          </w:tcPr>
          <w:p w14:paraId="7B8966FF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0AB3D9FB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1FE97EA1" w14:textId="77777777" w:rsidR="00A04750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2</w:t>
            </w:r>
          </w:p>
        </w:tc>
        <w:tc>
          <w:tcPr>
            <w:tcW w:w="6056" w:type="dxa"/>
            <w:gridSpan w:val="10"/>
          </w:tcPr>
          <w:p w14:paraId="5BABB935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Die </w:t>
            </w:r>
            <w:r w:rsidRPr="004911CF">
              <w:rPr>
                <w:b/>
                <w:sz w:val="18"/>
                <w:u w:val="single"/>
              </w:rPr>
              <w:t>Angebotsendsumme</w:t>
            </w:r>
            <w:r w:rsidRPr="002A791D">
              <w:rPr>
                <w:b/>
                <w:sz w:val="18"/>
              </w:rPr>
              <w:t xml:space="preserve"> des Hauptangebotes gem. Leistungsbeschreibung einschl. Umsatzsteuer (</w:t>
            </w:r>
            <w:r w:rsidRPr="004911CF">
              <w:rPr>
                <w:b/>
                <w:sz w:val="18"/>
                <w:u w:val="single"/>
              </w:rPr>
              <w:t>brutto</w:t>
            </w:r>
            <w:r w:rsidRPr="002A791D">
              <w:rPr>
                <w:b/>
                <w:sz w:val="18"/>
              </w:rPr>
              <w:t>) beträgt</w:t>
            </w:r>
          </w:p>
        </w:tc>
        <w:bookmarkStart w:id="8" w:name="Text115"/>
        <w:tc>
          <w:tcPr>
            <w:tcW w:w="2617" w:type="dxa"/>
            <w:gridSpan w:val="4"/>
            <w:vAlign w:val="center"/>
          </w:tcPr>
          <w:p w14:paraId="65ED1479" w14:textId="77777777" w:rsidR="00A04750" w:rsidRPr="008A57A1" w:rsidRDefault="00343E18" w:rsidP="00A92109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A92109">
              <w:rPr>
                <w:b/>
                <w:color w:val="000000"/>
                <w:sz w:val="18"/>
                <w:u w:val="single"/>
              </w:rPr>
              <w:t> </w:t>
            </w:r>
            <w:r w:rsidR="00A92109">
              <w:rPr>
                <w:b/>
                <w:color w:val="000000"/>
                <w:sz w:val="18"/>
                <w:u w:val="single"/>
              </w:rPr>
              <w:t> </w:t>
            </w:r>
            <w:r w:rsidR="00A92109">
              <w:rPr>
                <w:b/>
                <w:color w:val="000000"/>
                <w:sz w:val="18"/>
                <w:u w:val="single"/>
              </w:rPr>
              <w:t> </w:t>
            </w:r>
            <w:r w:rsidR="00A92109">
              <w:rPr>
                <w:b/>
                <w:color w:val="000000"/>
                <w:sz w:val="18"/>
                <w:u w:val="single"/>
              </w:rPr>
              <w:t> </w:t>
            </w:r>
            <w:r w:rsidR="00A92109">
              <w:rPr>
                <w:b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8"/>
          </w:p>
        </w:tc>
        <w:tc>
          <w:tcPr>
            <w:tcW w:w="584" w:type="dxa"/>
            <w:gridSpan w:val="4"/>
            <w:vAlign w:val="center"/>
          </w:tcPr>
          <w:p w14:paraId="53374737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€</w:t>
            </w:r>
          </w:p>
        </w:tc>
      </w:tr>
      <w:tr w:rsidR="00A04750" w:rsidRPr="00A04750" w14:paraId="7E105275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30BE3339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0BBFDEA9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5ACDC1C6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228FB49B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3D09F286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53383C87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</w:t>
            </w:r>
          </w:p>
        </w:tc>
        <w:tc>
          <w:tcPr>
            <w:tcW w:w="6056" w:type="dxa"/>
            <w:gridSpan w:val="10"/>
          </w:tcPr>
          <w:p w14:paraId="2F76E1C8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Anzahl der </w:t>
            </w:r>
            <w:r w:rsidRPr="004911CF">
              <w:rPr>
                <w:b/>
                <w:sz w:val="18"/>
                <w:u w:val="single"/>
              </w:rPr>
              <w:t>Nebenangebote</w:t>
            </w:r>
          </w:p>
        </w:tc>
        <w:bookmarkStart w:id="9" w:name="Text116"/>
        <w:tc>
          <w:tcPr>
            <w:tcW w:w="2617" w:type="dxa"/>
            <w:gridSpan w:val="4"/>
            <w:vAlign w:val="center"/>
          </w:tcPr>
          <w:p w14:paraId="7EC08E38" w14:textId="77777777" w:rsidR="00A04750" w:rsidRPr="008A57A1" w:rsidRDefault="00343E18" w:rsidP="001E0C42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6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1E0C42">
              <w:rPr>
                <w:b/>
                <w:noProof/>
                <w:color w:val="000000"/>
                <w:sz w:val="18"/>
                <w:u w:val="single"/>
              </w:rPr>
              <w:t>0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9"/>
          </w:p>
        </w:tc>
        <w:tc>
          <w:tcPr>
            <w:tcW w:w="584" w:type="dxa"/>
            <w:gridSpan w:val="4"/>
            <w:vAlign w:val="center"/>
          </w:tcPr>
          <w:p w14:paraId="3C1CEF02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St.</w:t>
            </w:r>
          </w:p>
        </w:tc>
      </w:tr>
      <w:tr w:rsidR="00A04750" w:rsidRPr="00A04750" w14:paraId="0EDFEB0A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41A9CD81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2A3DAB00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1AD5F060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1C735065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4DDC9BBB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3F48A8E3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4</w:t>
            </w:r>
          </w:p>
        </w:tc>
        <w:tc>
          <w:tcPr>
            <w:tcW w:w="6056" w:type="dxa"/>
            <w:gridSpan w:val="10"/>
          </w:tcPr>
          <w:p w14:paraId="6183E687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4911CF">
              <w:rPr>
                <w:b/>
                <w:sz w:val="18"/>
                <w:szCs w:val="18"/>
                <w:u w:val="single"/>
              </w:rPr>
              <w:t>Preisnachlass</w:t>
            </w:r>
            <w:r w:rsidRPr="002A791D">
              <w:rPr>
                <w:b/>
                <w:sz w:val="18"/>
                <w:szCs w:val="18"/>
              </w:rPr>
              <w:t xml:space="preserve"> ohne Bedingung auf die Abrechnungssumme für Haupt- und alle Nebenangebote</w:t>
            </w:r>
          </w:p>
        </w:tc>
        <w:bookmarkStart w:id="10" w:name="Text117"/>
        <w:tc>
          <w:tcPr>
            <w:tcW w:w="2617" w:type="dxa"/>
            <w:gridSpan w:val="4"/>
            <w:vAlign w:val="center"/>
          </w:tcPr>
          <w:p w14:paraId="1C2FAF9F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10"/>
          </w:p>
        </w:tc>
        <w:tc>
          <w:tcPr>
            <w:tcW w:w="584" w:type="dxa"/>
            <w:gridSpan w:val="4"/>
            <w:vAlign w:val="center"/>
          </w:tcPr>
          <w:p w14:paraId="6C7133C9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%</w:t>
            </w:r>
          </w:p>
        </w:tc>
      </w:tr>
      <w:tr w:rsidR="00EE1491" w:rsidRPr="00A04750" w14:paraId="5F25F43D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234F3C90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31D31BCF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0ADE9038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174F7AC7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F822F5" w14:paraId="3B226780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17C118" w14:textId="77777777" w:rsidR="00F822F5" w:rsidRPr="00187270" w:rsidRDefault="00F822F5" w:rsidP="00B67D34">
            <w:pPr>
              <w:rPr>
                <w:b/>
                <w:sz w:val="18"/>
              </w:rPr>
            </w:pPr>
            <w:r w:rsidRPr="00187270">
              <w:rPr>
                <w:b/>
                <w:sz w:val="18"/>
              </w:rPr>
              <w:t>5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0579601" w14:textId="77777777" w:rsidR="00F822F5" w:rsidRPr="00A4611C" w:rsidRDefault="00A4611C" w:rsidP="00B67D34">
            <w:pPr>
              <w:jc w:val="both"/>
              <w:rPr>
                <w:b/>
                <w:sz w:val="18"/>
              </w:rPr>
            </w:pPr>
            <w:r w:rsidRPr="00A4611C"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</w:tr>
      <w:tr w:rsidR="00A4611C" w:rsidRPr="003E0EE7" w14:paraId="00234C5A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31E969C0" w14:textId="77777777" w:rsidR="00A4611C" w:rsidRPr="003E0EE7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628AC137" w14:textId="77777777" w:rsidR="00A4611C" w:rsidRPr="003E0EE7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3E0EE7">
              <w:rPr>
                <w:color w:val="000000"/>
                <w:sz w:val="18"/>
              </w:rPr>
              <w:t>–</w:t>
            </w:r>
            <w:r w:rsidRPr="003E0EE7">
              <w:rPr>
                <w:color w:val="000000"/>
                <w:sz w:val="18"/>
              </w:rPr>
              <w:tab/>
              <w:t>Allgemeine Vertragsbedingungen für die Ausführung von Leistungen (</w:t>
            </w:r>
            <w:smartTag w:uri="urn:schemas-microsoft-com:office:smarttags" w:element="stockticker">
              <w:r w:rsidRPr="003E0EE7">
                <w:rPr>
                  <w:color w:val="000000"/>
                  <w:sz w:val="18"/>
                </w:rPr>
                <w:t>VOL</w:t>
              </w:r>
            </w:smartTag>
            <w:r w:rsidRPr="003E0EE7">
              <w:rPr>
                <w:color w:val="000000"/>
                <w:sz w:val="18"/>
              </w:rPr>
              <w:t>/B), Ausgabe 20</w:t>
            </w:r>
            <w:r>
              <w:rPr>
                <w:color w:val="000000"/>
                <w:sz w:val="18"/>
              </w:rPr>
              <w:t>03</w:t>
            </w:r>
          </w:p>
        </w:tc>
      </w:tr>
      <w:tr w:rsidR="00A4611C" w14:paraId="44D1C1C2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6534C55A" w14:textId="77777777" w:rsidR="00A4611C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3483F16D" w14:textId="77777777" w:rsidR="00A4611C" w:rsidRPr="006D5D19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6D5D19">
              <w:rPr>
                <w:color w:val="000000"/>
                <w:sz w:val="18"/>
              </w:rPr>
              <w:t>–</w:t>
            </w:r>
            <w:r w:rsidRPr="006D5D19">
              <w:rPr>
                <w:color w:val="000000"/>
                <w:sz w:val="18"/>
              </w:rPr>
              <w:tab/>
            </w:r>
            <w:r>
              <w:rPr>
                <w:color w:val="000000"/>
                <w:sz w:val="18"/>
              </w:rPr>
              <w:t xml:space="preserve">Unterlagen gemäß Aufforderung zur Angebotsabgabe </w:t>
            </w:r>
            <w:r w:rsidR="00164451">
              <w:rPr>
                <w:color w:val="000000"/>
                <w:sz w:val="18"/>
              </w:rPr>
              <w:t>Anlagen-</w:t>
            </w:r>
            <w:r>
              <w:rPr>
                <w:color w:val="000000"/>
                <w:sz w:val="18"/>
              </w:rPr>
              <w:t>Teil B</w:t>
            </w:r>
          </w:p>
        </w:tc>
      </w:tr>
      <w:tr w:rsidR="006C47CD" w:rsidRPr="001509DF" w14:paraId="13B78F0D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3E02FD2D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14:paraId="3266370D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3F7A830" w14:textId="77777777" w:rsidR="006C47CD" w:rsidRPr="00187270" w:rsidRDefault="0057256A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EFBF155" w14:textId="77777777" w:rsidR="006C47CD" w:rsidRPr="00927118" w:rsidRDefault="006C47CD" w:rsidP="00B67D34">
            <w:pPr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Ich/Wir erkläre(n), dass</w:t>
            </w:r>
          </w:p>
        </w:tc>
      </w:tr>
      <w:tr w:rsidR="00164451" w14:paraId="01A48283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165ABA27" w14:textId="77777777" w:rsidR="00164451" w:rsidRDefault="00164451" w:rsidP="00AE37E6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31A42823" w14:textId="77777777" w:rsidR="00164451" w:rsidRPr="006B1D0C" w:rsidRDefault="00164451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die gewerberechtlichen Voraussetzungen für die Ausführung der angebotenen Leistung erfülle(n).</w:t>
            </w:r>
          </w:p>
        </w:tc>
      </w:tr>
      <w:tr w:rsidR="006C47CD" w14:paraId="4E53B891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1F2F8D1F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7E459435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ich/wir den Wortlaut de</w:t>
            </w:r>
            <w:r w:rsidR="00164451">
              <w:rPr>
                <w:sz w:val="18"/>
              </w:rPr>
              <w:t>r</w:t>
            </w:r>
            <w:r w:rsidRPr="00927118">
              <w:rPr>
                <w:sz w:val="18"/>
              </w:rPr>
              <w:t xml:space="preserve"> vom Auftraggeber verfassten </w:t>
            </w:r>
            <w:r w:rsidR="00164451">
              <w:rPr>
                <w:sz w:val="18"/>
              </w:rPr>
              <w:t xml:space="preserve">Langfassung des Leistungsverzeichnisses </w:t>
            </w:r>
            <w:r w:rsidRPr="00927118">
              <w:rPr>
                <w:sz w:val="18"/>
              </w:rPr>
              <w:t>als alleinverbindlich anerkenne(n).</w:t>
            </w:r>
          </w:p>
        </w:tc>
      </w:tr>
      <w:tr w:rsidR="006C47CD" w14:paraId="3D4ACE49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7CDC65EB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2E3EE102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mir/uns zugegangene Änderungen der Vergabeunterlagen Gegenstand meines/unseres Angebotes sind.</w:t>
            </w:r>
          </w:p>
        </w:tc>
      </w:tr>
      <w:tr w:rsidR="006C47CD" w14:paraId="3E46FBEC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79D8A813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07B4CDC7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das vom Auftraggeber vorgeschlagene Produkt Inhalt meines/unseres Angebotes ist, wenn Teilleistungs</w:t>
            </w:r>
            <w:r w:rsidR="00B66A24">
              <w:rPr>
                <w:sz w:val="18"/>
              </w:rPr>
              <w:softHyphen/>
            </w:r>
            <w:r w:rsidRPr="00927118">
              <w:rPr>
                <w:sz w:val="18"/>
              </w:rPr>
              <w:t>beschreibungen des Auftraggebers den Zusatz „oder gleichwertig“ enthalten und von mir/uns keine Produktangaben (Hersteller- und Typbezeichnung) eingetragen wurden.</w:t>
            </w:r>
          </w:p>
        </w:tc>
      </w:tr>
      <w:tr w:rsidR="006C47CD" w14:paraId="3FA535BE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443B6227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35314EB5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1E130A" w14:paraId="0306739E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400B9882" w14:textId="77777777" w:rsidR="001E130A" w:rsidRDefault="001E130A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17E68EF1" w14:textId="77777777" w:rsidR="001E130A" w:rsidRPr="00927118" w:rsidRDefault="001E130A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einen pauschalen Schadensersatz in Höhe von 15 Prozent der Bruttoabrechnungssumme dieses Vertrages entrichten werde(n),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6C47CD" w:rsidRPr="001509DF" w14:paraId="4F5A1A01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298E337D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:rsidRPr="00927118" w14:paraId="6D415F33" w14:textId="77777777" w:rsidTr="00DA5DF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A46FCE" w14:textId="77777777" w:rsidR="006C47CD" w:rsidRPr="00927118" w:rsidRDefault="0057256A" w:rsidP="00B67D34">
            <w:pPr>
              <w:tabs>
                <w:tab w:val="left" w:pos="709"/>
              </w:tabs>
              <w:spacing w:before="100" w:beforeAutospacing="1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921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15620AB4" w14:textId="77777777" w:rsidR="006C47CD" w:rsidRPr="00927118" w:rsidRDefault="006C47CD" w:rsidP="00B67D34">
            <w:pPr>
              <w:spacing w:before="100" w:beforeAutospacing="1"/>
              <w:outlineLvl w:val="0"/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Weitere Angaben</w:t>
            </w:r>
          </w:p>
        </w:tc>
      </w:tr>
      <w:tr w:rsidR="006C47CD" w:rsidRPr="00927118" w14:paraId="591B4A53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FEE1020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D8B57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Firmenname: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78237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19F9783F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6FF43E6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C77B2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Anschrift (Straße, Ort):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8906C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3A236B5B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286C9C7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7964E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Telefonnummer:</w:t>
            </w: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E2552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AA5B6" w14:textId="77777777" w:rsidR="006C47CD" w:rsidRPr="00927118" w:rsidRDefault="006C47CD" w:rsidP="00B67D34">
            <w:pPr>
              <w:outlineLvl w:val="0"/>
              <w:rPr>
                <w:sz w:val="18"/>
              </w:rPr>
            </w:pPr>
            <w:r w:rsidRPr="00927118">
              <w:rPr>
                <w:sz w:val="18"/>
              </w:rPr>
              <w:t>Faxnummer:</w:t>
            </w:r>
          </w:p>
        </w:tc>
        <w:tc>
          <w:tcPr>
            <w:tcW w:w="2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418AD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5F315F0E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BDA58F9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43D46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Registergericht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F60CD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01F8D8B3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41890F8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E2C12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Registerart und -nummer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D8E4D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1CD990B7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29DEB66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C6D84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Umsatzsteueridentifikationsnummer: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23A0B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09F4D9E1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191725A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CD78A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Ansprechpartner: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591BC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55E0950B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1573487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6E3D3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E-Mail Adresse: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F0C1E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5FDC0AFD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3C29F0A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C0684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Internet Adresse: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2E585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B66A24" w:rsidRPr="001509DF" w14:paraId="32CF0721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179E6680" w14:textId="77777777" w:rsidR="00B66A24" w:rsidRPr="001509DF" w:rsidRDefault="00B66A24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57256A" w14:paraId="4A37C4D2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4B515388" w14:textId="77777777" w:rsidR="0057256A" w:rsidRPr="00187270" w:rsidRDefault="0057256A" w:rsidP="00FC675B">
            <w:pPr>
              <w:pageBreakBefore/>
              <w:spacing w:before="100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8</w:t>
            </w:r>
          </w:p>
        </w:tc>
        <w:tc>
          <w:tcPr>
            <w:tcW w:w="36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09FE5A62" w14:textId="77777777" w:rsidR="0057256A" w:rsidRPr="0069144D" w:rsidRDefault="0057256A" w:rsidP="007F02AE">
            <w:pPr>
              <w:spacing w:before="60"/>
              <w:jc w:val="both"/>
              <w:rPr>
                <w:sz w:val="18"/>
              </w:rPr>
            </w:pPr>
            <w:r w:rsidRPr="00927118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27118">
              <w:rPr>
                <w:sz w:val="18"/>
              </w:rPr>
              <w:instrText xml:space="preserve"> FORMCHECKBOX </w:instrText>
            </w:r>
            <w:r w:rsidRPr="00927118">
              <w:rPr>
                <w:sz w:val="18"/>
              </w:rPr>
            </w:r>
            <w:r w:rsidRPr="00927118">
              <w:rPr>
                <w:sz w:val="18"/>
              </w:rPr>
              <w:fldChar w:fldCharType="separate"/>
            </w:r>
            <w:r w:rsidRPr="00927118">
              <w:rPr>
                <w:sz w:val="18"/>
              </w:rPr>
              <w:fldChar w:fldCharType="end"/>
            </w:r>
          </w:p>
        </w:tc>
        <w:tc>
          <w:tcPr>
            <w:tcW w:w="889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E0A22" w14:textId="77777777" w:rsidR="0057256A" w:rsidRPr="0069144D" w:rsidRDefault="0057256A" w:rsidP="007F02AE">
            <w:pPr>
              <w:rPr>
                <w:sz w:val="18"/>
              </w:rPr>
            </w:pPr>
            <w:r>
              <w:rPr>
                <w:sz w:val="18"/>
              </w:rPr>
              <w:t xml:space="preserve">Ich bin/Wir sind für die zu vergebende Leistung präqualifiziert und im Präqualifikationsverzeichnis </w:t>
            </w:r>
          </w:p>
        </w:tc>
      </w:tr>
      <w:tr w:rsidR="0057256A" w14:paraId="1931C0A7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5886798A" w14:textId="77777777" w:rsidR="0057256A" w:rsidRDefault="0057256A" w:rsidP="007F02AE">
            <w:pPr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39F18763" w14:textId="77777777" w:rsidR="0057256A" w:rsidRPr="00927118" w:rsidRDefault="0057256A" w:rsidP="007F02AE">
            <w:pPr>
              <w:jc w:val="both"/>
              <w:rPr>
                <w:sz w:val="18"/>
              </w:rPr>
            </w:pPr>
          </w:p>
        </w:tc>
        <w:tc>
          <w:tcPr>
            <w:tcW w:w="666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3BC28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eingetragen unter Nummer:</w:t>
            </w:r>
          </w:p>
        </w:tc>
        <w:tc>
          <w:tcPr>
            <w:tcW w:w="2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6002F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1" w:name="Text11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1"/>
          </w:p>
        </w:tc>
      </w:tr>
      <w:tr w:rsidR="0057256A" w14:paraId="45ADB53D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8C47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A4FD1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4DE76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3D75765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408159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F345C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787F05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2" w:name="Text12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2"/>
          </w:p>
        </w:tc>
      </w:tr>
      <w:tr w:rsidR="0057256A" w14:paraId="5D69C464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B782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2C19B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A26D0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DFA254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vAlign w:val="bottom"/>
          </w:tcPr>
          <w:p w14:paraId="58631CCC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4A55C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58B6CD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3" w:name="Text12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3"/>
          </w:p>
        </w:tc>
      </w:tr>
      <w:tr w:rsidR="0057256A" w14:paraId="5756B88E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01C13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E662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2381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EEE6E8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4" w:name="Text11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4"/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71CF9FE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F6973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6D5B5D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15" w:name="Text12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5"/>
          </w:p>
        </w:tc>
      </w:tr>
      <w:tr w:rsidR="00E94121" w14:paraId="1A0C1FC9" w14:textId="77777777" w:rsidTr="002D6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FB26" w14:textId="77777777" w:rsidR="00E94121" w:rsidRDefault="00E94121" w:rsidP="002D6788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9B94B" w14:textId="77777777" w:rsidR="00E94121" w:rsidRPr="00927118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65FF0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7B7765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1A0253F" w14:textId="77777777" w:rsidR="00E94121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CDA3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AA156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256A" w:rsidRPr="001509DF" w14:paraId="5C6F78BD" w14:textId="77777777" w:rsidTr="007F02AE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5E2C16B1" w14:textId="77777777" w:rsidR="0057256A" w:rsidRPr="001509DF" w:rsidRDefault="0057256A" w:rsidP="007F02AE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E94121" w14:paraId="00656A4A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5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3B77CED7" w14:textId="77777777" w:rsidR="00E94121" w:rsidRPr="00187270" w:rsidRDefault="00E94121" w:rsidP="002D6788">
            <w:pPr>
              <w:spacing w:before="100"/>
              <w:rPr>
                <w:b/>
                <w:sz w:val="18"/>
              </w:rPr>
            </w:pPr>
          </w:p>
        </w:tc>
        <w:tc>
          <w:tcPr>
            <w:tcW w:w="925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7E46E252" w14:textId="77777777" w:rsidR="00E94121" w:rsidRPr="0069144D" w:rsidRDefault="00E94121" w:rsidP="002D6788">
            <w:pPr>
              <w:rPr>
                <w:sz w:val="18"/>
              </w:rPr>
            </w:pPr>
            <w:r w:rsidRPr="00640014">
              <w:rPr>
                <w:color w:val="000000"/>
                <w:sz w:val="18"/>
              </w:rPr>
              <w:t>Ich bin/Wir sind</w:t>
            </w:r>
            <w:r>
              <w:rPr>
                <w:color w:val="000000"/>
                <w:sz w:val="18"/>
              </w:rPr>
              <w:t xml:space="preserve"> ein kleines oder mittleres Unternehmen – KMU – (&lt; 250 Beschäftigte und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50 Mio Euro Jahresumsatz bzw.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43 Mio Jahresbilanzsumme)</w:t>
            </w:r>
            <w:r w:rsidRPr="00E25A8B">
              <w:rPr>
                <w:position w:val="4"/>
                <w:sz w:val="12"/>
              </w:rPr>
              <w:footnoteReference w:id="3"/>
            </w:r>
          </w:p>
        </w:tc>
      </w:tr>
      <w:tr w:rsidR="00E94121" w14:paraId="224A45AC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4DAB4E28" w14:textId="77777777" w:rsidR="00E94121" w:rsidRDefault="00E94121" w:rsidP="002D6788">
            <w:pPr>
              <w:rPr>
                <w:b/>
                <w:sz w:val="18"/>
              </w:rPr>
            </w:pPr>
          </w:p>
        </w:tc>
        <w:tc>
          <w:tcPr>
            <w:tcW w:w="11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33FE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 xml:space="preserve">  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168DE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 w:rsidRPr="00163748">
              <w:rPr>
                <w:color w:val="000000"/>
                <w:sz w:val="18"/>
                <w:szCs w:val="18"/>
              </w:rPr>
              <w:t xml:space="preserve">  Nein</w:t>
            </w:r>
          </w:p>
        </w:tc>
        <w:tc>
          <w:tcPr>
            <w:tcW w:w="680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1056F" w14:textId="77777777" w:rsidR="00E94121" w:rsidRDefault="00E94121" w:rsidP="00E94121">
            <w:pPr>
              <w:spacing w:after="40"/>
              <w:rPr>
                <w:sz w:val="18"/>
              </w:rPr>
            </w:pPr>
          </w:p>
        </w:tc>
      </w:tr>
      <w:tr w:rsidR="00E94121" w:rsidRPr="001509DF" w14:paraId="6DF7C7C8" w14:textId="77777777" w:rsidTr="002D6788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165FA2DD" w14:textId="77777777" w:rsidR="00E94121" w:rsidRPr="001509DF" w:rsidRDefault="00E94121" w:rsidP="002D6788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B66A24" w14:paraId="016A1A3F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55B83925" w14:textId="77777777" w:rsidR="00B66A24" w:rsidRPr="00187270" w:rsidRDefault="00F71424" w:rsidP="001E130A">
            <w:pPr>
              <w:keepNext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7751317" w14:textId="77777777" w:rsidR="00B66A24" w:rsidRPr="00A4611C" w:rsidRDefault="00B66A24" w:rsidP="001E130A">
            <w:pPr>
              <w:keepNext/>
              <w:jc w:val="both"/>
              <w:rPr>
                <w:b/>
                <w:sz w:val="18"/>
              </w:rPr>
            </w:pPr>
            <w:r w:rsidRPr="00B66A24">
              <w:rPr>
                <w:b/>
                <w:sz w:val="18"/>
              </w:rPr>
              <w:t>Die nachstehende Unterschrift gilt für alle Teile des Angebots.</w:t>
            </w:r>
          </w:p>
        </w:tc>
      </w:tr>
      <w:tr w:rsidR="00DA5DFF" w14:paraId="6862A3B7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83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7DA1E6" w14:textId="77777777" w:rsidR="00DA5DFF" w:rsidRDefault="00DA5DFF" w:rsidP="001E130A">
            <w:pPr>
              <w:keepNext/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B8EB8C" w14:textId="77777777" w:rsidR="00DA5DFF" w:rsidRDefault="00DA5DFF" w:rsidP="001E130A">
            <w:pPr>
              <w:keepNext/>
              <w:spacing w:before="60"/>
              <w:ind w:left="567" w:hanging="567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Ort, Datum, Name, Firma, ggf. Stempel Auftragnehmer und Unterschrift/Signatur</w:t>
            </w:r>
          </w:p>
          <w:p w14:paraId="15310386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1460DEDC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635253B8" w14:textId="77777777" w:rsidR="00DA5DFF" w:rsidRDefault="00DA5DFF" w:rsidP="001E130A">
            <w:pPr>
              <w:keepNext/>
              <w:spacing w:after="40"/>
              <w:rPr>
                <w:sz w:val="18"/>
              </w:rPr>
            </w:pPr>
          </w:p>
        </w:tc>
      </w:tr>
      <w:tr w:rsidR="00DA5DFF" w14:paraId="3A811FFF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1417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2F9692" w14:textId="77777777" w:rsidR="00DA5DFF" w:rsidRDefault="00DA5DFF" w:rsidP="007E088E">
            <w:pPr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038E0" w14:textId="77777777" w:rsidR="00DA5DFF" w:rsidRDefault="00D9015E" w:rsidP="007E088E">
            <w:pPr>
              <w:spacing w:after="40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6" w:name="Text92"/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bookmarkEnd w:id="16"/>
          </w:p>
          <w:p w14:paraId="1282E16A" w14:textId="77777777" w:rsidR="00DA5DFF" w:rsidRDefault="00DA5DFF" w:rsidP="007E088E">
            <w:pPr>
              <w:spacing w:after="40"/>
              <w:rPr>
                <w:b/>
                <w:noProof/>
                <w:color w:val="000000"/>
              </w:rPr>
            </w:pPr>
          </w:p>
          <w:p w14:paraId="420E5289" w14:textId="77777777" w:rsidR="00DA5DFF" w:rsidRDefault="00D9015E" w:rsidP="00D9015E">
            <w:pPr>
              <w:spacing w:before="60" w:after="40"/>
              <w:ind w:left="567" w:hanging="567"/>
              <w:rPr>
                <w:color w:val="000000"/>
                <w:sz w:val="16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</w:p>
        </w:tc>
      </w:tr>
      <w:tr w:rsidR="00DA5DFF" w14:paraId="7333D94D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0"/>
        </w:trPr>
        <w:tc>
          <w:tcPr>
            <w:tcW w:w="961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6B54565" w14:textId="77777777" w:rsidR="00DA5DFF" w:rsidRDefault="00DA5DFF" w:rsidP="007E088E">
            <w:pPr>
              <w:rPr>
                <w:sz w:val="18"/>
              </w:rPr>
            </w:pPr>
          </w:p>
        </w:tc>
      </w:tr>
      <w:tr w:rsidR="00C55D6C" w14:paraId="3A7246F0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7246638" w14:textId="77777777" w:rsidR="00C55D6C" w:rsidRDefault="00C55D6C" w:rsidP="00B67D34">
            <w:pPr>
              <w:rPr>
                <w:sz w:val="18"/>
              </w:rPr>
            </w:pPr>
          </w:p>
        </w:tc>
      </w:tr>
      <w:tr w:rsidR="00C55D6C" w:rsidRPr="00B66A24" w14:paraId="0309A5A6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841CC" w14:textId="77777777" w:rsidR="00C55D6C" w:rsidRPr="00B66A24" w:rsidRDefault="00C55D6C" w:rsidP="00B67D34">
            <w:pPr>
              <w:rPr>
                <w:sz w:val="18"/>
              </w:rPr>
            </w:pPr>
          </w:p>
        </w:tc>
        <w:tc>
          <w:tcPr>
            <w:tcW w:w="922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11C6E" w14:textId="77777777" w:rsidR="00B66A24" w:rsidRDefault="00164451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Ist</w:t>
            </w:r>
          </w:p>
          <w:p w14:paraId="5DCC8253" w14:textId="77777777" w:rsidR="00164451" w:rsidRP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 w:rsidRPr="00164451">
              <w:rPr>
                <w:b/>
                <w:sz w:val="18"/>
              </w:rPr>
              <w:t>bei einem elektronisch übermittelten Angebot in Textform der</w:t>
            </w:r>
            <w:r w:rsidR="0094615A">
              <w:rPr>
                <w:b/>
                <w:sz w:val="18"/>
              </w:rPr>
              <w:t xml:space="preserve"> Bieter</w:t>
            </w:r>
            <w:r w:rsidRPr="00164451">
              <w:rPr>
                <w:b/>
                <w:sz w:val="18"/>
              </w:rPr>
              <w:t xml:space="preserve"> nicht</w:t>
            </w:r>
            <w:r w:rsidR="0094615A">
              <w:rPr>
                <w:b/>
                <w:sz w:val="18"/>
              </w:rPr>
              <w:t xml:space="preserve"> erkennbar</w:t>
            </w:r>
            <w:r w:rsidRPr="00164451">
              <w:rPr>
                <w:b/>
                <w:sz w:val="18"/>
              </w:rPr>
              <w:t>,</w:t>
            </w:r>
          </w:p>
          <w:p w14:paraId="09B0863E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schriftliches Angebot nicht an dieser Stelle unterschrieben oder</w:t>
            </w:r>
          </w:p>
          <w:p w14:paraId="541AB511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elektronisches Angebot, das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 xml:space="preserve"> werden muss, nicht wie vorgegeben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>,</w:t>
            </w:r>
          </w:p>
          <w:p w14:paraId="1FA11E07" w14:textId="77777777" w:rsidR="00164451" w:rsidRPr="00B66A24" w:rsidRDefault="00164451" w:rsidP="00B67D34">
            <w:pPr>
              <w:rPr>
                <w:sz w:val="18"/>
              </w:rPr>
            </w:pPr>
            <w:r>
              <w:rPr>
                <w:b/>
                <w:sz w:val="18"/>
              </w:rPr>
              <w:t>so wird das Angebot ausgeschlossen.</w:t>
            </w:r>
          </w:p>
        </w:tc>
      </w:tr>
    </w:tbl>
    <w:p w14:paraId="24248023" w14:textId="77777777" w:rsidR="00E910E0" w:rsidRPr="006B1D0C" w:rsidRDefault="00E910E0" w:rsidP="006A4D64">
      <w:pPr>
        <w:rPr>
          <w:sz w:val="2"/>
          <w:szCs w:val="2"/>
        </w:rPr>
      </w:pPr>
    </w:p>
    <w:sectPr w:rsidR="00E910E0" w:rsidRPr="006B1D0C" w:rsidSect="008077DF">
      <w:footerReference w:type="default" r:id="rId8"/>
      <w:headerReference w:type="first" r:id="rId9"/>
      <w:footerReference w:type="first" r:id="rId10"/>
      <w:footnotePr>
        <w:numRestart w:val="eachPage"/>
      </w:footnotePr>
      <w:endnotePr>
        <w:numFmt w:val="chicago"/>
        <w:numRestart w:val="eachSect"/>
      </w:endnotePr>
      <w:pgSz w:w="11906" w:h="16838" w:code="9"/>
      <w:pgMar w:top="737" w:right="1134" w:bottom="567" w:left="1418" w:header="72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0A724" w14:textId="77777777" w:rsidR="006C74BA" w:rsidRDefault="006C74BA" w:rsidP="001B1BA0">
      <w:r>
        <w:separator/>
      </w:r>
    </w:p>
  </w:endnote>
  <w:endnote w:type="continuationSeparator" w:id="0">
    <w:p w14:paraId="66D00415" w14:textId="77777777" w:rsidR="006C74BA" w:rsidRDefault="006C74BA" w:rsidP="001B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5E93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  (PC)   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FD2E99">
      <w:rPr>
        <w:noProof/>
        <w:snapToGrid w:val="0"/>
        <w:sz w:val="14"/>
      </w:rPr>
      <w:t>2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FD2E9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0E096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  (PC)   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FD2E99">
      <w:rPr>
        <w:noProof/>
        <w:snapToGrid w:val="0"/>
        <w:sz w:val="14"/>
      </w:rPr>
      <w:t>1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FD2E9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2404A" w14:textId="77777777" w:rsidR="006C74BA" w:rsidRDefault="006C74BA">
      <w:pPr>
        <w:pStyle w:val="Fuzeile"/>
        <w:spacing w:after="40"/>
        <w:ind w:left="-57"/>
        <w:rPr>
          <w:sz w:val="12"/>
        </w:rPr>
      </w:pPr>
      <w:r>
        <w:rPr>
          <w:sz w:val="12"/>
        </w:rPr>
        <w:t>_________________</w:t>
      </w:r>
    </w:p>
  </w:footnote>
  <w:footnote w:type="continuationSeparator" w:id="0">
    <w:p w14:paraId="76255C5B" w14:textId="77777777" w:rsidR="006C74BA" w:rsidRDefault="006C74BA">
      <w:r>
        <w:continuationSeparator/>
      </w:r>
    </w:p>
  </w:footnote>
  <w:footnote w:id="1">
    <w:p w14:paraId="78DB89BD" w14:textId="77777777" w:rsidR="00B67D34" w:rsidRPr="00A04750" w:rsidRDefault="00B67D34" w:rsidP="0087458B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2">
    <w:p w14:paraId="19401FBC" w14:textId="77777777" w:rsidR="001E130A" w:rsidRPr="00A04750" w:rsidRDefault="001E130A" w:rsidP="001E130A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3">
    <w:p w14:paraId="4C0E1D61" w14:textId="77777777" w:rsidR="00E94121" w:rsidRPr="008A487A" w:rsidRDefault="00E94121" w:rsidP="00E94121">
      <w:pPr>
        <w:pStyle w:val="Funotentext"/>
        <w:spacing w:before="20" w:after="400" w:line="180" w:lineRule="exact"/>
        <w:ind w:left="142" w:hanging="142"/>
        <w:rPr>
          <w:rFonts w:cs="Arial"/>
          <w:sz w:val="16"/>
          <w:szCs w:val="16"/>
        </w:rPr>
      </w:pPr>
      <w:r w:rsidRPr="00E94121">
        <w:rPr>
          <w:rStyle w:val="Funotenzeichen"/>
          <w:rFonts w:cs="Arial"/>
          <w:position w:val="4"/>
          <w:sz w:val="12"/>
          <w:szCs w:val="12"/>
          <w:vertAlign w:val="baseline"/>
        </w:rPr>
        <w:footnoteRef/>
      </w:r>
      <w:r>
        <w:rPr>
          <w:rFonts w:cs="Arial"/>
          <w:sz w:val="16"/>
          <w:szCs w:val="16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D1C55" w14:textId="77777777" w:rsidR="00B67D34" w:rsidRPr="008077DF" w:rsidRDefault="00B67D34">
    <w:pPr>
      <w:pStyle w:val="Kopfzeile"/>
      <w:rPr>
        <w:sz w:val="2"/>
        <w:szCs w:val="2"/>
      </w:rPr>
    </w:pPr>
    <w:r w:rsidRPr="00782511">
      <w:rPr>
        <w:noProof/>
        <w:sz w:val="2"/>
        <w:szCs w:val="2"/>
      </w:rPr>
      <w:drawing>
        <wp:anchor distT="0" distB="0" distL="114300" distR="114300" simplePos="0" relativeHeight="251659264" behindDoc="0" locked="1" layoutInCell="1" allowOverlap="1" wp14:anchorId="0511D904" wp14:editId="18BF2AD9">
          <wp:simplePos x="0" y="0"/>
          <wp:positionH relativeFrom="column">
            <wp:posOffset>1867682</wp:posOffset>
          </wp:positionH>
          <wp:positionV relativeFrom="paragraph">
            <wp:posOffset>-463062</wp:posOffset>
          </wp:positionV>
          <wp:extent cx="2091885" cy="1154724"/>
          <wp:effectExtent l="19050" t="0" r="5080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CDE20CA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0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0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0" w:hanging="708"/>
      </w:pPr>
    </w:lvl>
    <w:lvl w:ilvl="5">
      <w:start w:val="1"/>
      <w:numFmt w:val="decimal"/>
      <w:lvlText w:val="%1.%2.%3.%4.%5.%6"/>
      <w:legacy w:legacy="1" w:legacySpace="144" w:legacyIndent="708"/>
      <w:lvlJc w:val="left"/>
      <w:pPr>
        <w:ind w:left="0" w:hanging="708"/>
      </w:pPr>
    </w:lvl>
    <w:lvl w:ilvl="6">
      <w:start w:val="1"/>
      <w:numFmt w:val="decimal"/>
      <w:lvlText w:val="%1.%2.%3.%4.%5.%6.%7"/>
      <w:legacy w:legacy="1" w:legacySpace="144" w:legacyIndent="708"/>
      <w:lvlJc w:val="left"/>
      <w:pPr>
        <w:ind w:left="0" w:hanging="708"/>
      </w:pPr>
    </w:lvl>
    <w:lvl w:ilvl="7">
      <w:start w:val="1"/>
      <w:numFmt w:val="decimal"/>
      <w:lvlText w:val="%1.%2.%3.%4.%5.%6.%7.%8"/>
      <w:legacy w:legacy="1" w:legacySpace="144" w:legacyIndent="708"/>
      <w:lvlJc w:val="left"/>
      <w:pPr>
        <w:ind w:left="0" w:hanging="708"/>
      </w:pPr>
    </w:lvl>
    <w:lvl w:ilvl="8">
      <w:start w:val="1"/>
      <w:numFmt w:val="decimal"/>
      <w:lvlText w:val="%1.%2.%3.%4.%5.%6.%7.%8.%9"/>
      <w:legacy w:legacy="1" w:legacySpace="144" w:legacyIndent="708"/>
      <w:lvlJc w:val="left"/>
      <w:pPr>
        <w:ind w:left="0" w:hanging="708"/>
      </w:pPr>
    </w:lvl>
  </w:abstractNum>
  <w:abstractNum w:abstractNumId="1" w15:restartNumberingAfterBreak="0">
    <w:nsid w:val="04735E9A"/>
    <w:multiLevelType w:val="multilevel"/>
    <w:tmpl w:val="EB8C0E8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90"/>
        </w:tabs>
        <w:ind w:left="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80"/>
        </w:tabs>
        <w:ind w:left="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0"/>
        </w:tabs>
        <w:ind w:left="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"/>
        </w:tabs>
        <w:ind w:left="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50"/>
        </w:tabs>
        <w:ind w:left="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0"/>
        </w:tabs>
        <w:ind w:left="880" w:hanging="1440"/>
      </w:pPr>
      <w:rPr>
        <w:rFonts w:hint="default"/>
      </w:rPr>
    </w:lvl>
  </w:abstractNum>
  <w:abstractNum w:abstractNumId="2" w15:restartNumberingAfterBreak="0">
    <w:nsid w:val="07143F28"/>
    <w:multiLevelType w:val="singleLevel"/>
    <w:tmpl w:val="52086E6C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EA86981E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25CB26CD"/>
    <w:multiLevelType w:val="hybridMultilevel"/>
    <w:tmpl w:val="DCF683EA"/>
    <w:lvl w:ilvl="0" w:tplc="DE9EFEFE">
      <w:numFmt w:val="bullet"/>
      <w:lvlText w:val="–"/>
      <w:lvlJc w:val="left"/>
      <w:pPr>
        <w:ind w:left="30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5" w15:restartNumberingAfterBreak="0">
    <w:nsid w:val="36F3389C"/>
    <w:multiLevelType w:val="singleLevel"/>
    <w:tmpl w:val="DBEC733E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485C5CC0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7F320632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DEBEDBB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1F2280"/>
    <w:multiLevelType w:val="hybridMultilevel"/>
    <w:tmpl w:val="A2065800"/>
    <w:lvl w:ilvl="0" w:tplc="33B055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1AF8F1D0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3327B02"/>
    <w:multiLevelType w:val="singleLevel"/>
    <w:tmpl w:val="21EA7F94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90B3196"/>
    <w:multiLevelType w:val="singleLevel"/>
    <w:tmpl w:val="78F4A66A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345D91"/>
    <w:multiLevelType w:val="multilevel"/>
    <w:tmpl w:val="B8A63AA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A426BDC"/>
    <w:multiLevelType w:val="multilevel"/>
    <w:tmpl w:val="44A4D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berschrift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berschrift7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berschrift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5ACB79C8"/>
    <w:multiLevelType w:val="multilevel"/>
    <w:tmpl w:val="89EA752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E3A2F60"/>
    <w:multiLevelType w:val="singleLevel"/>
    <w:tmpl w:val="248450DA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90312870">
    <w:abstractNumId w:val="14"/>
  </w:num>
  <w:num w:numId="2" w16cid:durableId="1784955787">
    <w:abstractNumId w:val="15"/>
  </w:num>
  <w:num w:numId="3" w16cid:durableId="1908344596">
    <w:abstractNumId w:val="1"/>
  </w:num>
  <w:num w:numId="4" w16cid:durableId="1580751022">
    <w:abstractNumId w:val="13"/>
  </w:num>
  <w:num w:numId="5" w16cid:durableId="1686175769">
    <w:abstractNumId w:val="0"/>
  </w:num>
  <w:num w:numId="6" w16cid:durableId="1837769134">
    <w:abstractNumId w:val="3"/>
  </w:num>
  <w:num w:numId="7" w16cid:durableId="736975873">
    <w:abstractNumId w:val="11"/>
  </w:num>
  <w:num w:numId="8" w16cid:durableId="1328167629">
    <w:abstractNumId w:val="5"/>
  </w:num>
  <w:num w:numId="9" w16cid:durableId="1894732649">
    <w:abstractNumId w:val="12"/>
  </w:num>
  <w:num w:numId="10" w16cid:durableId="736634808">
    <w:abstractNumId w:val="8"/>
  </w:num>
  <w:num w:numId="11" w16cid:durableId="1408383799">
    <w:abstractNumId w:val="10"/>
  </w:num>
  <w:num w:numId="12" w16cid:durableId="364403821">
    <w:abstractNumId w:val="2"/>
  </w:num>
  <w:num w:numId="13" w16cid:durableId="1735002858">
    <w:abstractNumId w:val="7"/>
  </w:num>
  <w:num w:numId="14" w16cid:durableId="886068445">
    <w:abstractNumId w:val="16"/>
  </w:num>
  <w:num w:numId="15" w16cid:durableId="271060673">
    <w:abstractNumId w:val="6"/>
  </w:num>
  <w:num w:numId="16" w16cid:durableId="1320691045">
    <w:abstractNumId w:val="0"/>
  </w:num>
  <w:num w:numId="17" w16cid:durableId="755782517">
    <w:abstractNumId w:val="0"/>
  </w:num>
  <w:num w:numId="18" w16cid:durableId="292372578">
    <w:abstractNumId w:val="0"/>
  </w:num>
  <w:num w:numId="19" w16cid:durableId="1634673166">
    <w:abstractNumId w:val="0"/>
  </w:num>
  <w:num w:numId="20" w16cid:durableId="310452653">
    <w:abstractNumId w:val="0"/>
  </w:num>
  <w:num w:numId="21" w16cid:durableId="997267022">
    <w:abstractNumId w:val="4"/>
  </w:num>
  <w:num w:numId="22" w16cid:durableId="5205832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KSoTi5pLCi25zq/87bwCrgUg/0/CiQBz+1gMcIkGa2m6P3hSn1+lQ8bpjKwARcS/E2wCZGPJ+cmMLUkztQAFHA==" w:saltValue="5us4X3/GRywdb9MIAu+6lg==" w:algorithmName="SHA-512"/>
  <w:defaultTabStop w:val="709"/>
  <w:hyphenationZone w:val="142"/>
  <w:drawingGridHorizontalSpacing w:val="100"/>
  <w:displayHorizontalDrawingGridEvery w:val="0"/>
  <w:displayVerticalDrawingGridEvery w:val="0"/>
  <w:noPunctuationKerning/>
  <w:characterSpacingControl w:val="doNotCompress"/>
  <w:footnotePr>
    <w:numRestart w:val="eachPage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1E0C42"/>
    <w:rsid w:val="00002839"/>
    <w:rsid w:val="00004768"/>
    <w:rsid w:val="00012604"/>
    <w:rsid w:val="000168EB"/>
    <w:rsid w:val="00024F80"/>
    <w:rsid w:val="00031E74"/>
    <w:rsid w:val="000467D1"/>
    <w:rsid w:val="00047E78"/>
    <w:rsid w:val="00053145"/>
    <w:rsid w:val="00074123"/>
    <w:rsid w:val="000819DF"/>
    <w:rsid w:val="00092DD6"/>
    <w:rsid w:val="000A3BB1"/>
    <w:rsid w:val="000B3D98"/>
    <w:rsid w:val="000D1F45"/>
    <w:rsid w:val="000D2F8C"/>
    <w:rsid w:val="000D72CD"/>
    <w:rsid w:val="000E3C37"/>
    <w:rsid w:val="000F22C0"/>
    <w:rsid w:val="000F6095"/>
    <w:rsid w:val="00110719"/>
    <w:rsid w:val="00116539"/>
    <w:rsid w:val="00117A47"/>
    <w:rsid w:val="0012630C"/>
    <w:rsid w:val="00127E54"/>
    <w:rsid w:val="00133418"/>
    <w:rsid w:val="0014045C"/>
    <w:rsid w:val="0014543C"/>
    <w:rsid w:val="001509DF"/>
    <w:rsid w:val="00154D84"/>
    <w:rsid w:val="00164451"/>
    <w:rsid w:val="0017530D"/>
    <w:rsid w:val="00180982"/>
    <w:rsid w:val="00187270"/>
    <w:rsid w:val="00190CA7"/>
    <w:rsid w:val="001B1BA0"/>
    <w:rsid w:val="001B4DD5"/>
    <w:rsid w:val="001C4113"/>
    <w:rsid w:val="001C412B"/>
    <w:rsid w:val="001E0C42"/>
    <w:rsid w:val="001E130A"/>
    <w:rsid w:val="001F7D10"/>
    <w:rsid w:val="00201498"/>
    <w:rsid w:val="00213842"/>
    <w:rsid w:val="00217F16"/>
    <w:rsid w:val="00227C7B"/>
    <w:rsid w:val="00233BEC"/>
    <w:rsid w:val="00243479"/>
    <w:rsid w:val="0024402F"/>
    <w:rsid w:val="00247FE3"/>
    <w:rsid w:val="002567BA"/>
    <w:rsid w:val="00257DD6"/>
    <w:rsid w:val="00271CFB"/>
    <w:rsid w:val="00276385"/>
    <w:rsid w:val="00277605"/>
    <w:rsid w:val="00286458"/>
    <w:rsid w:val="00287471"/>
    <w:rsid w:val="002A042C"/>
    <w:rsid w:val="002A4CCD"/>
    <w:rsid w:val="002A4DB0"/>
    <w:rsid w:val="002A6AA8"/>
    <w:rsid w:val="002B1EE3"/>
    <w:rsid w:val="002C1D70"/>
    <w:rsid w:val="002C4E94"/>
    <w:rsid w:val="002C58C2"/>
    <w:rsid w:val="002C6450"/>
    <w:rsid w:val="002E5F19"/>
    <w:rsid w:val="002F3DE0"/>
    <w:rsid w:val="0030177D"/>
    <w:rsid w:val="00305570"/>
    <w:rsid w:val="00317F6F"/>
    <w:rsid w:val="00320113"/>
    <w:rsid w:val="00325B50"/>
    <w:rsid w:val="003266BC"/>
    <w:rsid w:val="00327A09"/>
    <w:rsid w:val="00334A25"/>
    <w:rsid w:val="003428B0"/>
    <w:rsid w:val="00343E18"/>
    <w:rsid w:val="00352362"/>
    <w:rsid w:val="0035670C"/>
    <w:rsid w:val="003650D1"/>
    <w:rsid w:val="0037468A"/>
    <w:rsid w:val="003772EB"/>
    <w:rsid w:val="003831D3"/>
    <w:rsid w:val="003832F5"/>
    <w:rsid w:val="00384699"/>
    <w:rsid w:val="00393D4C"/>
    <w:rsid w:val="00394C4F"/>
    <w:rsid w:val="00397107"/>
    <w:rsid w:val="003B2AB9"/>
    <w:rsid w:val="003E0036"/>
    <w:rsid w:val="003E2AC0"/>
    <w:rsid w:val="0041582C"/>
    <w:rsid w:val="00424ED3"/>
    <w:rsid w:val="00465A45"/>
    <w:rsid w:val="00473C87"/>
    <w:rsid w:val="00476433"/>
    <w:rsid w:val="004823F1"/>
    <w:rsid w:val="00487107"/>
    <w:rsid w:val="004911CF"/>
    <w:rsid w:val="0049158E"/>
    <w:rsid w:val="00492581"/>
    <w:rsid w:val="00493D68"/>
    <w:rsid w:val="004971F5"/>
    <w:rsid w:val="004A2874"/>
    <w:rsid w:val="004B623E"/>
    <w:rsid w:val="004B6F9C"/>
    <w:rsid w:val="004E6D37"/>
    <w:rsid w:val="004F626B"/>
    <w:rsid w:val="00501E6C"/>
    <w:rsid w:val="0050665C"/>
    <w:rsid w:val="00515152"/>
    <w:rsid w:val="00515A5B"/>
    <w:rsid w:val="00517FB5"/>
    <w:rsid w:val="005275B0"/>
    <w:rsid w:val="00527BED"/>
    <w:rsid w:val="005312BC"/>
    <w:rsid w:val="00556196"/>
    <w:rsid w:val="0057256A"/>
    <w:rsid w:val="005A2949"/>
    <w:rsid w:val="005B176F"/>
    <w:rsid w:val="005D2A51"/>
    <w:rsid w:val="005D36E6"/>
    <w:rsid w:val="005E6FDD"/>
    <w:rsid w:val="005F1121"/>
    <w:rsid w:val="005F7200"/>
    <w:rsid w:val="00600DCA"/>
    <w:rsid w:val="00610B20"/>
    <w:rsid w:val="006220F3"/>
    <w:rsid w:val="0063560D"/>
    <w:rsid w:val="006470DD"/>
    <w:rsid w:val="00655DC0"/>
    <w:rsid w:val="006868AE"/>
    <w:rsid w:val="006A4D64"/>
    <w:rsid w:val="006A731F"/>
    <w:rsid w:val="006B0B54"/>
    <w:rsid w:val="006B1D0C"/>
    <w:rsid w:val="006B5DB5"/>
    <w:rsid w:val="006C2532"/>
    <w:rsid w:val="006C47CD"/>
    <w:rsid w:val="006C74BA"/>
    <w:rsid w:val="006D2478"/>
    <w:rsid w:val="006D5D19"/>
    <w:rsid w:val="006D6623"/>
    <w:rsid w:val="006E0FC2"/>
    <w:rsid w:val="006E4892"/>
    <w:rsid w:val="006E5D19"/>
    <w:rsid w:val="0071089F"/>
    <w:rsid w:val="00713313"/>
    <w:rsid w:val="007334D0"/>
    <w:rsid w:val="007409DB"/>
    <w:rsid w:val="00750F71"/>
    <w:rsid w:val="00762E70"/>
    <w:rsid w:val="00782511"/>
    <w:rsid w:val="00784AD3"/>
    <w:rsid w:val="007869EA"/>
    <w:rsid w:val="00790D2C"/>
    <w:rsid w:val="007A4D2B"/>
    <w:rsid w:val="007A5EC4"/>
    <w:rsid w:val="007B0591"/>
    <w:rsid w:val="007B1CEE"/>
    <w:rsid w:val="007C080F"/>
    <w:rsid w:val="007C425A"/>
    <w:rsid w:val="007C7B25"/>
    <w:rsid w:val="007D5C9D"/>
    <w:rsid w:val="007E3DC4"/>
    <w:rsid w:val="007F308C"/>
    <w:rsid w:val="007F4840"/>
    <w:rsid w:val="00801AC3"/>
    <w:rsid w:val="00803EE9"/>
    <w:rsid w:val="00804B9A"/>
    <w:rsid w:val="00804E0E"/>
    <w:rsid w:val="008077DF"/>
    <w:rsid w:val="00825026"/>
    <w:rsid w:val="00840F2D"/>
    <w:rsid w:val="00865368"/>
    <w:rsid w:val="0087458B"/>
    <w:rsid w:val="00875716"/>
    <w:rsid w:val="00884EE8"/>
    <w:rsid w:val="00886CDF"/>
    <w:rsid w:val="008976BB"/>
    <w:rsid w:val="008A12BC"/>
    <w:rsid w:val="008A57A1"/>
    <w:rsid w:val="008A6C13"/>
    <w:rsid w:val="008B4F17"/>
    <w:rsid w:val="008C7DA0"/>
    <w:rsid w:val="008D175D"/>
    <w:rsid w:val="008D594D"/>
    <w:rsid w:val="00930EE5"/>
    <w:rsid w:val="0094615A"/>
    <w:rsid w:val="00956FAF"/>
    <w:rsid w:val="00964634"/>
    <w:rsid w:val="009756E2"/>
    <w:rsid w:val="00985B42"/>
    <w:rsid w:val="009A6F25"/>
    <w:rsid w:val="009B6A05"/>
    <w:rsid w:val="009B6F31"/>
    <w:rsid w:val="009C0977"/>
    <w:rsid w:val="009C11DA"/>
    <w:rsid w:val="009C18C7"/>
    <w:rsid w:val="00A04750"/>
    <w:rsid w:val="00A21667"/>
    <w:rsid w:val="00A35E42"/>
    <w:rsid w:val="00A4335A"/>
    <w:rsid w:val="00A4611C"/>
    <w:rsid w:val="00A47ACD"/>
    <w:rsid w:val="00A579FC"/>
    <w:rsid w:val="00A6047B"/>
    <w:rsid w:val="00A606F5"/>
    <w:rsid w:val="00A7281E"/>
    <w:rsid w:val="00A77EEC"/>
    <w:rsid w:val="00A92109"/>
    <w:rsid w:val="00A9217F"/>
    <w:rsid w:val="00A977C0"/>
    <w:rsid w:val="00AA279E"/>
    <w:rsid w:val="00AD1905"/>
    <w:rsid w:val="00B02AA9"/>
    <w:rsid w:val="00B04CFC"/>
    <w:rsid w:val="00B14F3A"/>
    <w:rsid w:val="00B26923"/>
    <w:rsid w:val="00B26F54"/>
    <w:rsid w:val="00B34A3B"/>
    <w:rsid w:val="00B40256"/>
    <w:rsid w:val="00B50627"/>
    <w:rsid w:val="00B541EC"/>
    <w:rsid w:val="00B56881"/>
    <w:rsid w:val="00B64CE7"/>
    <w:rsid w:val="00B64E8C"/>
    <w:rsid w:val="00B66020"/>
    <w:rsid w:val="00B66475"/>
    <w:rsid w:val="00B66A24"/>
    <w:rsid w:val="00B67B70"/>
    <w:rsid w:val="00B67D34"/>
    <w:rsid w:val="00B74E05"/>
    <w:rsid w:val="00B86910"/>
    <w:rsid w:val="00B917C4"/>
    <w:rsid w:val="00B93718"/>
    <w:rsid w:val="00BC2279"/>
    <w:rsid w:val="00BC2777"/>
    <w:rsid w:val="00BD0F78"/>
    <w:rsid w:val="00BD6E5D"/>
    <w:rsid w:val="00BD706C"/>
    <w:rsid w:val="00BF6C65"/>
    <w:rsid w:val="00C013CB"/>
    <w:rsid w:val="00C0237F"/>
    <w:rsid w:val="00C02815"/>
    <w:rsid w:val="00C161A5"/>
    <w:rsid w:val="00C24E9C"/>
    <w:rsid w:val="00C40310"/>
    <w:rsid w:val="00C4210E"/>
    <w:rsid w:val="00C43B83"/>
    <w:rsid w:val="00C53007"/>
    <w:rsid w:val="00C55D6C"/>
    <w:rsid w:val="00C62AB4"/>
    <w:rsid w:val="00C64535"/>
    <w:rsid w:val="00C8431F"/>
    <w:rsid w:val="00C9312A"/>
    <w:rsid w:val="00C934B0"/>
    <w:rsid w:val="00C965D9"/>
    <w:rsid w:val="00CA2207"/>
    <w:rsid w:val="00CA5540"/>
    <w:rsid w:val="00CC218F"/>
    <w:rsid w:val="00CC3C57"/>
    <w:rsid w:val="00CD09B7"/>
    <w:rsid w:val="00CE153A"/>
    <w:rsid w:val="00CF6200"/>
    <w:rsid w:val="00D00D96"/>
    <w:rsid w:val="00D23C20"/>
    <w:rsid w:val="00D46998"/>
    <w:rsid w:val="00D50AB7"/>
    <w:rsid w:val="00D6288E"/>
    <w:rsid w:val="00D67219"/>
    <w:rsid w:val="00D77C8E"/>
    <w:rsid w:val="00D9015E"/>
    <w:rsid w:val="00D9041D"/>
    <w:rsid w:val="00DA5DFF"/>
    <w:rsid w:val="00DA7168"/>
    <w:rsid w:val="00DA79E9"/>
    <w:rsid w:val="00DB69D7"/>
    <w:rsid w:val="00DC04D3"/>
    <w:rsid w:val="00DC228A"/>
    <w:rsid w:val="00DC45CE"/>
    <w:rsid w:val="00DC7C37"/>
    <w:rsid w:val="00DE7246"/>
    <w:rsid w:val="00DF3A07"/>
    <w:rsid w:val="00DF4635"/>
    <w:rsid w:val="00E07A1E"/>
    <w:rsid w:val="00E275B7"/>
    <w:rsid w:val="00E30D0D"/>
    <w:rsid w:val="00E374E7"/>
    <w:rsid w:val="00E503F3"/>
    <w:rsid w:val="00E53CC0"/>
    <w:rsid w:val="00E61F62"/>
    <w:rsid w:val="00E726C6"/>
    <w:rsid w:val="00E910E0"/>
    <w:rsid w:val="00E94121"/>
    <w:rsid w:val="00E94F23"/>
    <w:rsid w:val="00EA3F6F"/>
    <w:rsid w:val="00EA65E6"/>
    <w:rsid w:val="00EC09EB"/>
    <w:rsid w:val="00ED5C94"/>
    <w:rsid w:val="00EE1491"/>
    <w:rsid w:val="00EF7C57"/>
    <w:rsid w:val="00F16D30"/>
    <w:rsid w:val="00F177A4"/>
    <w:rsid w:val="00F332DB"/>
    <w:rsid w:val="00F403D1"/>
    <w:rsid w:val="00F61ADE"/>
    <w:rsid w:val="00F71424"/>
    <w:rsid w:val="00F80282"/>
    <w:rsid w:val="00F822F5"/>
    <w:rsid w:val="00F91D8C"/>
    <w:rsid w:val="00F93AB3"/>
    <w:rsid w:val="00F959DB"/>
    <w:rsid w:val="00FA356A"/>
    <w:rsid w:val="00FB521B"/>
    <w:rsid w:val="00FC4F8A"/>
    <w:rsid w:val="00FC675B"/>
    <w:rsid w:val="00FD2E99"/>
    <w:rsid w:val="00FF29C1"/>
    <w:rsid w:val="00FF4435"/>
    <w:rsid w:val="00FF4623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615A0ADE"/>
  <w15:docId w15:val="{34188DA7-1658-44F6-9A38-6621DE8DD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7EE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77EEC"/>
    <w:pPr>
      <w:keepNext/>
      <w:numPr>
        <w:numId w:val="16"/>
      </w:numPr>
      <w:tabs>
        <w:tab w:val="num" w:pos="1021"/>
      </w:tabs>
      <w:spacing w:before="360" w:after="180"/>
      <w:ind w:left="1021" w:hanging="1021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A77EEC"/>
    <w:pPr>
      <w:keepNext/>
      <w:numPr>
        <w:ilvl w:val="1"/>
        <w:numId w:val="17"/>
      </w:numPr>
      <w:tabs>
        <w:tab w:val="num" w:pos="1021"/>
      </w:tabs>
      <w:spacing w:before="240" w:after="120"/>
      <w:ind w:left="1021" w:hanging="1021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A77EEC"/>
    <w:pPr>
      <w:keepNext/>
      <w:numPr>
        <w:ilvl w:val="2"/>
        <w:numId w:val="18"/>
      </w:numPr>
      <w:tabs>
        <w:tab w:val="num" w:pos="1021"/>
      </w:tabs>
      <w:spacing w:before="180" w:after="120"/>
      <w:ind w:left="1021" w:hanging="1021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A77EEC"/>
    <w:pPr>
      <w:keepNext/>
      <w:numPr>
        <w:ilvl w:val="3"/>
        <w:numId w:val="19"/>
      </w:numPr>
      <w:tabs>
        <w:tab w:val="num" w:pos="1021"/>
      </w:tabs>
      <w:spacing w:before="160" w:after="120"/>
      <w:ind w:left="1021" w:hanging="1021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qFormat/>
    <w:rsid w:val="00A77EEC"/>
    <w:pPr>
      <w:numPr>
        <w:ilvl w:val="4"/>
        <w:numId w:val="20"/>
      </w:numPr>
      <w:tabs>
        <w:tab w:val="num" w:pos="1021"/>
      </w:tabs>
      <w:spacing w:before="140" w:after="120"/>
      <w:ind w:left="1021" w:hanging="1021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A77EEC"/>
    <w:pPr>
      <w:numPr>
        <w:ilvl w:val="5"/>
        <w:numId w:val="1"/>
      </w:numPr>
      <w:spacing w:before="240" w:after="60"/>
      <w:ind w:firstLine="0"/>
      <w:outlineLvl w:val="5"/>
    </w:pPr>
    <w:rPr>
      <w:sz w:val="24"/>
    </w:rPr>
  </w:style>
  <w:style w:type="paragraph" w:styleId="berschrift7">
    <w:name w:val="heading 7"/>
    <w:basedOn w:val="Standard"/>
    <w:next w:val="Standard"/>
    <w:qFormat/>
    <w:rsid w:val="00A77EEC"/>
    <w:pPr>
      <w:numPr>
        <w:ilvl w:val="6"/>
        <w:numId w:val="1"/>
      </w:numPr>
      <w:spacing w:before="240" w:after="60"/>
      <w:ind w:firstLine="0"/>
      <w:outlineLvl w:val="6"/>
    </w:pPr>
    <w:rPr>
      <w:sz w:val="24"/>
    </w:rPr>
  </w:style>
  <w:style w:type="paragraph" w:styleId="berschrift8">
    <w:name w:val="heading 8"/>
    <w:basedOn w:val="Standard"/>
    <w:next w:val="Standard"/>
    <w:qFormat/>
    <w:rsid w:val="00A77EEC"/>
    <w:pPr>
      <w:numPr>
        <w:ilvl w:val="7"/>
        <w:numId w:val="1"/>
      </w:numPr>
      <w:spacing w:before="240" w:after="60"/>
      <w:ind w:firstLine="0"/>
      <w:outlineLvl w:val="7"/>
    </w:pPr>
    <w:rPr>
      <w:sz w:val="24"/>
    </w:rPr>
  </w:style>
  <w:style w:type="paragraph" w:styleId="berschrift9">
    <w:name w:val="heading 9"/>
    <w:basedOn w:val="Standard"/>
    <w:next w:val="Standard"/>
    <w:qFormat/>
    <w:rsid w:val="00A77EEC"/>
    <w:pPr>
      <w:numPr>
        <w:ilvl w:val="8"/>
        <w:numId w:val="1"/>
      </w:numPr>
      <w:spacing w:before="240" w:after="60"/>
      <w:ind w:firstLine="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77EE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77EE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77EEC"/>
  </w:style>
  <w:style w:type="paragraph" w:styleId="Funotentext">
    <w:name w:val="footnote text"/>
    <w:basedOn w:val="Standard"/>
    <w:semiHidden/>
    <w:rsid w:val="00A77EEC"/>
  </w:style>
  <w:style w:type="character" w:styleId="Funotenzeichen">
    <w:name w:val="footnote reference"/>
    <w:basedOn w:val="Absatz-Standardschriftart"/>
    <w:semiHidden/>
    <w:rsid w:val="00A77EEC"/>
    <w:rPr>
      <w:vertAlign w:val="superscript"/>
    </w:rPr>
  </w:style>
  <w:style w:type="paragraph" w:styleId="Verzeichnis4">
    <w:name w:val="toc 4"/>
    <w:basedOn w:val="Standard"/>
    <w:next w:val="Standard"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A77EEC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semiHidden/>
    <w:rsid w:val="00A77EEC"/>
    <w:pPr>
      <w:numPr>
        <w:numId w:val="6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semiHidden/>
    <w:rsid w:val="00A77EEC"/>
    <w:pPr>
      <w:numPr>
        <w:numId w:val="7"/>
      </w:numPr>
      <w:spacing w:after="240"/>
      <w:ind w:left="357" w:hanging="357"/>
      <w:jc w:val="both"/>
    </w:pPr>
    <w:rPr>
      <w:sz w:val="24"/>
    </w:rPr>
  </w:style>
  <w:style w:type="paragraph" w:customStyle="1" w:styleId="Einrckung1c">
    <w:name w:val="Einrückung1c"/>
    <w:basedOn w:val="Standard"/>
    <w:semiHidden/>
    <w:rsid w:val="00A77EEC"/>
    <w:pPr>
      <w:numPr>
        <w:numId w:val="8"/>
      </w:numPr>
      <w:spacing w:after="240"/>
      <w:ind w:left="357" w:hanging="357"/>
      <w:jc w:val="both"/>
    </w:pPr>
    <w:rPr>
      <w:sz w:val="24"/>
    </w:rPr>
  </w:style>
  <w:style w:type="paragraph" w:customStyle="1" w:styleId="Einrckung2a">
    <w:name w:val="Einrückung2a"/>
    <w:basedOn w:val="Standard"/>
    <w:semiHidden/>
    <w:rsid w:val="00A77EEC"/>
    <w:pPr>
      <w:numPr>
        <w:numId w:val="9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semiHidden/>
    <w:rsid w:val="00A77EEC"/>
    <w:pPr>
      <w:numPr>
        <w:numId w:val="10"/>
      </w:numPr>
      <w:spacing w:after="240"/>
      <w:ind w:left="714" w:hanging="357"/>
      <w:jc w:val="both"/>
    </w:pPr>
    <w:rPr>
      <w:sz w:val="24"/>
    </w:rPr>
  </w:style>
  <w:style w:type="paragraph" w:customStyle="1" w:styleId="Einrckung2c">
    <w:name w:val="Einrückung2c"/>
    <w:basedOn w:val="Standard"/>
    <w:semiHidden/>
    <w:rsid w:val="00A77EEC"/>
    <w:pPr>
      <w:numPr>
        <w:numId w:val="11"/>
      </w:numPr>
      <w:spacing w:after="240"/>
      <w:ind w:left="714"/>
      <w:jc w:val="both"/>
    </w:pPr>
    <w:rPr>
      <w:sz w:val="24"/>
    </w:rPr>
  </w:style>
  <w:style w:type="paragraph" w:customStyle="1" w:styleId="Einrckung3a">
    <w:name w:val="Einrückung3a"/>
    <w:basedOn w:val="Standard"/>
    <w:semiHidden/>
    <w:rsid w:val="00A77EEC"/>
    <w:pPr>
      <w:numPr>
        <w:numId w:val="12"/>
      </w:numPr>
      <w:spacing w:after="240"/>
      <w:ind w:left="1071" w:hanging="357"/>
      <w:jc w:val="both"/>
    </w:pPr>
    <w:rPr>
      <w:sz w:val="24"/>
    </w:rPr>
  </w:style>
  <w:style w:type="paragraph" w:customStyle="1" w:styleId="Einrckung3b">
    <w:name w:val="Einrückung3b"/>
    <w:basedOn w:val="Standard"/>
    <w:semiHidden/>
    <w:rsid w:val="00A77EEC"/>
    <w:pPr>
      <w:numPr>
        <w:numId w:val="13"/>
      </w:numPr>
      <w:spacing w:after="240"/>
      <w:ind w:left="1071" w:hanging="357"/>
      <w:jc w:val="both"/>
    </w:pPr>
    <w:rPr>
      <w:sz w:val="24"/>
    </w:rPr>
  </w:style>
  <w:style w:type="paragraph" w:customStyle="1" w:styleId="Einrckung3c">
    <w:name w:val="Einrückung3c"/>
    <w:basedOn w:val="Standard"/>
    <w:semiHidden/>
    <w:rsid w:val="00A77EEC"/>
    <w:pPr>
      <w:numPr>
        <w:numId w:val="14"/>
      </w:numPr>
      <w:spacing w:after="240"/>
      <w:ind w:left="1071" w:hanging="357"/>
      <w:jc w:val="both"/>
    </w:pPr>
    <w:rPr>
      <w:sz w:val="24"/>
    </w:rPr>
  </w:style>
  <w:style w:type="paragraph" w:customStyle="1" w:styleId="Einrckung4a">
    <w:name w:val="Einrückung4a"/>
    <w:basedOn w:val="Standard"/>
    <w:semiHidden/>
    <w:rsid w:val="00A77EEC"/>
    <w:pPr>
      <w:numPr>
        <w:numId w:val="15"/>
      </w:numPr>
      <w:spacing w:after="240"/>
      <w:ind w:left="1429" w:hanging="357"/>
      <w:jc w:val="both"/>
    </w:pPr>
    <w:rPr>
      <w:sz w:val="24"/>
    </w:rPr>
  </w:style>
  <w:style w:type="paragraph" w:customStyle="1" w:styleId="HngEinrckung1">
    <w:name w:val="Häng. Einrückung1"/>
    <w:basedOn w:val="Standard"/>
    <w:semiHidden/>
    <w:rsid w:val="00A77EEC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semiHidden/>
    <w:rsid w:val="00A77EEC"/>
    <w:pPr>
      <w:ind w:left="1134"/>
    </w:pPr>
  </w:style>
  <w:style w:type="paragraph" w:customStyle="1" w:styleId="HngEinrckung3">
    <w:name w:val="Häng. Einrückung3"/>
    <w:basedOn w:val="HngEinrckung2"/>
    <w:semiHidden/>
    <w:rsid w:val="00A77EEC"/>
    <w:pPr>
      <w:ind w:left="1701"/>
    </w:pPr>
  </w:style>
  <w:style w:type="paragraph" w:styleId="Verzeichnis1">
    <w:name w:val="toc 1"/>
    <w:basedOn w:val="Standard"/>
    <w:next w:val="Standard"/>
    <w:autoRedefine/>
    <w:semiHidden/>
    <w:rsid w:val="00A77EEC"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A77EEC"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semiHidden/>
    <w:rsid w:val="00A77EEC"/>
    <w:rPr>
      <w:sz w:val="16"/>
    </w:rPr>
  </w:style>
  <w:style w:type="paragraph" w:styleId="Kommentartext">
    <w:name w:val="annotation text"/>
    <w:basedOn w:val="Standard"/>
    <w:semiHidden/>
    <w:rsid w:val="00A77EEC"/>
  </w:style>
  <w:style w:type="paragraph" w:styleId="Sprechblasentext">
    <w:name w:val="Balloon Text"/>
    <w:basedOn w:val="Standard"/>
    <w:semiHidden/>
    <w:rsid w:val="00A77EE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64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Angebotsschreiben_VOL_I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88EDA-A04C-4DC5-AE0A-259BE5CAF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Angebotsschreiben_VOL_I.dotm</Template>
  <TotalTime>0</TotalTime>
  <Pages>3</Pages>
  <Words>789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Achim Hammer</dc:creator>
  <cp:keywords/>
  <dc:description/>
  <cp:lastModifiedBy>Ameti-Schierz Dana</cp:lastModifiedBy>
  <cp:revision>6</cp:revision>
  <cp:lastPrinted>2013-09-02T05:38:00Z</cp:lastPrinted>
  <dcterms:created xsi:type="dcterms:W3CDTF">2026-03-23T14:28:00Z</dcterms:created>
  <dcterms:modified xsi:type="dcterms:W3CDTF">2026-09-08T10:30:00Z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30.00</vt:lpwstr>
  </property>
</Properties>
</file>