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051F7A03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07AD8B88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27CE94C8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E9539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23987173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188A1B2C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2A4510A3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9BF81C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0A4E4FBC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05412807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2FA93B22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2C916A50" w14:textId="77777777" w:rsidTr="00B66A24">
        <w:trPr>
          <w:trHeight w:hRule="exact" w:val="300"/>
        </w:trPr>
        <w:tc>
          <w:tcPr>
            <w:tcW w:w="4114" w:type="dxa"/>
          </w:tcPr>
          <w:p w14:paraId="7955A49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6598A8D2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17D31559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61A859B9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1287062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104720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97E259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4354FFCD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17E6C6D6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0B66BF82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7FCDA7CD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0FAB71E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3DDD06" w14:textId="6DD092CF" w:rsidR="003831D3" w:rsidRDefault="003831D3" w:rsidP="0058370C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827D33" w:rsidRPr="00827D33">
              <w:rPr>
                <w:b/>
                <w:noProof/>
                <w:color w:val="000000"/>
              </w:rPr>
              <w:t>25-2000075216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3B3A3465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2EE64666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5327723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56C7C2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155A75A5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42F8D524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5F15A6B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AA6046" w14:textId="308B8804" w:rsidR="003831D3" w:rsidRDefault="003831D3" w:rsidP="00827D33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827D33">
              <w:rPr>
                <w:b/>
                <w:color w:val="000000"/>
              </w:rPr>
              <w:t>2</w:t>
            </w:r>
            <w:r w:rsidR="00827D33" w:rsidRPr="00827D33">
              <w:rPr>
                <w:b/>
                <w:color w:val="000000"/>
              </w:rPr>
              <w:t>9.05.2026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3C3F70" w14:textId="278269A6" w:rsidR="003831D3" w:rsidRDefault="003831D3" w:rsidP="00DF5215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8351FA">
              <w:rPr>
                <w:b/>
                <w:color w:val="000000"/>
              </w:rPr>
              <w:t>11</w:t>
            </w:r>
            <w:r w:rsidR="00DF5215">
              <w:rPr>
                <w:b/>
                <w:noProof/>
                <w:color w:val="000000"/>
              </w:rPr>
              <w:t>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1A2248B0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4A5FF922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5EE55E0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5E441" w14:textId="5497C2E7" w:rsidR="003831D3" w:rsidRDefault="00164451" w:rsidP="0058370C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827D33">
              <w:rPr>
                <w:b/>
                <w:color w:val="000000"/>
              </w:rPr>
              <w:t>31.07.2026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6B530FB9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304B4ED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541BA1AF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431696C8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54A35930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19A15ACF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5E257EE7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5F825D9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DB630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6246EABB" w14:textId="77777777" w:rsidTr="00B66A24">
        <w:trPr>
          <w:trHeight w:val="1022"/>
        </w:trPr>
        <w:tc>
          <w:tcPr>
            <w:tcW w:w="4114" w:type="dxa"/>
            <w:vMerge/>
          </w:tcPr>
          <w:p w14:paraId="6C8F269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4AC753F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BED8CCA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433EFB99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411CA196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A7F314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7253CBB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78C14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2E5B34F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14406F44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6FC0B4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06F94E30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02066A30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253940AF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20734AB9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16698E70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4B2451C8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4B625527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3A8D8E45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6A8A2D49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51F8381D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520C9490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6397CFD2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26092704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47AC3A05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353AA643" w14:textId="611894DD" w:rsidR="00F822F5" w:rsidRDefault="00343E18" w:rsidP="0058370C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58370C" w:rsidRPr="0058370C">
              <w:rPr>
                <w:b/>
                <w:noProof/>
                <w:color w:val="000000"/>
                <w:sz w:val="18"/>
              </w:rPr>
              <w:t xml:space="preserve">Rahmenvertrag für externe Beratungsleistungen </w:t>
            </w:r>
            <w:r w:rsidR="00540B79" w:rsidRPr="00540B79">
              <w:rPr>
                <w:b/>
                <w:noProof/>
                <w:color w:val="000000"/>
                <w:sz w:val="18"/>
              </w:rPr>
              <w:t>IT-Orchestrierung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246F4749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82A93A7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32296E46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5C0E7849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140DD7A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A784087" w14:textId="76AA37AB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="00540B79"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725077B9" w14:textId="1401C6D1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 w:rsidR="00540B79"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7BBE25D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216638D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FF6022B" w14:textId="32805FE2" w:rsidR="00EE1491" w:rsidRPr="00EE1491" w:rsidRDefault="00343E18" w:rsidP="002B0ED7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40B79" w:rsidRPr="00540B79">
              <w:rPr>
                <w:noProof/>
                <w:color w:val="000000"/>
                <w:sz w:val="18"/>
              </w:rPr>
              <w:t xml:space="preserve">EVB-IT </w:t>
            </w:r>
            <w:r w:rsidR="00540B79">
              <w:rPr>
                <w:noProof/>
                <w:color w:val="000000"/>
                <w:sz w:val="18"/>
              </w:rPr>
              <w:t>Dienst</w:t>
            </w:r>
            <w:r w:rsidR="00540B79" w:rsidRPr="00540B79">
              <w:rPr>
                <w:noProof/>
                <w:color w:val="000000"/>
                <w:sz w:val="18"/>
              </w:rPr>
              <w:t xml:space="preserve">vertrag inkl. aller Anlagen 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E369E3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8BE19AC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FEBA570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4465623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0618139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7A7333C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20BF768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0765EAF" w14:textId="1DC58B09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540B79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81B0C9B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414606E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C3293F2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B629DA1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09F65FD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684790E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324E874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754BE5C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BC88431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6841CA5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4879F14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BBA8BC2" w14:textId="5AECDE35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E907F8C" w14:textId="0196FDBE" w:rsidR="002B1EE3" w:rsidRPr="00EE1491" w:rsidRDefault="00343E18" w:rsidP="0054078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40781">
              <w:rPr>
                <w:color w:val="000000"/>
                <w:sz w:val="18"/>
              </w:rPr>
              <w:t> </w:t>
            </w:r>
            <w:r w:rsidR="00540781">
              <w:rPr>
                <w:color w:val="000000"/>
                <w:sz w:val="18"/>
              </w:rPr>
              <w:t> </w:t>
            </w:r>
            <w:r w:rsidR="00540781">
              <w:rPr>
                <w:color w:val="000000"/>
                <w:sz w:val="18"/>
              </w:rPr>
              <w:t> </w:t>
            </w:r>
            <w:r w:rsidR="00540781">
              <w:rPr>
                <w:color w:val="000000"/>
                <w:sz w:val="18"/>
              </w:rPr>
              <w:t> </w:t>
            </w:r>
            <w:r w:rsidR="00540781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AF8F8A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9292AD3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B5C9CD3" w14:textId="77777777" w:rsidR="00EE1491" w:rsidRPr="00EE1491" w:rsidRDefault="00343E18" w:rsidP="00AB1763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AB1763">
              <w:rPr>
                <w:color w:val="000000"/>
                <w:sz w:val="18"/>
              </w:rPr>
              <w:t> </w:t>
            </w:r>
            <w:r w:rsidR="00AB1763">
              <w:rPr>
                <w:color w:val="000000"/>
                <w:sz w:val="18"/>
              </w:rPr>
              <w:t> </w:t>
            </w:r>
            <w:r w:rsidR="00AB1763">
              <w:rPr>
                <w:color w:val="000000"/>
                <w:sz w:val="18"/>
              </w:rPr>
              <w:t> </w:t>
            </w:r>
            <w:r w:rsidR="00AB1763">
              <w:rPr>
                <w:color w:val="000000"/>
                <w:sz w:val="18"/>
              </w:rPr>
              <w:t> </w:t>
            </w:r>
            <w:r w:rsidR="00AB1763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5406FB5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C68331A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47D3FD8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3D79B59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AE40E98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A10B197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F23610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13728A3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C1EA817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44EF8C43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B4D6930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3C919CD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69E4E6F6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4E4C86C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7E9A828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E4440D8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0D7D62CE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7DBE70B8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B78674D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51FBDBB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0644E64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DF72F1E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ED75781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4B09295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C41FECB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AD8678C" w14:textId="76F70D26" w:rsidR="00EE1491" w:rsidRPr="00EE1491" w:rsidRDefault="00343E18" w:rsidP="0078322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83221">
              <w:rPr>
                <w:noProof/>
                <w:color w:val="000000"/>
                <w:sz w:val="18"/>
              </w:rPr>
              <w:t>C3 Eignungsmatrix</w:t>
            </w:r>
            <w:r w:rsidR="0058370C">
              <w:rPr>
                <w:noProof/>
                <w:color w:val="000000"/>
                <w:sz w:val="18"/>
              </w:rPr>
              <w:t xml:space="preserve"> Referenzen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14D2F5A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984EE3D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BB47400" w14:textId="549D9389" w:rsidR="00EE1491" w:rsidRPr="00EE1491" w:rsidRDefault="00EA65E6" w:rsidP="0058370C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 w:rsidR="00783221" w:rsidRPr="00783221">
              <w:rPr>
                <w:noProof/>
                <w:color w:val="000000"/>
                <w:sz w:val="18"/>
              </w:rPr>
              <w:t>C7</w:t>
            </w:r>
            <w:r w:rsidR="0058370C">
              <w:rPr>
                <w:noProof/>
                <w:color w:val="000000"/>
                <w:sz w:val="18"/>
              </w:rPr>
              <w:t xml:space="preserve"> </w:t>
            </w:r>
            <w:r w:rsidR="00783221" w:rsidRPr="00783221">
              <w:rPr>
                <w:noProof/>
                <w:color w:val="000000"/>
                <w:sz w:val="18"/>
              </w:rPr>
              <w:t>Eigenerklärung EU-Russlandsanktionen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95302B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C27A0DF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7537F9A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6F8F712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09B5902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2B25C65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91F96A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CF497AB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E6B6571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7B464AD9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BE3BFEA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7D528077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52B254AD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1E6755C7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04B47ADF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611758E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57B98F1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7A9D4320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ADA71FD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4953BA7F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2C266DD5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59505A1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47BE5D63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7E251EDA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711D97B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17513CF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29BA2B9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2F6719A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D11720F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51519425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41AD4275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2EDB5560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5D74BE79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1508E23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2A69A677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3223DD3A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4EAC42D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5FF66990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2BC16C6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64C29C91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18FD636F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4BDC5D5C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1627FA67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B3C9CAC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2F53206B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230F699C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1535D1E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069811D8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6BE053B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2DB6AAC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2ACAD29D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12F13847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B08C718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(VOL/B),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1FDBB05F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41FEA448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0F1306D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7CB3E719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4A0A0022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5D31A04A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CB5A69E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FC5AAAD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2F71EAB1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53DF1105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F9CDA5D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4B7D57E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0455806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F4EC236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7C34F7F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2A1FAEF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B245746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06086E1A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171988EA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9A625E4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431A7B7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C749FDC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125682D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672F103C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9FF341B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E7EF2A1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64151AA0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138EB07B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19410551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8AB51F5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F73D1B5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5AFCF648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E75B1F0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84943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F5997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7BB46074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5810EE2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4CF11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8864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61CEEF5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1E53C59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9060F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A6496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1A0FD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E33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61E8F968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AC03963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67CEF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39ADD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61D9F21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1B504EA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A61B1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2B797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36382CCF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129858C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04E2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90E5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01FAAE52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41BD379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C8D5E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822C4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6E141E50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8FE2F99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4AFB8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5D39F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72290888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4DBD751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FFE0A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1A7A4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4BA50737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2B392DF6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4956E8B0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1512A273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6EEC49D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5C4E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7755DD81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2629854D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1EB9AE3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CDFB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7F60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39E8BDCB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86D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AC04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DAF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28E4F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E4B564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991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1DAEE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6E9176D5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ECB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E566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76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E3F7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1CF56903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551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EDAE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7CFCD43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C72F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2F03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773B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0F6E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6D38BD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7A4F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F05C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466496AD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3687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9104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143C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7E3BE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6A8AE5D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1B6C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6DEF7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2BF9DE5E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1BF548E3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03634F0E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2BD494F1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5629E65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754E193C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13DC6EB5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FC616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EF389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BBC9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1C995A60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502AFF84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101565F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22CCC2C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BA18FC5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3D0C7CB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56FB4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AFDFF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777EDC8D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58E000E9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248FD5DE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7CBC1C3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954DF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9A111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4104C98A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6FB48E18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218D1774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79245D0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18D7F938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CC97D48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7E019BB2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08674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2D0F4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6006FF0C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07736A78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71C841C7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2A90545F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1EBEFE0B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CE17D" w14:textId="77777777" w:rsidR="000A3B80" w:rsidRDefault="000A3B80" w:rsidP="001B1BA0">
      <w:r>
        <w:separator/>
      </w:r>
    </w:p>
  </w:endnote>
  <w:endnote w:type="continuationSeparator" w:id="0">
    <w:p w14:paraId="521C67A1" w14:textId="77777777" w:rsidR="000A3B80" w:rsidRDefault="000A3B80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49DC" w14:textId="23E60B73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32782F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32782F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841F" w14:textId="5A60CC0D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32782F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32782F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5F721" w14:textId="77777777" w:rsidR="000A3B80" w:rsidRDefault="000A3B80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56B26F46" w14:textId="77777777" w:rsidR="000A3B80" w:rsidRDefault="000A3B80">
      <w:r>
        <w:continuationSeparator/>
      </w:r>
    </w:p>
  </w:footnote>
  <w:footnote w:id="1">
    <w:p w14:paraId="49F5F883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7C4BA8A1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7D913008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4AA3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10E82C57" wp14:editId="35F9C48C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22026276">
    <w:abstractNumId w:val="14"/>
  </w:num>
  <w:num w:numId="2" w16cid:durableId="485125647">
    <w:abstractNumId w:val="15"/>
  </w:num>
  <w:num w:numId="3" w16cid:durableId="478961625">
    <w:abstractNumId w:val="1"/>
  </w:num>
  <w:num w:numId="4" w16cid:durableId="609556719">
    <w:abstractNumId w:val="13"/>
  </w:num>
  <w:num w:numId="5" w16cid:durableId="1202940240">
    <w:abstractNumId w:val="0"/>
  </w:num>
  <w:num w:numId="6" w16cid:durableId="1151679758">
    <w:abstractNumId w:val="3"/>
  </w:num>
  <w:num w:numId="7" w16cid:durableId="893009783">
    <w:abstractNumId w:val="11"/>
  </w:num>
  <w:num w:numId="8" w16cid:durableId="777332992">
    <w:abstractNumId w:val="5"/>
  </w:num>
  <w:num w:numId="9" w16cid:durableId="288702851">
    <w:abstractNumId w:val="12"/>
  </w:num>
  <w:num w:numId="10" w16cid:durableId="533620355">
    <w:abstractNumId w:val="8"/>
  </w:num>
  <w:num w:numId="11" w16cid:durableId="1914586794">
    <w:abstractNumId w:val="10"/>
  </w:num>
  <w:num w:numId="12" w16cid:durableId="793452036">
    <w:abstractNumId w:val="2"/>
  </w:num>
  <w:num w:numId="13" w16cid:durableId="1632437616">
    <w:abstractNumId w:val="7"/>
  </w:num>
  <w:num w:numId="14" w16cid:durableId="1976371039">
    <w:abstractNumId w:val="16"/>
  </w:num>
  <w:num w:numId="15" w16cid:durableId="1718968622">
    <w:abstractNumId w:val="6"/>
  </w:num>
  <w:num w:numId="16" w16cid:durableId="1343823706">
    <w:abstractNumId w:val="0"/>
  </w:num>
  <w:num w:numId="17" w16cid:durableId="2017145782">
    <w:abstractNumId w:val="0"/>
  </w:num>
  <w:num w:numId="18" w16cid:durableId="1491479244">
    <w:abstractNumId w:val="0"/>
  </w:num>
  <w:num w:numId="19" w16cid:durableId="348411791">
    <w:abstractNumId w:val="0"/>
  </w:num>
  <w:num w:numId="20" w16cid:durableId="1174733337">
    <w:abstractNumId w:val="0"/>
  </w:num>
  <w:num w:numId="21" w16cid:durableId="1579439910">
    <w:abstractNumId w:val="4"/>
  </w:num>
  <w:num w:numId="22" w16cid:durableId="5824461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8N9bYzqzz0BF9Ub4BIf7N+eB1VqX+cT+92/G/ltFYUK1oH6sOdRQXITaJ1Ss8r9DiMxb3ozZWSd8qNRLVCqDaw==" w:saltValue="6paCvn4Ac0giSpjKEHUynw==" w:algorithmName="SHA-512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DF5215"/>
    <w:rsid w:val="00002839"/>
    <w:rsid w:val="00004768"/>
    <w:rsid w:val="000168EB"/>
    <w:rsid w:val="00024F80"/>
    <w:rsid w:val="00031E74"/>
    <w:rsid w:val="000467D1"/>
    <w:rsid w:val="00047E78"/>
    <w:rsid w:val="00053145"/>
    <w:rsid w:val="00074123"/>
    <w:rsid w:val="000819DF"/>
    <w:rsid w:val="00092DD6"/>
    <w:rsid w:val="000A3B80"/>
    <w:rsid w:val="000A3BB1"/>
    <w:rsid w:val="000B3D98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543C"/>
    <w:rsid w:val="001509DF"/>
    <w:rsid w:val="00164451"/>
    <w:rsid w:val="0017530D"/>
    <w:rsid w:val="00180982"/>
    <w:rsid w:val="00187270"/>
    <w:rsid w:val="001B1BA0"/>
    <w:rsid w:val="001B4DD5"/>
    <w:rsid w:val="001C4113"/>
    <w:rsid w:val="001E130A"/>
    <w:rsid w:val="001F7D10"/>
    <w:rsid w:val="00201498"/>
    <w:rsid w:val="00217F16"/>
    <w:rsid w:val="00227C7B"/>
    <w:rsid w:val="00233BEC"/>
    <w:rsid w:val="00243479"/>
    <w:rsid w:val="0024402F"/>
    <w:rsid w:val="002506C3"/>
    <w:rsid w:val="00271CFB"/>
    <w:rsid w:val="00277605"/>
    <w:rsid w:val="00286458"/>
    <w:rsid w:val="00287471"/>
    <w:rsid w:val="002A4CCD"/>
    <w:rsid w:val="002A4DB0"/>
    <w:rsid w:val="002A6AA8"/>
    <w:rsid w:val="002B0ED7"/>
    <w:rsid w:val="002B1EE3"/>
    <w:rsid w:val="002C1D70"/>
    <w:rsid w:val="002E5F19"/>
    <w:rsid w:val="002F3DE0"/>
    <w:rsid w:val="0030177D"/>
    <w:rsid w:val="00305570"/>
    <w:rsid w:val="00317F6F"/>
    <w:rsid w:val="00320113"/>
    <w:rsid w:val="00325B50"/>
    <w:rsid w:val="003266BC"/>
    <w:rsid w:val="0032782F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A528F"/>
    <w:rsid w:val="003B2AB9"/>
    <w:rsid w:val="003E0036"/>
    <w:rsid w:val="003E2AC0"/>
    <w:rsid w:val="003F7F28"/>
    <w:rsid w:val="00424ED3"/>
    <w:rsid w:val="00465A45"/>
    <w:rsid w:val="00473C87"/>
    <w:rsid w:val="00487107"/>
    <w:rsid w:val="004911CF"/>
    <w:rsid w:val="00492581"/>
    <w:rsid w:val="00493D68"/>
    <w:rsid w:val="004971F5"/>
    <w:rsid w:val="004A2874"/>
    <w:rsid w:val="004E6D37"/>
    <w:rsid w:val="004F626B"/>
    <w:rsid w:val="0050665C"/>
    <w:rsid w:val="00515152"/>
    <w:rsid w:val="00515A5B"/>
    <w:rsid w:val="00517FB5"/>
    <w:rsid w:val="005275B0"/>
    <w:rsid w:val="00527BED"/>
    <w:rsid w:val="00540781"/>
    <w:rsid w:val="00540B79"/>
    <w:rsid w:val="00556196"/>
    <w:rsid w:val="0057256A"/>
    <w:rsid w:val="0058370C"/>
    <w:rsid w:val="005A2949"/>
    <w:rsid w:val="005B176F"/>
    <w:rsid w:val="005D2A51"/>
    <w:rsid w:val="005D36E6"/>
    <w:rsid w:val="005E6FDD"/>
    <w:rsid w:val="005F1121"/>
    <w:rsid w:val="005F7200"/>
    <w:rsid w:val="00600DCA"/>
    <w:rsid w:val="00610B20"/>
    <w:rsid w:val="006220F3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D19"/>
    <w:rsid w:val="006D6623"/>
    <w:rsid w:val="006E0FC2"/>
    <w:rsid w:val="006E4892"/>
    <w:rsid w:val="0071089F"/>
    <w:rsid w:val="00713313"/>
    <w:rsid w:val="007334D0"/>
    <w:rsid w:val="007409DB"/>
    <w:rsid w:val="00750F71"/>
    <w:rsid w:val="00762E70"/>
    <w:rsid w:val="00782511"/>
    <w:rsid w:val="00783221"/>
    <w:rsid w:val="007869EA"/>
    <w:rsid w:val="00790D2C"/>
    <w:rsid w:val="007A4D2B"/>
    <w:rsid w:val="007A5EC4"/>
    <w:rsid w:val="007B0591"/>
    <w:rsid w:val="007B1CEE"/>
    <w:rsid w:val="007C080F"/>
    <w:rsid w:val="007C425A"/>
    <w:rsid w:val="007C7B25"/>
    <w:rsid w:val="007E3DC4"/>
    <w:rsid w:val="007F308C"/>
    <w:rsid w:val="007F4840"/>
    <w:rsid w:val="008006EB"/>
    <w:rsid w:val="00801AC3"/>
    <w:rsid w:val="00803EE9"/>
    <w:rsid w:val="00804B9A"/>
    <w:rsid w:val="00804E0E"/>
    <w:rsid w:val="008077DF"/>
    <w:rsid w:val="00825026"/>
    <w:rsid w:val="00827D33"/>
    <w:rsid w:val="008351FA"/>
    <w:rsid w:val="00840F2D"/>
    <w:rsid w:val="0087458B"/>
    <w:rsid w:val="00874FD7"/>
    <w:rsid w:val="00875716"/>
    <w:rsid w:val="00884EE8"/>
    <w:rsid w:val="00886CDF"/>
    <w:rsid w:val="008976BB"/>
    <w:rsid w:val="008A57A1"/>
    <w:rsid w:val="008A6C13"/>
    <w:rsid w:val="008B4F17"/>
    <w:rsid w:val="008C79EA"/>
    <w:rsid w:val="008C7DA0"/>
    <w:rsid w:val="008D175D"/>
    <w:rsid w:val="008D594D"/>
    <w:rsid w:val="00930EE5"/>
    <w:rsid w:val="0094615A"/>
    <w:rsid w:val="00964634"/>
    <w:rsid w:val="009756E2"/>
    <w:rsid w:val="009B6A05"/>
    <w:rsid w:val="009B6F31"/>
    <w:rsid w:val="009C0977"/>
    <w:rsid w:val="009C11DA"/>
    <w:rsid w:val="009C18C7"/>
    <w:rsid w:val="00A04750"/>
    <w:rsid w:val="00A21667"/>
    <w:rsid w:val="00A35E42"/>
    <w:rsid w:val="00A4335A"/>
    <w:rsid w:val="00A4611C"/>
    <w:rsid w:val="00A47ACD"/>
    <w:rsid w:val="00A579FC"/>
    <w:rsid w:val="00A7281E"/>
    <w:rsid w:val="00A77EEC"/>
    <w:rsid w:val="00A9217F"/>
    <w:rsid w:val="00A977C0"/>
    <w:rsid w:val="00AA279E"/>
    <w:rsid w:val="00AB1763"/>
    <w:rsid w:val="00B02AA9"/>
    <w:rsid w:val="00B07704"/>
    <w:rsid w:val="00B14F3A"/>
    <w:rsid w:val="00B235D2"/>
    <w:rsid w:val="00B26923"/>
    <w:rsid w:val="00B34A3B"/>
    <w:rsid w:val="00B40256"/>
    <w:rsid w:val="00B50627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A5540"/>
    <w:rsid w:val="00CD09B7"/>
    <w:rsid w:val="00D00D96"/>
    <w:rsid w:val="00D46998"/>
    <w:rsid w:val="00D50AB7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DF5215"/>
    <w:rsid w:val="00E07A1E"/>
    <w:rsid w:val="00E275B7"/>
    <w:rsid w:val="00E30D0D"/>
    <w:rsid w:val="00E374E7"/>
    <w:rsid w:val="00E503F3"/>
    <w:rsid w:val="00E53CC0"/>
    <w:rsid w:val="00E61F62"/>
    <w:rsid w:val="00E726C6"/>
    <w:rsid w:val="00E910E0"/>
    <w:rsid w:val="00E94121"/>
    <w:rsid w:val="00E94F23"/>
    <w:rsid w:val="00EA3F6F"/>
    <w:rsid w:val="00EA65E6"/>
    <w:rsid w:val="00EC09EB"/>
    <w:rsid w:val="00ED1C51"/>
    <w:rsid w:val="00EE1491"/>
    <w:rsid w:val="00EF7C57"/>
    <w:rsid w:val="00F16D30"/>
    <w:rsid w:val="00F177A4"/>
    <w:rsid w:val="00F332DB"/>
    <w:rsid w:val="00F403D1"/>
    <w:rsid w:val="00F61ADE"/>
    <w:rsid w:val="00F71424"/>
    <w:rsid w:val="00F80282"/>
    <w:rsid w:val="00F822F5"/>
    <w:rsid w:val="00F91D8C"/>
    <w:rsid w:val="00F959DB"/>
    <w:rsid w:val="00FA356A"/>
    <w:rsid w:val="00FB521B"/>
    <w:rsid w:val="00FC4F8A"/>
    <w:rsid w:val="00FC675B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04CB1"/>
  <w15:docId w15:val="{E26574AC-FE4E-4A85-9ADF-9FEF3313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FB42-535D-4D62-95EB-F70F9DFA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795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Kretschmer</dc:creator>
  <cp:keywords/>
  <dc:description/>
  <cp:lastModifiedBy>Kretschmer Jan</cp:lastModifiedBy>
  <cp:revision>3</cp:revision>
  <cp:lastPrinted>2013-09-02T05:38:00Z</cp:lastPrinted>
  <dcterms:created xsi:type="dcterms:W3CDTF">2026-04-22T11:36:00Z</dcterms:created>
  <dcterms:modified xsi:type="dcterms:W3CDTF">2026-04-22T11:38:00Z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