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BD5C" w14:textId="1581C2B9" w:rsidR="00A24322" w:rsidRPr="003A03DC" w:rsidRDefault="008F5B0E" w:rsidP="00406D24">
      <w:pPr>
        <w:pStyle w:val="Fuzeile"/>
        <w:tabs>
          <w:tab w:val="clear" w:pos="4536"/>
          <w:tab w:val="clear" w:pos="9072"/>
        </w:tabs>
        <w:spacing w:before="120" w:after="60"/>
        <w:rPr>
          <w:b/>
          <w:sz w:val="20"/>
        </w:rPr>
      </w:pPr>
      <w:r w:rsidRPr="003A03DC">
        <w:rPr>
          <w:b/>
          <w:sz w:val="20"/>
        </w:rPr>
        <w:fldChar w:fldCharType="begin">
          <w:ffData>
            <w:name w:val="Text70"/>
            <w:enabled/>
            <w:calcOnExit w:val="0"/>
            <w:textInput/>
          </w:ffData>
        </w:fldChar>
      </w:r>
      <w:bookmarkStart w:id="0" w:name="Text70"/>
      <w:r w:rsidR="00A24322" w:rsidRPr="003A03DC">
        <w:rPr>
          <w:b/>
          <w:sz w:val="20"/>
        </w:rPr>
        <w:instrText xml:space="preserve"> FORMTEXT </w:instrText>
      </w:r>
      <w:r w:rsidRPr="003A03DC">
        <w:rPr>
          <w:b/>
          <w:sz w:val="20"/>
        </w:rPr>
      </w:r>
      <w:r w:rsidRPr="003A03DC">
        <w:rPr>
          <w:b/>
          <w:sz w:val="20"/>
        </w:rPr>
        <w:fldChar w:fldCharType="separate"/>
      </w:r>
      <w:r w:rsidR="007D3B33" w:rsidRPr="007D3B33">
        <w:rPr>
          <w:b/>
          <w:noProof/>
          <w:sz w:val="20"/>
        </w:rPr>
        <w:t>Sofern keine Nachunternehmen eingesetzt werden, vermerken Sie dies bitte in der Spalte „Beschreibung der Teilleistung“ mit der Eintragung "keine".</w:t>
      </w:r>
      <w:r w:rsidRPr="003A03DC">
        <w:rPr>
          <w:b/>
          <w:sz w:val="20"/>
        </w:rPr>
        <w:fldChar w:fldCharType="end"/>
      </w:r>
      <w:bookmarkEnd w:id="0"/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0"/>
        <w:gridCol w:w="1744"/>
        <w:gridCol w:w="2061"/>
      </w:tblGrid>
      <w:tr w:rsidR="003A03DC" w:rsidRPr="003A03DC" w14:paraId="2EF69905" w14:textId="77777777" w:rsidTr="009E1C69">
        <w:tc>
          <w:tcPr>
            <w:tcW w:w="6160" w:type="dxa"/>
            <w:tcBorders>
              <w:bottom w:val="nil"/>
            </w:tcBorders>
          </w:tcPr>
          <w:p w14:paraId="15364F43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Bieter</w:t>
            </w:r>
          </w:p>
        </w:tc>
        <w:tc>
          <w:tcPr>
            <w:tcW w:w="1744" w:type="dxa"/>
            <w:tcBorders>
              <w:bottom w:val="nil"/>
            </w:tcBorders>
          </w:tcPr>
          <w:p w14:paraId="5F8B72D6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Vergabenummer</w:t>
            </w:r>
          </w:p>
        </w:tc>
        <w:tc>
          <w:tcPr>
            <w:tcW w:w="2061" w:type="dxa"/>
            <w:tcBorders>
              <w:bottom w:val="nil"/>
            </w:tcBorders>
          </w:tcPr>
          <w:p w14:paraId="03C1701C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Datum</w:t>
            </w:r>
          </w:p>
        </w:tc>
      </w:tr>
      <w:tr w:rsidR="003A03DC" w:rsidRPr="003A03DC" w14:paraId="6FE020D3" w14:textId="77777777" w:rsidTr="009E1C69">
        <w:trPr>
          <w:trHeight w:hRule="exact" w:val="340"/>
        </w:trPr>
        <w:tc>
          <w:tcPr>
            <w:tcW w:w="6160" w:type="dxa"/>
            <w:tcBorders>
              <w:top w:val="nil"/>
              <w:bottom w:val="single" w:sz="4" w:space="0" w:color="auto"/>
            </w:tcBorders>
            <w:vAlign w:val="bottom"/>
          </w:tcPr>
          <w:p w14:paraId="45592D28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bookmarkStart w:id="1" w:name="IA_Textanfang"/>
            <w:r w:rsidR="00A2432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1"/>
          </w:p>
        </w:tc>
        <w:tc>
          <w:tcPr>
            <w:tcW w:w="1744" w:type="dxa"/>
            <w:tcBorders>
              <w:top w:val="nil"/>
              <w:bottom w:val="single" w:sz="4" w:space="0" w:color="auto"/>
            </w:tcBorders>
            <w:vAlign w:val="bottom"/>
          </w:tcPr>
          <w:p w14:paraId="0926374B" w14:textId="5AF93573" w:rsidR="00A24322" w:rsidRPr="003A03DC" w:rsidRDefault="00EE46BA" w:rsidP="00B16D87">
            <w:pPr>
              <w:spacing w:after="40"/>
              <w:ind w:left="-68"/>
              <w:jc w:val="left"/>
              <w:rPr>
                <w:b/>
                <w:sz w:val="16"/>
                <w:szCs w:val="16"/>
              </w:rPr>
            </w:pPr>
            <w:r w:rsidRPr="003A03DC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2" w:name="VbA_VergabeNr"/>
            <w:r w:rsidRPr="003A03DC">
              <w:rPr>
                <w:b/>
                <w:sz w:val="16"/>
                <w:szCs w:val="16"/>
              </w:rPr>
              <w:instrText xml:space="preserve"> FORMTEXT </w:instrText>
            </w:r>
            <w:r w:rsidRPr="003A03DC">
              <w:rPr>
                <w:b/>
                <w:sz w:val="16"/>
                <w:szCs w:val="16"/>
              </w:rPr>
            </w:r>
            <w:r w:rsidRPr="003A03DC">
              <w:rPr>
                <w:b/>
                <w:sz w:val="16"/>
                <w:szCs w:val="16"/>
              </w:rPr>
              <w:fldChar w:fldCharType="separate"/>
            </w:r>
            <w:r w:rsidR="00161975">
              <w:rPr>
                <w:b/>
                <w:sz w:val="16"/>
                <w:szCs w:val="16"/>
              </w:rPr>
              <w:t>2</w:t>
            </w:r>
            <w:r w:rsidR="004C02D2">
              <w:rPr>
                <w:b/>
                <w:sz w:val="16"/>
                <w:szCs w:val="16"/>
              </w:rPr>
              <w:t>6</w:t>
            </w:r>
            <w:r w:rsidR="00161975">
              <w:rPr>
                <w:b/>
                <w:sz w:val="16"/>
                <w:szCs w:val="16"/>
              </w:rPr>
              <w:t>-20000</w:t>
            </w:r>
            <w:r w:rsidR="00395E11">
              <w:rPr>
                <w:b/>
                <w:sz w:val="16"/>
                <w:szCs w:val="16"/>
              </w:rPr>
              <w:t>6</w:t>
            </w:r>
            <w:r w:rsidR="004C02D2">
              <w:rPr>
                <w:b/>
                <w:sz w:val="16"/>
                <w:szCs w:val="16"/>
              </w:rPr>
              <w:t>4211</w:t>
            </w:r>
            <w:r w:rsidRPr="003A03DC">
              <w:rPr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061" w:type="dxa"/>
            <w:tcBorders>
              <w:top w:val="nil"/>
              <w:bottom w:val="single" w:sz="4" w:space="0" w:color="auto"/>
            </w:tcBorders>
            <w:vAlign w:val="bottom"/>
          </w:tcPr>
          <w:p w14:paraId="1A23F0F8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Datum"/>
            <w:r w:rsidR="00FD7F9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3"/>
          </w:p>
        </w:tc>
      </w:tr>
      <w:tr w:rsidR="003A03DC" w:rsidRPr="003A03DC" w14:paraId="45624C7B" w14:textId="77777777" w:rsidTr="009E1C69">
        <w:tc>
          <w:tcPr>
            <w:tcW w:w="9965" w:type="dxa"/>
            <w:gridSpan w:val="3"/>
            <w:tcBorders>
              <w:top w:val="single" w:sz="4" w:space="0" w:color="auto"/>
              <w:bottom w:val="nil"/>
            </w:tcBorders>
          </w:tcPr>
          <w:p w14:paraId="04582A7A" w14:textId="77777777" w:rsidR="00A24322" w:rsidRPr="003A03DC" w:rsidRDefault="00DA2154" w:rsidP="00111D30">
            <w:pPr>
              <w:spacing w:before="40"/>
              <w:ind w:left="-68"/>
              <w:rPr>
                <w:sz w:val="16"/>
                <w:szCs w:val="16"/>
              </w:rPr>
            </w:pPr>
            <w:r w:rsidRPr="003A03DC">
              <w:rPr>
                <w:sz w:val="16"/>
                <w:szCs w:val="16"/>
              </w:rPr>
              <w:t>M</w:t>
            </w:r>
            <w:r w:rsidR="00A24322" w:rsidRPr="003A03DC">
              <w:rPr>
                <w:sz w:val="16"/>
                <w:szCs w:val="16"/>
              </w:rPr>
              <w:t>aßnahme</w:t>
            </w:r>
          </w:p>
        </w:tc>
      </w:tr>
      <w:tr w:rsidR="003A03DC" w:rsidRPr="003A03DC" w14:paraId="5CB3C09D" w14:textId="77777777" w:rsidTr="009E1C69">
        <w:trPr>
          <w:trHeight w:val="601"/>
        </w:trPr>
        <w:tc>
          <w:tcPr>
            <w:tcW w:w="9965" w:type="dxa"/>
            <w:gridSpan w:val="3"/>
            <w:tcBorders>
              <w:top w:val="nil"/>
            </w:tcBorders>
          </w:tcPr>
          <w:p w14:paraId="671CF36E" w14:textId="77777777" w:rsidR="00A24322" w:rsidRPr="003A03DC" w:rsidRDefault="00EE46BA" w:rsidP="00C7363D">
            <w:pPr>
              <w:ind w:left="-68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4" w:name="VbP_Liegenschaft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4"/>
            <w:r w:rsidR="00270901" w:rsidRPr="003A03DC">
              <w:rPr>
                <w:b/>
                <w:sz w:val="22"/>
              </w:rPr>
              <w:t xml:space="preserve">, </w:t>
            </w:r>
            <w:r w:rsidRPr="003A03DC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5" w:name="VbP_BezMassnahme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3A03DC" w:rsidRPr="003A03DC" w14:paraId="1F0ABA92" w14:textId="77777777" w:rsidTr="009E1C69">
        <w:tc>
          <w:tcPr>
            <w:tcW w:w="9965" w:type="dxa"/>
            <w:gridSpan w:val="3"/>
            <w:tcBorders>
              <w:bottom w:val="nil"/>
            </w:tcBorders>
          </w:tcPr>
          <w:p w14:paraId="76F13853" w14:textId="77777777" w:rsidR="00A24322" w:rsidRPr="003A03DC" w:rsidRDefault="006E2077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Leistung</w:t>
            </w:r>
          </w:p>
        </w:tc>
      </w:tr>
      <w:tr w:rsidR="003A03DC" w:rsidRPr="003A03DC" w14:paraId="5458021C" w14:textId="77777777" w:rsidTr="009E1C69">
        <w:trPr>
          <w:trHeight w:val="556"/>
        </w:trPr>
        <w:tc>
          <w:tcPr>
            <w:tcW w:w="9965" w:type="dxa"/>
            <w:gridSpan w:val="3"/>
            <w:tcBorders>
              <w:top w:val="nil"/>
            </w:tcBorders>
          </w:tcPr>
          <w:p w14:paraId="79A43499" w14:textId="07BCB4AE" w:rsidR="003176F6" w:rsidRPr="003A03DC" w:rsidRDefault="00EE46BA" w:rsidP="009E162C">
            <w:pPr>
              <w:spacing w:before="20" w:line="220" w:lineRule="exact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6" w:name="VbA_BezLeistung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4C02D2" w:rsidRPr="004C02D2">
              <w:rPr>
                <w:b/>
                <w:sz w:val="22"/>
              </w:rPr>
              <w:t>Rahmenvereinbarung Publikationen der ökonomischen Bildung</w:t>
            </w:r>
            <w:r w:rsidRPr="003A03DC">
              <w:rPr>
                <w:b/>
                <w:sz w:val="22"/>
              </w:rPr>
              <w:fldChar w:fldCharType="end"/>
            </w:r>
            <w:bookmarkEnd w:id="6"/>
          </w:p>
          <w:p w14:paraId="2B82CF50" w14:textId="77777777" w:rsidR="004E6527" w:rsidRPr="003A03DC" w:rsidRDefault="003176F6" w:rsidP="003176F6">
            <w:pPr>
              <w:tabs>
                <w:tab w:val="left" w:pos="529"/>
              </w:tabs>
              <w:rPr>
                <w:sz w:val="22"/>
              </w:rPr>
            </w:pPr>
            <w:r w:rsidRPr="003A03DC">
              <w:rPr>
                <w:sz w:val="22"/>
              </w:rPr>
              <w:tab/>
            </w:r>
          </w:p>
        </w:tc>
      </w:tr>
      <w:tr w:rsidR="003A03DC" w:rsidRPr="003A03DC" w14:paraId="2801D99E" w14:textId="77777777" w:rsidTr="009E1C69">
        <w:trPr>
          <w:trHeight w:hRule="exact" w:val="284"/>
        </w:trPr>
        <w:tc>
          <w:tcPr>
            <w:tcW w:w="9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5C20A" w14:textId="77777777" w:rsidR="00F01A8D" w:rsidRPr="003A03DC" w:rsidRDefault="00F01A8D" w:rsidP="00B65946">
            <w:pPr>
              <w:rPr>
                <w:sz w:val="20"/>
              </w:rPr>
            </w:pPr>
          </w:p>
        </w:tc>
      </w:tr>
      <w:tr w:rsidR="003A03DC" w:rsidRPr="003A03DC" w14:paraId="0F38D6EA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65006" w14:textId="77777777" w:rsidR="00FD7F92" w:rsidRPr="003A03DC" w:rsidRDefault="00FD7F92" w:rsidP="00123FEF">
            <w:pPr>
              <w:ind w:left="-68"/>
              <w:jc w:val="left"/>
              <w:rPr>
                <w:sz w:val="20"/>
              </w:rPr>
            </w:pPr>
            <w:r w:rsidRPr="003A03DC">
              <w:rPr>
                <w:sz w:val="20"/>
              </w:rPr>
              <w:t>Ergänzung des Angebotsschreibens</w:t>
            </w:r>
          </w:p>
        </w:tc>
      </w:tr>
      <w:tr w:rsidR="003A03DC" w:rsidRPr="003A03DC" w14:paraId="290C9FBE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999598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5ADE4106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59065A" w14:textId="77777777" w:rsidR="00123FEF" w:rsidRPr="003A03DC" w:rsidRDefault="00C640F0" w:rsidP="00123FEF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Verzeichnis </w:t>
            </w:r>
            <w:r w:rsidR="00FD7F92" w:rsidRPr="003A03DC">
              <w:rPr>
                <w:b/>
                <w:sz w:val="20"/>
              </w:rPr>
              <w:t xml:space="preserve">über Art und Umfang der Leistungen, für die sich der Bieter der Fähigkeiten </w:t>
            </w:r>
          </w:p>
          <w:p w14:paraId="46558BBA" w14:textId="77777777" w:rsidR="00FD7F92" w:rsidRPr="003A03DC" w:rsidRDefault="00123FEF" w:rsidP="00956508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(Mittel/Kapazitäten) </w:t>
            </w:r>
            <w:r w:rsidR="00FD7F92" w:rsidRPr="003A03DC">
              <w:rPr>
                <w:b/>
                <w:sz w:val="20"/>
              </w:rPr>
              <w:t>anderer Unternehmen bedienen wird</w:t>
            </w:r>
          </w:p>
        </w:tc>
      </w:tr>
      <w:tr w:rsidR="003A03DC" w:rsidRPr="003A03DC" w14:paraId="6AECEDBD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176F2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4C535AEE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964F9" w14:textId="77777777" w:rsidR="00FD7F92" w:rsidRPr="003A03DC" w:rsidRDefault="00FD7F92" w:rsidP="00111D30">
            <w:pPr>
              <w:ind w:left="-68"/>
              <w:rPr>
                <w:sz w:val="20"/>
              </w:rPr>
            </w:pPr>
            <w:r w:rsidRPr="003A03DC">
              <w:rPr>
                <w:sz w:val="20"/>
              </w:rPr>
              <w:t>Zur Ausführung der im Angebot enthaltenen Leistungen benenne ich Art und Umfang der Teilleistun</w:t>
            </w:r>
            <w:r w:rsidR="00F01A8D" w:rsidRPr="003A03DC">
              <w:rPr>
                <w:sz w:val="20"/>
              </w:rPr>
              <w:t>gen, für die ich m</w:t>
            </w:r>
            <w:r w:rsidRPr="003A03DC">
              <w:rPr>
                <w:sz w:val="20"/>
              </w:rPr>
              <w:t>ich/wir uns der Fähigkeiten anderer Unternehmen bedienen werde(n).</w:t>
            </w:r>
          </w:p>
        </w:tc>
      </w:tr>
    </w:tbl>
    <w:p w14:paraId="34D43853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4D6B04">
          <w:footerReference w:type="default" r:id="rId7"/>
          <w:headerReference w:type="first" r:id="rId8"/>
          <w:footerReference w:type="first" r:id="rId9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p w14:paraId="4C819627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4D6B04">
          <w:type w:val="continuous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7153"/>
      </w:tblGrid>
      <w:tr w:rsidR="003A03DC" w:rsidRPr="003A03DC" w14:paraId="7E845585" w14:textId="77777777" w:rsidTr="009E1C69">
        <w:trPr>
          <w:trHeight w:val="240"/>
          <w:tblHeader/>
        </w:trPr>
        <w:tc>
          <w:tcPr>
            <w:tcW w:w="2812" w:type="dxa"/>
            <w:tcBorders>
              <w:left w:val="nil"/>
            </w:tcBorders>
            <w:vAlign w:val="center"/>
          </w:tcPr>
          <w:p w14:paraId="226A3362" w14:textId="77777777" w:rsidR="00A24322" w:rsidRPr="003A03DC" w:rsidRDefault="00DA2154" w:rsidP="00DA2154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Positionsnr.</w:t>
            </w:r>
            <w:r w:rsidR="00376279" w:rsidRPr="003A03DC">
              <w:rPr>
                <w:sz w:val="18"/>
              </w:rPr>
              <w:t>/Leistungsbereich</w:t>
            </w:r>
          </w:p>
        </w:tc>
        <w:tc>
          <w:tcPr>
            <w:tcW w:w="7153" w:type="dxa"/>
            <w:tcBorders>
              <w:right w:val="nil"/>
            </w:tcBorders>
            <w:vAlign w:val="center"/>
          </w:tcPr>
          <w:p w14:paraId="5F41E894" w14:textId="77777777" w:rsidR="00A24322" w:rsidRPr="003A03DC" w:rsidRDefault="00A24322" w:rsidP="00DA2154">
            <w:pPr>
              <w:rPr>
                <w:sz w:val="18"/>
              </w:rPr>
            </w:pPr>
            <w:r w:rsidRPr="003A03DC">
              <w:rPr>
                <w:sz w:val="18"/>
              </w:rPr>
              <w:t>Beschreibung der Teilleistungen</w:t>
            </w:r>
          </w:p>
        </w:tc>
      </w:tr>
      <w:tr w:rsidR="003A03DC" w:rsidRPr="003A03DC" w14:paraId="12448185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35D1D4C4" w14:textId="77777777" w:rsidR="00A24322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" w:name="Text64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7"/>
          </w:p>
        </w:tc>
        <w:tc>
          <w:tcPr>
            <w:tcW w:w="7153" w:type="dxa"/>
            <w:tcBorders>
              <w:right w:val="nil"/>
            </w:tcBorders>
          </w:tcPr>
          <w:p w14:paraId="4DDC2A03" w14:textId="77777777" w:rsidR="00242EA8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8" w:name="Text65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8"/>
          </w:p>
        </w:tc>
      </w:tr>
      <w:tr w:rsidR="003A03DC" w:rsidRPr="003A03DC" w14:paraId="68FBE1F4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69298948" w14:textId="77777777" w:rsidR="00C4786B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7984714F" w14:textId="77777777" w:rsidR="00C4786B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71106BBA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22182A08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141126F6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8EB786F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1E01BFE6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442BA1D0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8E694A5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5C782C4A" w14:textId="77777777" w:rsidR="00212C81" w:rsidRPr="003A03DC" w:rsidRDefault="00212C81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0947F74A" w14:textId="77777777" w:rsidR="00212C81" w:rsidRPr="003A03DC" w:rsidRDefault="00212C81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6819FC4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151B6" w14:textId="77777777" w:rsidR="00B52577" w:rsidRPr="003A03DC" w:rsidRDefault="008F5B0E" w:rsidP="00212C81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088FCE" w14:textId="77777777" w:rsidR="00B52577" w:rsidRPr="003A03DC" w:rsidRDefault="008F5B0E" w:rsidP="00B52577">
            <w:pPr>
              <w:keepNext/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405EDBE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AD216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BA4C1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127E4E45" w14:textId="77777777" w:rsidR="00212C81" w:rsidRPr="003A03DC" w:rsidRDefault="00212C81"/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1"/>
        <w:gridCol w:w="5954"/>
      </w:tblGrid>
      <w:tr w:rsidR="003A03DC" w:rsidRPr="003A03DC" w14:paraId="54F70395" w14:textId="77777777" w:rsidTr="009E1C69">
        <w:trPr>
          <w:trHeight w:val="240"/>
          <w:tblHeader/>
        </w:trPr>
        <w:tc>
          <w:tcPr>
            <w:tcW w:w="99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28D620B" w14:textId="77777777" w:rsidR="00212C81" w:rsidRPr="003A03DC" w:rsidRDefault="00212C81" w:rsidP="00CB0F22">
            <w:pPr>
              <w:ind w:left="-57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>In Hinsicht auf meine/unsere wirtschaftliche und finanzielle Leistungsfähigkeit</w:t>
            </w:r>
          </w:p>
        </w:tc>
      </w:tr>
      <w:tr w:rsidR="003A03DC" w:rsidRPr="003A03DC" w14:paraId="0B08E090" w14:textId="77777777" w:rsidTr="009E1C69">
        <w:trPr>
          <w:trHeight w:val="240"/>
          <w:tblHeader/>
        </w:trPr>
        <w:tc>
          <w:tcPr>
            <w:tcW w:w="4011" w:type="dxa"/>
            <w:tcBorders>
              <w:left w:val="nil"/>
            </w:tcBorders>
            <w:vAlign w:val="center"/>
          </w:tcPr>
          <w:p w14:paraId="23513ED3" w14:textId="77777777" w:rsidR="00212C81" w:rsidRPr="003A03DC" w:rsidRDefault="00212C81" w:rsidP="003726AC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Name des Unternehmens</w:t>
            </w:r>
          </w:p>
        </w:tc>
        <w:tc>
          <w:tcPr>
            <w:tcW w:w="5954" w:type="dxa"/>
            <w:tcBorders>
              <w:right w:val="nil"/>
            </w:tcBorders>
            <w:vAlign w:val="center"/>
          </w:tcPr>
          <w:p w14:paraId="7EE3FA5E" w14:textId="77777777" w:rsidR="00212C81" w:rsidRPr="003A03DC" w:rsidRDefault="00212C81" w:rsidP="003726AC">
            <w:pPr>
              <w:rPr>
                <w:sz w:val="18"/>
              </w:rPr>
            </w:pPr>
            <w:r w:rsidRPr="003A03DC">
              <w:rPr>
                <w:sz w:val="18"/>
              </w:rPr>
              <w:t>Angabe zu der von diesem Unternehmen überlassenen Eignung</w:t>
            </w:r>
          </w:p>
        </w:tc>
      </w:tr>
      <w:tr w:rsidR="003A03DC" w:rsidRPr="003A03DC" w14:paraId="5453EA4F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BA3E4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EB48C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39CDAC49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0C7B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0BA534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2068D4A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731A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19ACCB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601B8612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7036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FB91F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036C344A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35C79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2F5212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691EB3C0" w14:textId="77777777" w:rsidR="00A24322" w:rsidRPr="003A03DC" w:rsidRDefault="00A24322">
      <w:pPr>
        <w:rPr>
          <w:sz w:val="16"/>
          <w:szCs w:val="16"/>
        </w:rPr>
      </w:pPr>
    </w:p>
    <w:sectPr w:rsidR="00A24322" w:rsidRPr="003A03DC" w:rsidSect="004D6B04">
      <w:headerReference w:type="first" r:id="rId10"/>
      <w:type w:val="continuous"/>
      <w:pgSz w:w="11906" w:h="16838" w:code="9"/>
      <w:pgMar w:top="1503" w:right="851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EFAAE" w14:textId="77777777" w:rsidR="00BA32AA" w:rsidRDefault="00BA32AA" w:rsidP="00111D30">
      <w:r>
        <w:separator/>
      </w:r>
    </w:p>
  </w:endnote>
  <w:endnote w:type="continuationSeparator" w:id="0">
    <w:p w14:paraId="39849ECA" w14:textId="77777777" w:rsidR="00BA32AA" w:rsidRDefault="00BA32AA" w:rsidP="0011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3B7" w14:textId="1AEBB24A" w:rsidR="00D43FD0" w:rsidRDefault="00D43FD0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>Vordr. 11029 c  (PC)    0</w:t>
    </w:r>
    <w:r w:rsidR="00212C81">
      <w:rPr>
        <w:sz w:val="14"/>
      </w:rPr>
      <w:t>4</w:t>
    </w:r>
    <w:r>
      <w:rPr>
        <w:sz w:val="14"/>
      </w:rPr>
      <w:t>.1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0D2C3" w14:textId="32E33152" w:rsidR="00E141CD" w:rsidRDefault="00E141CD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 xml:space="preserve">Vordr. 11029 c  (PC)    </w:t>
    </w:r>
    <w:r w:rsidR="00DA2154">
      <w:rPr>
        <w:sz w:val="14"/>
      </w:rPr>
      <w:t>0</w:t>
    </w:r>
    <w:r w:rsidR="00212C81">
      <w:rPr>
        <w:sz w:val="14"/>
      </w:rPr>
      <w:t>4</w:t>
    </w:r>
    <w:r>
      <w:rPr>
        <w:sz w:val="14"/>
      </w:rPr>
      <w:t>.</w:t>
    </w:r>
    <w:r w:rsidR="006E2077">
      <w:rPr>
        <w:sz w:val="14"/>
      </w:rPr>
      <w:t>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1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0ACFF" w14:textId="77777777" w:rsidR="00BA32AA" w:rsidRPr="0029109C" w:rsidRDefault="00BA32AA" w:rsidP="0029109C">
      <w:pPr>
        <w:pStyle w:val="Fuzeile"/>
        <w:rPr>
          <w:sz w:val="12"/>
          <w:szCs w:val="12"/>
        </w:rPr>
      </w:pPr>
      <w:r w:rsidRPr="0029109C">
        <w:rPr>
          <w:sz w:val="12"/>
          <w:szCs w:val="12"/>
        </w:rPr>
        <w:t>_________________</w:t>
      </w:r>
    </w:p>
  </w:footnote>
  <w:footnote w:type="continuationSeparator" w:id="0">
    <w:p w14:paraId="66170285" w14:textId="77777777" w:rsidR="00BA32AA" w:rsidRDefault="00BA32AA" w:rsidP="0011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ED103" w14:textId="77777777" w:rsidR="00731970" w:rsidRDefault="00731970">
    <w:pPr>
      <w:pStyle w:val="Kopfzeile"/>
    </w:pPr>
    <w:r w:rsidRPr="00731970">
      <w:rPr>
        <w:noProof/>
      </w:rPr>
      <w:drawing>
        <wp:anchor distT="0" distB="0" distL="114300" distR="114300" simplePos="0" relativeHeight="251659264" behindDoc="0" locked="1" layoutInCell="1" allowOverlap="1" wp14:anchorId="6A32668B" wp14:editId="2A94D70C">
          <wp:simplePos x="0" y="0"/>
          <wp:positionH relativeFrom="column">
            <wp:posOffset>2050627</wp:posOffset>
          </wp:positionH>
          <wp:positionV relativeFrom="paragraph">
            <wp:posOffset>-461433</wp:posOffset>
          </wp:positionV>
          <wp:extent cx="2092536" cy="1151466"/>
          <wp:effectExtent l="19050" t="0" r="5080" b="0"/>
          <wp:wrapNone/>
          <wp:docPr id="5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1D888" w14:textId="77777777" w:rsidR="00731970" w:rsidRDefault="007319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82422633">
    <w:abstractNumId w:val="3"/>
  </w:num>
  <w:num w:numId="2" w16cid:durableId="827943571">
    <w:abstractNumId w:val="7"/>
  </w:num>
  <w:num w:numId="3" w16cid:durableId="184171279">
    <w:abstractNumId w:val="9"/>
  </w:num>
  <w:num w:numId="4" w16cid:durableId="767433125">
    <w:abstractNumId w:val="6"/>
  </w:num>
  <w:num w:numId="5" w16cid:durableId="105008322">
    <w:abstractNumId w:val="1"/>
  </w:num>
  <w:num w:numId="6" w16cid:durableId="39205276">
    <w:abstractNumId w:val="11"/>
  </w:num>
  <w:num w:numId="7" w16cid:durableId="1165782509">
    <w:abstractNumId w:val="0"/>
  </w:num>
  <w:num w:numId="8" w16cid:durableId="398676689">
    <w:abstractNumId w:val="0"/>
  </w:num>
  <w:num w:numId="9" w16cid:durableId="1813518490">
    <w:abstractNumId w:val="0"/>
  </w:num>
  <w:num w:numId="10" w16cid:durableId="592513664">
    <w:abstractNumId w:val="3"/>
  </w:num>
  <w:num w:numId="11" w16cid:durableId="1931741663">
    <w:abstractNumId w:val="2"/>
  </w:num>
  <w:num w:numId="12" w16cid:durableId="1965116554">
    <w:abstractNumId w:val="7"/>
  </w:num>
  <w:num w:numId="13" w16cid:durableId="1028793334">
    <w:abstractNumId w:val="7"/>
  </w:num>
  <w:num w:numId="14" w16cid:durableId="552273352">
    <w:abstractNumId w:val="7"/>
  </w:num>
  <w:num w:numId="15" w16cid:durableId="732315163">
    <w:abstractNumId w:val="11"/>
  </w:num>
  <w:num w:numId="16" w16cid:durableId="966620742">
    <w:abstractNumId w:val="5"/>
  </w:num>
  <w:num w:numId="17" w16cid:durableId="1632785509">
    <w:abstractNumId w:val="7"/>
  </w:num>
  <w:num w:numId="18" w16cid:durableId="1586301778">
    <w:abstractNumId w:val="7"/>
  </w:num>
  <w:num w:numId="19" w16cid:durableId="1350763466">
    <w:abstractNumId w:val="7"/>
  </w:num>
  <w:num w:numId="20" w16cid:durableId="528567568">
    <w:abstractNumId w:val="8"/>
  </w:num>
  <w:num w:numId="21" w16cid:durableId="1893299192">
    <w:abstractNumId w:val="3"/>
  </w:num>
  <w:num w:numId="22" w16cid:durableId="602419563">
    <w:abstractNumId w:val="3"/>
  </w:num>
  <w:num w:numId="23" w16cid:durableId="453015590">
    <w:abstractNumId w:val="6"/>
  </w:num>
  <w:num w:numId="24" w16cid:durableId="1434936330">
    <w:abstractNumId w:val="7"/>
  </w:num>
  <w:num w:numId="25" w16cid:durableId="444421506">
    <w:abstractNumId w:val="6"/>
  </w:num>
  <w:num w:numId="26" w16cid:durableId="386150234">
    <w:abstractNumId w:val="6"/>
  </w:num>
  <w:num w:numId="27" w16cid:durableId="1652784008">
    <w:abstractNumId w:val="7"/>
  </w:num>
  <w:num w:numId="28" w16cid:durableId="937710743">
    <w:abstractNumId w:val="5"/>
  </w:num>
  <w:num w:numId="29" w16cid:durableId="656350490">
    <w:abstractNumId w:val="10"/>
  </w:num>
  <w:num w:numId="30" w16cid:durableId="549150482">
    <w:abstractNumId w:val="6"/>
  </w:num>
  <w:num w:numId="31" w16cid:durableId="509180916">
    <w:abstractNumId w:val="7"/>
  </w:num>
  <w:num w:numId="32" w16cid:durableId="1221215030">
    <w:abstractNumId w:val="5"/>
  </w:num>
  <w:num w:numId="33" w16cid:durableId="1085541912">
    <w:abstractNumId w:val="10"/>
  </w:num>
  <w:num w:numId="34" w16cid:durableId="1092894283">
    <w:abstractNumId w:val="6"/>
  </w:num>
  <w:num w:numId="35" w16cid:durableId="1716852420">
    <w:abstractNumId w:val="4"/>
  </w:num>
  <w:num w:numId="36" w16cid:durableId="2048333982">
    <w:abstractNumId w:val="0"/>
  </w:num>
  <w:num w:numId="37" w16cid:durableId="2049185975">
    <w:abstractNumId w:val="0"/>
  </w:num>
  <w:num w:numId="38" w16cid:durableId="1873226388">
    <w:abstractNumId w:val="0"/>
  </w:num>
  <w:num w:numId="39" w16cid:durableId="962686195">
    <w:abstractNumId w:val="0"/>
  </w:num>
  <w:num w:numId="40" w16cid:durableId="1311980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0XgJaX7zFuaRvdygXh11BNAyZDVDtjjcaQ+8Jfc+Z28GcXoXVFytVQjnRC/uwCAJ/kIrx0jhUK4eHRE7mjuhLw==" w:saltValue="guBjgllhJSwTK79xiOBWOw==" w:algorithmName="SHA-512"/>
  <w:defaultTabStop w:val="709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9C6806"/>
    <w:rsid w:val="0001619C"/>
    <w:rsid w:val="00025508"/>
    <w:rsid w:val="00037EC1"/>
    <w:rsid w:val="000407A3"/>
    <w:rsid w:val="00092D91"/>
    <w:rsid w:val="00097D3F"/>
    <w:rsid w:val="000A064E"/>
    <w:rsid w:val="000B4A8B"/>
    <w:rsid w:val="000B7C7E"/>
    <w:rsid w:val="000D5C68"/>
    <w:rsid w:val="000E5622"/>
    <w:rsid w:val="00111D30"/>
    <w:rsid w:val="00123FEF"/>
    <w:rsid w:val="001307B3"/>
    <w:rsid w:val="0016039A"/>
    <w:rsid w:val="00161975"/>
    <w:rsid w:val="0018527F"/>
    <w:rsid w:val="001946BB"/>
    <w:rsid w:val="001A0F0B"/>
    <w:rsid w:val="001A3603"/>
    <w:rsid w:val="001D0A63"/>
    <w:rsid w:val="001D1538"/>
    <w:rsid w:val="00212C81"/>
    <w:rsid w:val="00232C42"/>
    <w:rsid w:val="002357DE"/>
    <w:rsid w:val="00242EA8"/>
    <w:rsid w:val="0024698B"/>
    <w:rsid w:val="00263D70"/>
    <w:rsid w:val="00270901"/>
    <w:rsid w:val="002720BE"/>
    <w:rsid w:val="002877F1"/>
    <w:rsid w:val="00287D01"/>
    <w:rsid w:val="00290AD6"/>
    <w:rsid w:val="0029109C"/>
    <w:rsid w:val="002D44CE"/>
    <w:rsid w:val="003021E8"/>
    <w:rsid w:val="00313B57"/>
    <w:rsid w:val="003176F6"/>
    <w:rsid w:val="00351E50"/>
    <w:rsid w:val="003660DE"/>
    <w:rsid w:val="00373836"/>
    <w:rsid w:val="00376279"/>
    <w:rsid w:val="00395E11"/>
    <w:rsid w:val="003A03DC"/>
    <w:rsid w:val="003A4643"/>
    <w:rsid w:val="003B58D0"/>
    <w:rsid w:val="003B6CE2"/>
    <w:rsid w:val="003E268A"/>
    <w:rsid w:val="003E2851"/>
    <w:rsid w:val="00400DDA"/>
    <w:rsid w:val="00406D24"/>
    <w:rsid w:val="00411B4F"/>
    <w:rsid w:val="004201B4"/>
    <w:rsid w:val="004533A2"/>
    <w:rsid w:val="00470948"/>
    <w:rsid w:val="004A11C7"/>
    <w:rsid w:val="004B20B7"/>
    <w:rsid w:val="004C02D2"/>
    <w:rsid w:val="004D5FEC"/>
    <w:rsid w:val="004D67D3"/>
    <w:rsid w:val="004D6B04"/>
    <w:rsid w:val="004E6527"/>
    <w:rsid w:val="00516F54"/>
    <w:rsid w:val="005267B1"/>
    <w:rsid w:val="00536F1B"/>
    <w:rsid w:val="00543CB4"/>
    <w:rsid w:val="00550D35"/>
    <w:rsid w:val="00596809"/>
    <w:rsid w:val="005A09D1"/>
    <w:rsid w:val="005A568D"/>
    <w:rsid w:val="005B0B19"/>
    <w:rsid w:val="005F4D18"/>
    <w:rsid w:val="00625F40"/>
    <w:rsid w:val="006503B7"/>
    <w:rsid w:val="006C62D8"/>
    <w:rsid w:val="006C7B53"/>
    <w:rsid w:val="006E201A"/>
    <w:rsid w:val="006E2077"/>
    <w:rsid w:val="006E244D"/>
    <w:rsid w:val="006F1891"/>
    <w:rsid w:val="006F5F87"/>
    <w:rsid w:val="007131E0"/>
    <w:rsid w:val="00721C1A"/>
    <w:rsid w:val="00723FFB"/>
    <w:rsid w:val="00725DF2"/>
    <w:rsid w:val="00731970"/>
    <w:rsid w:val="007418ED"/>
    <w:rsid w:val="007677C3"/>
    <w:rsid w:val="00780C77"/>
    <w:rsid w:val="007A24DB"/>
    <w:rsid w:val="007B14A8"/>
    <w:rsid w:val="007D3B33"/>
    <w:rsid w:val="008114FF"/>
    <w:rsid w:val="00816045"/>
    <w:rsid w:val="00816747"/>
    <w:rsid w:val="00822123"/>
    <w:rsid w:val="00845D08"/>
    <w:rsid w:val="00876895"/>
    <w:rsid w:val="008A30FA"/>
    <w:rsid w:val="008A4A7F"/>
    <w:rsid w:val="008B107E"/>
    <w:rsid w:val="008E06E7"/>
    <w:rsid w:val="008F5B0E"/>
    <w:rsid w:val="008F7AD5"/>
    <w:rsid w:val="009372F4"/>
    <w:rsid w:val="00942A1E"/>
    <w:rsid w:val="00946C80"/>
    <w:rsid w:val="00946DD9"/>
    <w:rsid w:val="0095248E"/>
    <w:rsid w:val="00956508"/>
    <w:rsid w:val="00974F8D"/>
    <w:rsid w:val="00983A35"/>
    <w:rsid w:val="009A237F"/>
    <w:rsid w:val="009A622A"/>
    <w:rsid w:val="009B63DD"/>
    <w:rsid w:val="009B6A58"/>
    <w:rsid w:val="009C6806"/>
    <w:rsid w:val="009D3BF4"/>
    <w:rsid w:val="009E162C"/>
    <w:rsid w:val="009E183E"/>
    <w:rsid w:val="009E1C69"/>
    <w:rsid w:val="00A01507"/>
    <w:rsid w:val="00A155D0"/>
    <w:rsid w:val="00A24322"/>
    <w:rsid w:val="00A71CC0"/>
    <w:rsid w:val="00AA332D"/>
    <w:rsid w:val="00AB013E"/>
    <w:rsid w:val="00B14A71"/>
    <w:rsid w:val="00B1586B"/>
    <w:rsid w:val="00B16D87"/>
    <w:rsid w:val="00B23AF5"/>
    <w:rsid w:val="00B26D75"/>
    <w:rsid w:val="00B34FCB"/>
    <w:rsid w:val="00B52577"/>
    <w:rsid w:val="00B61A04"/>
    <w:rsid w:val="00B65946"/>
    <w:rsid w:val="00B7118B"/>
    <w:rsid w:val="00B9377D"/>
    <w:rsid w:val="00B95A39"/>
    <w:rsid w:val="00B968A8"/>
    <w:rsid w:val="00BA32AA"/>
    <w:rsid w:val="00BF1BD8"/>
    <w:rsid w:val="00BF5AA0"/>
    <w:rsid w:val="00C00683"/>
    <w:rsid w:val="00C04227"/>
    <w:rsid w:val="00C0728E"/>
    <w:rsid w:val="00C07DD6"/>
    <w:rsid w:val="00C16766"/>
    <w:rsid w:val="00C4786B"/>
    <w:rsid w:val="00C640F0"/>
    <w:rsid w:val="00C65C13"/>
    <w:rsid w:val="00C706E1"/>
    <w:rsid w:val="00C7363D"/>
    <w:rsid w:val="00C74933"/>
    <w:rsid w:val="00CB0F22"/>
    <w:rsid w:val="00CE4817"/>
    <w:rsid w:val="00CF2CA1"/>
    <w:rsid w:val="00D25A87"/>
    <w:rsid w:val="00D43FD0"/>
    <w:rsid w:val="00D710D8"/>
    <w:rsid w:val="00D95469"/>
    <w:rsid w:val="00D9688F"/>
    <w:rsid w:val="00D96FC9"/>
    <w:rsid w:val="00DA2154"/>
    <w:rsid w:val="00DA47E3"/>
    <w:rsid w:val="00DA6630"/>
    <w:rsid w:val="00E110FA"/>
    <w:rsid w:val="00E141CD"/>
    <w:rsid w:val="00E1499A"/>
    <w:rsid w:val="00E17C33"/>
    <w:rsid w:val="00E33930"/>
    <w:rsid w:val="00E35E12"/>
    <w:rsid w:val="00E36F74"/>
    <w:rsid w:val="00E37852"/>
    <w:rsid w:val="00E46E2D"/>
    <w:rsid w:val="00E610D9"/>
    <w:rsid w:val="00E81BFC"/>
    <w:rsid w:val="00E82381"/>
    <w:rsid w:val="00EB1E55"/>
    <w:rsid w:val="00EB6FE6"/>
    <w:rsid w:val="00EC43C2"/>
    <w:rsid w:val="00EE46BA"/>
    <w:rsid w:val="00F01A8D"/>
    <w:rsid w:val="00F25B91"/>
    <w:rsid w:val="00F32819"/>
    <w:rsid w:val="00F3429F"/>
    <w:rsid w:val="00F41E85"/>
    <w:rsid w:val="00F51F40"/>
    <w:rsid w:val="00F61CEA"/>
    <w:rsid w:val="00F83F2A"/>
    <w:rsid w:val="00F8534F"/>
    <w:rsid w:val="00F8653E"/>
    <w:rsid w:val="00F97E27"/>
    <w:rsid w:val="00FB6D46"/>
    <w:rsid w:val="00FC53C2"/>
    <w:rsid w:val="00FD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EF07B"/>
  <w15:docId w15:val="{2A7B5546-F221-49B2-97F5-36479A59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4A71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14A71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B14A71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B14A71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B14A71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B14A71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B14A71"/>
    <w:pPr>
      <w:keepNext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rsid w:val="00B14A71"/>
    <w:pPr>
      <w:keepNext/>
      <w:ind w:hanging="70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rsid w:val="00B14A71"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B14A71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B14A71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B14A71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B14A71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B14A71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B14A71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B14A71"/>
    <w:pPr>
      <w:ind w:left="284" w:hanging="284"/>
    </w:pPr>
    <w:rPr>
      <w:sz w:val="20"/>
    </w:rPr>
  </w:style>
  <w:style w:type="paragraph" w:styleId="Fuzeile">
    <w:name w:val="footer"/>
    <w:basedOn w:val="Standard"/>
    <w:rsid w:val="00B14A71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B14A71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B14A71"/>
    <w:pPr>
      <w:ind w:left="1134"/>
    </w:pPr>
  </w:style>
  <w:style w:type="paragraph" w:customStyle="1" w:styleId="HngEinrckung3">
    <w:name w:val="Häng. Einrückung3"/>
    <w:basedOn w:val="HngEinrckung2"/>
    <w:semiHidden/>
    <w:rsid w:val="00B14A71"/>
    <w:pPr>
      <w:ind w:left="1701"/>
    </w:pPr>
  </w:style>
  <w:style w:type="paragraph" w:styleId="Kopfzeile">
    <w:name w:val="header"/>
    <w:basedOn w:val="Standard"/>
    <w:rsid w:val="00B14A71"/>
    <w:pPr>
      <w:tabs>
        <w:tab w:val="center" w:pos="4536"/>
        <w:tab w:val="right" w:pos="9072"/>
      </w:tabs>
    </w:pPr>
  </w:style>
  <w:style w:type="character" w:styleId="Seitenzahl">
    <w:name w:val="page number"/>
    <w:rsid w:val="00B14A71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B14A71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B14A71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B14A71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B14A71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B14A71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B14A71"/>
    <w:pPr>
      <w:spacing w:line="360" w:lineRule="auto"/>
    </w:pPr>
  </w:style>
  <w:style w:type="paragraph" w:customStyle="1" w:styleId="Einrckung4a">
    <w:name w:val="Einrückung4a"/>
    <w:basedOn w:val="Standard"/>
    <w:semiHidden/>
    <w:rsid w:val="00B14A71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rsid w:val="00263D70"/>
    <w:rPr>
      <w:rFonts w:ascii="Arial" w:hAnsi="Arial"/>
      <w:dstrike w:val="0"/>
      <w:color w:val="auto"/>
      <w:position w:val="4"/>
      <w:sz w:val="16"/>
      <w:vertAlign w:val="baseline"/>
    </w:rPr>
  </w:style>
  <w:style w:type="table" w:styleId="Tabellenraster">
    <w:name w:val="Table Grid"/>
    <w:basedOn w:val="NormaleTabelle"/>
    <w:rsid w:val="00FD7F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ache\Verzeichnis%20Unternehmerleistungen%20E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Verzeichnis Unternehmerleistungen EG.dotm</Template>
  <TotalTime>0</TotalTime>
  <Pages>2</Pages>
  <Words>203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Gerhardt</dc:creator>
  <cp:lastModifiedBy>Ameti-Schierz Dana</cp:lastModifiedBy>
  <cp:revision>13</cp:revision>
  <cp:lastPrinted>2020-11-26T08:42:00Z</cp:lastPrinted>
  <dcterms:created xsi:type="dcterms:W3CDTF">2024-04-23T23:42:00Z</dcterms:created>
  <dcterms:modified xsi:type="dcterms:W3CDTF">2026-05-15T12:33:00Z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11.00</vt:lpwstr>
  </property>
</Properties>
</file>