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366E325A" w14:textId="77777777" w:rsidTr="00F6388B">
        <w:trPr>
          <w:cantSplit/>
          <w:trHeight w:hRule="exact" w:val="397"/>
        </w:trPr>
        <w:tc>
          <w:tcPr>
            <w:tcW w:w="6436" w:type="dxa"/>
          </w:tcPr>
          <w:p w14:paraId="135AA6B2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17B9C080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1AAD11" w14:textId="77777777" w:rsidR="003831D3" w:rsidRPr="00F047AD" w:rsidRDefault="003831D3" w:rsidP="00F6388B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F047AD">
              <w:rPr>
                <w:color w:val="000000"/>
                <w:sz w:val="24"/>
                <w:szCs w:val="24"/>
              </w:rPr>
              <w:t>L</w:t>
            </w:r>
            <w:r w:rsidR="00F047AD" w:rsidRPr="00F047AD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3C8E83FB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4E022F9A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426A137E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7AA468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8D1B1F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8D1B1F">
              <w:rPr>
                <w:b/>
                <w:color w:val="000000"/>
                <w:sz w:val="14"/>
              </w:rPr>
            </w:r>
            <w:r w:rsidR="008D1B1F">
              <w:rPr>
                <w:b/>
                <w:color w:val="000000"/>
                <w:sz w:val="14"/>
              </w:rPr>
              <w:fldChar w:fldCharType="separate"/>
            </w:r>
            <w:r w:rsidR="008D1B1F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4BA14083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44E910AB" w14:textId="77777777" w:rsidR="003831D3" w:rsidRDefault="003831D3" w:rsidP="00B7771A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</w:t>
            </w:r>
            <w:r w:rsidR="00B7771A">
              <w:rPr>
                <w:b/>
                <w:vanish/>
                <w:color w:val="000000"/>
                <w:sz w:val="18"/>
              </w:rPr>
              <w:t xml:space="preserve"> </w:t>
            </w:r>
            <w:r>
              <w:rPr>
                <w:b/>
                <w:vanish/>
                <w:color w:val="000000"/>
                <w:sz w:val="18"/>
              </w:rPr>
              <w:t>Vergabe nach Losen –</w:t>
            </w:r>
          </w:p>
        </w:tc>
        <w:tc>
          <w:tcPr>
            <w:tcW w:w="5528" w:type="dxa"/>
            <w:gridSpan w:val="6"/>
          </w:tcPr>
          <w:p w14:paraId="3C315546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BF2B340" w14:textId="77777777" w:rsidTr="00B66A24">
        <w:trPr>
          <w:trHeight w:hRule="exact" w:val="300"/>
        </w:trPr>
        <w:tc>
          <w:tcPr>
            <w:tcW w:w="4114" w:type="dxa"/>
          </w:tcPr>
          <w:p w14:paraId="0434B28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74B12C05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7612CC51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38D38CC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26CC385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99FBC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8D1B1F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8D1B1F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5C0403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5232B95B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4A35287A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745E9D45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6CC44ECF" w14:textId="77777777" w:rsidR="003831D3" w:rsidRDefault="008D1B1F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0F0332">
              <w:rPr>
                <w:noProof/>
                <w:color w:val="000000"/>
              </w:rPr>
              <w:t> </w:t>
            </w:r>
            <w:r w:rsidR="000F0332">
              <w:rPr>
                <w:noProof/>
                <w:color w:val="000000"/>
              </w:rPr>
              <w:t> </w:t>
            </w:r>
            <w:r w:rsidR="000F0332">
              <w:rPr>
                <w:noProof/>
                <w:color w:val="000000"/>
              </w:rPr>
              <w:t> </w:t>
            </w:r>
            <w:r w:rsidR="000F0332">
              <w:rPr>
                <w:noProof/>
                <w:color w:val="000000"/>
              </w:rPr>
              <w:t> </w:t>
            </w:r>
            <w:r w:rsidR="000F0332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4210470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817358" w14:textId="17224DFB" w:rsidR="003831D3" w:rsidRDefault="003831D3" w:rsidP="00492280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8D1B1F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842E86">
              <w:rPr>
                <w:b/>
                <w:noProof/>
                <w:color w:val="000000"/>
              </w:rPr>
              <w:t>2</w:t>
            </w:r>
            <w:r w:rsidR="000D4529">
              <w:rPr>
                <w:b/>
                <w:noProof/>
                <w:color w:val="000000"/>
              </w:rPr>
              <w:t>6</w:t>
            </w:r>
            <w:r w:rsidR="00615930">
              <w:rPr>
                <w:b/>
                <w:noProof/>
                <w:color w:val="000000"/>
              </w:rPr>
              <w:t>-</w:t>
            </w:r>
            <w:r w:rsidR="003C1905">
              <w:rPr>
                <w:b/>
                <w:noProof/>
                <w:color w:val="000000"/>
              </w:rPr>
              <w:t>200</w:t>
            </w:r>
            <w:r w:rsidR="00F77046">
              <w:rPr>
                <w:b/>
                <w:noProof/>
                <w:color w:val="000000"/>
              </w:rPr>
              <w:t>00</w:t>
            </w:r>
            <w:r w:rsidR="00F12E89">
              <w:rPr>
                <w:b/>
                <w:noProof/>
                <w:color w:val="000000"/>
              </w:rPr>
              <w:t>6</w:t>
            </w:r>
            <w:r w:rsidR="00F0220E">
              <w:rPr>
                <w:b/>
                <w:noProof/>
                <w:color w:val="000000"/>
              </w:rPr>
              <w:t>4211</w:t>
            </w:r>
            <w:r w:rsidR="008D1B1F">
              <w:rPr>
                <w:b/>
                <w:color w:val="000000"/>
              </w:rPr>
              <w:fldChar w:fldCharType="end"/>
            </w:r>
          </w:p>
        </w:tc>
      </w:tr>
      <w:tr w:rsidR="003831D3" w14:paraId="7C8CBE32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7EFDAF59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653CDA9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9BF82D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539D8126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3E697AE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6F9DAC3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E3A254" w14:textId="2C9A2EFB" w:rsidR="003831D3" w:rsidRDefault="003831D3" w:rsidP="00492280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8D1B1F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EF2E68">
              <w:rPr>
                <w:b/>
                <w:color w:val="000000"/>
              </w:rPr>
              <w:t>0</w:t>
            </w:r>
            <w:r w:rsidR="00511E59">
              <w:rPr>
                <w:b/>
                <w:color w:val="000000"/>
              </w:rPr>
              <w:t>6</w:t>
            </w:r>
            <w:r w:rsidR="007A3722">
              <w:rPr>
                <w:b/>
                <w:color w:val="000000"/>
              </w:rPr>
              <w:t>.</w:t>
            </w:r>
            <w:r w:rsidR="00EF2E68">
              <w:rPr>
                <w:b/>
                <w:color w:val="000000"/>
              </w:rPr>
              <w:t>07</w:t>
            </w:r>
            <w:r w:rsidR="007A3722">
              <w:rPr>
                <w:b/>
                <w:color w:val="000000"/>
              </w:rPr>
              <w:t>.2026</w:t>
            </w:r>
            <w:r w:rsidR="008D1B1F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D731C7" w14:textId="77777777" w:rsidR="003831D3" w:rsidRDefault="003831D3" w:rsidP="00615930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8D1B1F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A766DB">
              <w:rPr>
                <w:b/>
                <w:noProof/>
                <w:color w:val="000000"/>
              </w:rPr>
              <w:t>1</w:t>
            </w:r>
            <w:r w:rsidR="00615930">
              <w:rPr>
                <w:b/>
                <w:noProof/>
                <w:color w:val="000000"/>
              </w:rPr>
              <w:t>1</w:t>
            </w:r>
            <w:r w:rsidR="00A766DB">
              <w:rPr>
                <w:b/>
                <w:noProof/>
                <w:color w:val="000000"/>
              </w:rPr>
              <w:t>:00</w:t>
            </w:r>
            <w:r w:rsidR="008D1B1F">
              <w:rPr>
                <w:b/>
                <w:color w:val="000000"/>
              </w:rPr>
              <w:fldChar w:fldCharType="end"/>
            </w:r>
          </w:p>
        </w:tc>
      </w:tr>
      <w:tr w:rsidR="003831D3" w14:paraId="6A1AE5F0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5C70712F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60B304DE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EAEF6" w14:textId="0B42B31F" w:rsidR="003831D3" w:rsidRDefault="003831D3" w:rsidP="00492280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Zuschlagsfrist endet am: </w:t>
            </w:r>
            <w:r w:rsidR="008D1B1F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EF2E68">
              <w:rPr>
                <w:b/>
                <w:color w:val="000000"/>
              </w:rPr>
              <w:t>31.08.2026</w:t>
            </w:r>
            <w:r w:rsidR="008D1B1F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49DA2571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24F40879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40F5CD18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30C9E1F8" w14:textId="77777777" w:rsidR="003831D3" w:rsidRPr="00B64E8C" w:rsidRDefault="004E79D2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4BEEAF2D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1EC32126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3EDB7370" w14:textId="77777777" w:rsidR="003831D3" w:rsidRDefault="003D67EE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t>60</w:t>
            </w:r>
            <w:r w:rsidR="003831D3" w:rsidRPr="00B64E8C">
              <w:rPr>
                <w:b/>
                <w:noProof/>
                <w:color w:val="000000"/>
              </w:rPr>
              <w:t>3</w:t>
            </w:r>
            <w:r>
              <w:rPr>
                <w:b/>
                <w:noProof/>
                <w:color w:val="000000"/>
              </w:rPr>
              <w:t>2</w:t>
            </w:r>
            <w:r w:rsidR="003831D3" w:rsidRPr="00B64E8C">
              <w:rPr>
                <w:b/>
                <w:noProof/>
                <w:color w:val="000000"/>
              </w:rPr>
              <w:t>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3E8783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58985F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3F11FA69" w14:textId="77777777" w:rsidTr="00B66A24">
        <w:trPr>
          <w:trHeight w:val="1022"/>
        </w:trPr>
        <w:tc>
          <w:tcPr>
            <w:tcW w:w="4114" w:type="dxa"/>
            <w:vMerge/>
          </w:tcPr>
          <w:p w14:paraId="50DB2AF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30CAB3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1204A6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064924B5" w14:textId="77777777" w:rsidR="003831D3" w:rsidRDefault="008D1B1F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721B42AC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C07300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5088D36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E0BA9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8D1B1F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8D1B1F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FB23153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8D1B1F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0F0332">
              <w:rPr>
                <w:b/>
                <w:noProof/>
                <w:color w:val="000000"/>
              </w:rPr>
              <w:t>069 9566-</w:t>
            </w:r>
            <w:r w:rsidR="008D1B1F">
              <w:rPr>
                <w:b/>
                <w:color w:val="000000"/>
              </w:rPr>
              <w:fldChar w:fldCharType="end"/>
            </w:r>
            <w:bookmarkEnd w:id="4"/>
            <w:r w:rsidR="008D1B1F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8D1B1F">
              <w:rPr>
                <w:b/>
                <w:color w:val="000000"/>
              </w:rPr>
            </w:r>
            <w:r w:rsidR="008D1B1F">
              <w:rPr>
                <w:b/>
                <w:color w:val="000000"/>
              </w:rPr>
              <w:fldChar w:fldCharType="separate"/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0F0332">
              <w:rPr>
                <w:b/>
                <w:noProof/>
                <w:color w:val="000000"/>
              </w:rPr>
              <w:t> </w:t>
            </w:r>
            <w:r w:rsidR="008D1B1F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2CF60661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D9B4B3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755F786C" w14:textId="77777777" w:rsidR="00F822F5" w:rsidRDefault="00F822F5"/>
    <w:tbl>
      <w:tblPr>
        <w:tblW w:w="96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"/>
        <w:gridCol w:w="39"/>
        <w:gridCol w:w="320"/>
        <w:gridCol w:w="732"/>
        <w:gridCol w:w="1354"/>
        <w:gridCol w:w="728"/>
        <w:gridCol w:w="2451"/>
        <w:gridCol w:w="142"/>
        <w:gridCol w:w="25"/>
        <w:gridCol w:w="262"/>
        <w:gridCol w:w="673"/>
        <w:gridCol w:w="14"/>
        <w:gridCol w:w="265"/>
        <w:gridCol w:w="7"/>
        <w:gridCol w:w="11"/>
        <w:gridCol w:w="1647"/>
        <w:gridCol w:w="544"/>
        <w:gridCol w:w="21"/>
        <w:gridCol w:w="25"/>
      </w:tblGrid>
      <w:tr w:rsidR="00117A47" w14:paraId="10CE7E28" w14:textId="77777777" w:rsidTr="00616F13">
        <w:trPr>
          <w:trHeight w:hRule="exact" w:val="567"/>
        </w:trPr>
        <w:tc>
          <w:tcPr>
            <w:tcW w:w="9642" w:type="dxa"/>
            <w:gridSpan w:val="19"/>
            <w:vAlign w:val="center"/>
          </w:tcPr>
          <w:p w14:paraId="6A9BC87C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7567239F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706257C0" w14:textId="77777777" w:rsidTr="00616F13">
        <w:trPr>
          <w:trHeight w:hRule="exact" w:val="360"/>
        </w:trPr>
        <w:tc>
          <w:tcPr>
            <w:tcW w:w="9642" w:type="dxa"/>
            <w:gridSpan w:val="19"/>
          </w:tcPr>
          <w:p w14:paraId="5CCA6D84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5CD84881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705DEFF4" w14:textId="77777777" w:rsidTr="00616F13">
        <w:trPr>
          <w:trHeight w:hRule="exact" w:val="964"/>
        </w:trPr>
        <w:tc>
          <w:tcPr>
            <w:tcW w:w="9642" w:type="dxa"/>
            <w:gridSpan w:val="19"/>
          </w:tcPr>
          <w:p w14:paraId="07CD4741" w14:textId="77777777" w:rsidR="00DD29D5" w:rsidRPr="00DD29D5" w:rsidRDefault="00DD29D5" w:rsidP="00DD29D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69334EAB" w14:textId="77777777" w:rsidR="00F822F5" w:rsidRDefault="008D1B1F" w:rsidP="00DD29D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38021269" w14:textId="77777777" w:rsidTr="00616F13">
        <w:trPr>
          <w:trHeight w:hRule="exact" w:val="360"/>
        </w:trPr>
        <w:tc>
          <w:tcPr>
            <w:tcW w:w="9642" w:type="dxa"/>
            <w:gridSpan w:val="19"/>
          </w:tcPr>
          <w:p w14:paraId="5ECB4AD1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5E000D00" w14:textId="77777777" w:rsidTr="00616F13">
        <w:trPr>
          <w:trHeight w:hRule="exact" w:val="964"/>
        </w:trPr>
        <w:tc>
          <w:tcPr>
            <w:tcW w:w="9642" w:type="dxa"/>
            <w:gridSpan w:val="19"/>
          </w:tcPr>
          <w:p w14:paraId="428921DB" w14:textId="77777777" w:rsidR="00DD29D5" w:rsidRPr="00DD29D5" w:rsidRDefault="00DD29D5" w:rsidP="00DD29D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21E4B4FD" w14:textId="43148085" w:rsidR="00F822F5" w:rsidRDefault="008D1B1F" w:rsidP="00F0220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F0220E" w:rsidRPr="00F0220E">
              <w:rPr>
                <w:b/>
                <w:noProof/>
                <w:color w:val="000000"/>
                <w:sz w:val="18"/>
              </w:rPr>
              <w:t>Rahmenvereinbarung Publikationen der ökonomischen Bildung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615AD7A8" w14:textId="77777777" w:rsidTr="00616F13">
        <w:trPr>
          <w:trHeight w:val="170"/>
        </w:trPr>
        <w:tc>
          <w:tcPr>
            <w:tcW w:w="9642" w:type="dxa"/>
            <w:gridSpan w:val="19"/>
          </w:tcPr>
          <w:p w14:paraId="42FF9097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0826ABB8" w14:textId="77777777" w:rsidTr="00616F13">
        <w:trPr>
          <w:trHeight w:val="360"/>
        </w:trPr>
        <w:tc>
          <w:tcPr>
            <w:tcW w:w="9642" w:type="dxa"/>
            <w:gridSpan w:val="19"/>
          </w:tcPr>
          <w:p w14:paraId="751029F6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027EF7">
              <w:rPr>
                <w:b/>
                <w:color w:val="000000"/>
              </w:rPr>
              <w:t>, die Vertragsbestandteil werden</w:t>
            </w:r>
          </w:p>
        </w:tc>
      </w:tr>
      <w:tr w:rsidR="002B1EE3" w14:paraId="6BE85E63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4E96744E" w14:textId="77777777" w:rsidR="002B1EE3" w:rsidRDefault="008D1B1F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60" w:type="dxa"/>
            <w:gridSpan w:val="18"/>
            <w:vAlign w:val="center"/>
          </w:tcPr>
          <w:p w14:paraId="7CF8B298" w14:textId="77777777" w:rsidR="002B1EE3" w:rsidRDefault="008D1B1F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5839A8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5839A8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69144D" w14:paraId="3EE988F8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4C79EED4" w14:textId="77777777" w:rsidR="0069144D" w:rsidRDefault="008D1B1F" w:rsidP="0069144D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69144D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7CCC2662" w14:textId="254EADE0" w:rsidR="0069144D" w:rsidRPr="0069144D" w:rsidRDefault="008D1B1F" w:rsidP="00384888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6914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9144D" w:rsidRPr="0069144D">
              <w:rPr>
                <w:color w:val="000000"/>
                <w:sz w:val="18"/>
              </w:rPr>
              <w:instrText xml:space="preserve"> FORMTEXT </w:instrText>
            </w:r>
            <w:r w:rsidRPr="0069144D">
              <w:rPr>
                <w:color w:val="000000"/>
                <w:sz w:val="18"/>
              </w:rPr>
            </w:r>
            <w:r w:rsidRPr="0069144D">
              <w:rPr>
                <w:color w:val="000000"/>
                <w:sz w:val="18"/>
              </w:rPr>
              <w:fldChar w:fldCharType="separate"/>
            </w:r>
            <w:r w:rsidR="0070700F" w:rsidRPr="0070700F">
              <w:rPr>
                <w:noProof/>
                <w:color w:val="000000"/>
                <w:sz w:val="18"/>
              </w:rPr>
              <w:t xml:space="preserve">C2 Preisangebote </w:t>
            </w:r>
            <w:r w:rsidRPr="0069144D">
              <w:rPr>
                <w:color w:val="000000"/>
                <w:sz w:val="18"/>
              </w:rPr>
              <w:fldChar w:fldCharType="end"/>
            </w:r>
          </w:p>
        </w:tc>
      </w:tr>
      <w:tr w:rsidR="0069144D" w14:paraId="3F3A4ED6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2038663E" w14:textId="77777777" w:rsidR="0069144D" w:rsidRDefault="008D1B1F" w:rsidP="0069144D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69144D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2EB70B54" w14:textId="77777777" w:rsidR="0069144D" w:rsidRPr="0069144D" w:rsidRDefault="0069144D" w:rsidP="0069144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69144D" w14:paraId="2DF18861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3AEF3FDC" w14:textId="73D926F1" w:rsidR="0069144D" w:rsidRDefault="008D1B1F" w:rsidP="0069144D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69144D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0771A5C7" w14:textId="77777777" w:rsidR="0069144D" w:rsidRPr="0069144D" w:rsidRDefault="0069144D" w:rsidP="0069144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69144D" w14:paraId="081B151A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2609B6D9" w14:textId="77777777" w:rsidR="0069144D" w:rsidRDefault="008D1B1F" w:rsidP="0069144D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69144D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5DB872DB" w14:textId="77777777" w:rsidR="0069144D" w:rsidRPr="0069144D" w:rsidRDefault="0069144D" w:rsidP="0069144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054D15C9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12053C3F" w14:textId="470CFB23" w:rsidR="002B1EE3" w:rsidRDefault="008D1B1F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6DE50065" w14:textId="77777777" w:rsidR="002B1EE3" w:rsidRDefault="002B1EE3" w:rsidP="00DF60FB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69144D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</w:t>
            </w:r>
            <w:r w:rsidR="00DF60FB">
              <w:rPr>
                <w:color w:val="000000"/>
                <w:sz w:val="18"/>
              </w:rPr>
              <w:t> </w:t>
            </w:r>
            <w:r>
              <w:rPr>
                <w:color w:val="000000"/>
                <w:sz w:val="18"/>
              </w:rPr>
              <w:t>11031)</w:t>
            </w:r>
          </w:p>
        </w:tc>
      </w:tr>
      <w:tr w:rsidR="00CC2E92" w14:paraId="7185FEBC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7949737E" w14:textId="77777777" w:rsidR="00CC2E92" w:rsidRDefault="00CC2E92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11E0A0D0" w14:textId="77777777" w:rsidR="00CC2E92" w:rsidRPr="0069144D" w:rsidRDefault="00CC2E92" w:rsidP="00DA100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 von Holzprodukten (Vordr. 1107</w:t>
            </w:r>
            <w:r w:rsidR="00DA1004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5D1D85B9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3C8A74D3" w14:textId="77777777" w:rsidR="002B1EE3" w:rsidRDefault="008D1B1F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26B08651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69144D" w14:paraId="3A41BE58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50A0022B" w14:textId="35FDF7DF" w:rsidR="0069144D" w:rsidRDefault="008D1B1F" w:rsidP="0069144D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69144D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257FFE0B" w14:textId="4D61FC8E" w:rsidR="0069144D" w:rsidRPr="0011364D" w:rsidRDefault="008D1B1F" w:rsidP="00263DF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9144D"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 w:rsidR="007A3722" w:rsidRPr="007A3722">
              <w:rPr>
                <w:color w:val="000000"/>
                <w:sz w:val="18"/>
              </w:rPr>
              <w:t>C</w:t>
            </w:r>
            <w:r w:rsidR="00F0220E">
              <w:rPr>
                <w:color w:val="000000"/>
                <w:sz w:val="18"/>
              </w:rPr>
              <w:t>5</w:t>
            </w:r>
            <w:r w:rsidR="007A3722" w:rsidRPr="007A3722">
              <w:rPr>
                <w:color w:val="000000"/>
                <w:sz w:val="18"/>
              </w:rPr>
              <w:t xml:space="preserve"> Erklärung Russland-Sanktionen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69144D" w14:paraId="2997F481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0730015A" w14:textId="64F9CEFC" w:rsidR="0069144D" w:rsidRDefault="008D1B1F" w:rsidP="0069144D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69144D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57B082D4" w14:textId="40476B15" w:rsidR="0069144D" w:rsidRPr="0011364D" w:rsidRDefault="008D1B1F" w:rsidP="00263DF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9144D"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 w:rsidR="00786E0E">
              <w:rPr>
                <w:color w:val="000000"/>
                <w:sz w:val="18"/>
              </w:rPr>
              <w:t> </w:t>
            </w:r>
            <w:r w:rsidR="00786E0E">
              <w:rPr>
                <w:color w:val="000000"/>
                <w:sz w:val="18"/>
              </w:rPr>
              <w:t> </w:t>
            </w:r>
            <w:r w:rsidR="00786E0E">
              <w:rPr>
                <w:color w:val="000000"/>
                <w:sz w:val="18"/>
              </w:rPr>
              <w:t> </w:t>
            </w:r>
            <w:r w:rsidR="00786E0E">
              <w:rPr>
                <w:color w:val="000000"/>
                <w:sz w:val="18"/>
              </w:rPr>
              <w:t> </w:t>
            </w:r>
            <w:r w:rsidR="00786E0E">
              <w:rPr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09102AB4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458BCB82" w14:textId="64D20DF0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1F0B217B" w14:textId="5F7C978C" w:rsidR="00027EF7" w:rsidRPr="0011364D" w:rsidRDefault="00027EF7" w:rsidP="00EE190B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 w:rsidR="007A3722">
              <w:rPr>
                <w:color w:val="000000"/>
                <w:sz w:val="18"/>
              </w:rPr>
              <w:t> </w:t>
            </w:r>
            <w:r w:rsidR="007A3722">
              <w:rPr>
                <w:color w:val="000000"/>
                <w:sz w:val="18"/>
              </w:rPr>
              <w:t> </w:t>
            </w:r>
            <w:r w:rsidR="007A3722">
              <w:rPr>
                <w:color w:val="000000"/>
                <w:sz w:val="18"/>
              </w:rPr>
              <w:t> </w:t>
            </w:r>
            <w:r w:rsidR="007A3722">
              <w:rPr>
                <w:color w:val="000000"/>
                <w:sz w:val="18"/>
              </w:rPr>
              <w:t> </w:t>
            </w:r>
            <w:r w:rsidR="007A3722">
              <w:rPr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32891EA1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4C42E5A6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3D70FC3A" w14:textId="77777777" w:rsidR="00027EF7" w:rsidRPr="0011364D" w:rsidRDefault="00027EF7" w:rsidP="0070700F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 w:rsidR="0070700F">
              <w:rPr>
                <w:noProof/>
                <w:color w:val="000000"/>
                <w:sz w:val="18"/>
              </w:rPr>
              <w:t> </w:t>
            </w:r>
            <w:r w:rsidR="0070700F">
              <w:rPr>
                <w:noProof/>
                <w:color w:val="000000"/>
                <w:sz w:val="18"/>
              </w:rPr>
              <w:t> </w:t>
            </w:r>
            <w:r w:rsidR="0070700F">
              <w:rPr>
                <w:noProof/>
                <w:color w:val="000000"/>
                <w:sz w:val="18"/>
              </w:rPr>
              <w:t> </w:t>
            </w:r>
            <w:r w:rsidR="0070700F">
              <w:rPr>
                <w:noProof/>
                <w:color w:val="000000"/>
                <w:sz w:val="18"/>
              </w:rPr>
              <w:t> </w:t>
            </w:r>
            <w:r w:rsidR="0070700F"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0E7FFB0A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5168CCFF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3C8D298E" w14:textId="77777777" w:rsidR="00027EF7" w:rsidRPr="001136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1639E4E9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5ECE68ED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2F9C3214" w14:textId="77777777" w:rsidR="00027EF7" w:rsidRPr="001136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39DB216A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460F8899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5CF83A22" w14:textId="77777777" w:rsidR="00027EF7" w:rsidRPr="001136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09B755B5" w14:textId="77777777" w:rsidTr="00616F13">
        <w:trPr>
          <w:trHeight w:val="360"/>
        </w:trPr>
        <w:tc>
          <w:tcPr>
            <w:tcW w:w="9642" w:type="dxa"/>
            <w:gridSpan w:val="19"/>
          </w:tcPr>
          <w:p w14:paraId="269DAB0A" w14:textId="77777777" w:rsidR="00027EF7" w:rsidRPr="00763366" w:rsidRDefault="00027EF7" w:rsidP="009460AE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Vertragsbestandteil zu werden</w:t>
            </w:r>
          </w:p>
        </w:tc>
      </w:tr>
      <w:tr w:rsidR="00027EF7" w14:paraId="5A4ABFE1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595FC7A3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4A7A8B9C" w14:textId="77777777" w:rsidR="00027EF7" w:rsidRPr="006914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69144D">
              <w:rPr>
                <w:color w:val="000000"/>
                <w:sz w:val="18"/>
              </w:rPr>
              <w:t>Eigen</w:t>
            </w:r>
            <w:r>
              <w:rPr>
                <w:color w:val="000000"/>
                <w:sz w:val="18"/>
              </w:rPr>
              <w:t>erklärung zum Vergabeverfahren (Vordr. 11078 II)</w:t>
            </w:r>
          </w:p>
        </w:tc>
      </w:tr>
      <w:tr w:rsidR="00027EF7" w14:paraId="1DE0D466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00AFFD46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7A94146F" w14:textId="77777777" w:rsidR="00027EF7" w:rsidRPr="006914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2B1EE3" w14:paraId="1B6E8039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554105A0" w14:textId="77777777" w:rsidR="002B1EE3" w:rsidRDefault="008D1B1F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3A81AA49" w14:textId="77777777" w:rsidR="002B1EE3" w:rsidRPr="0011364D" w:rsidRDefault="008D1B1F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268718A0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7939CC0B" w14:textId="77777777" w:rsidR="002B1EE3" w:rsidRDefault="008D1B1F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3955AAD2" w14:textId="77777777" w:rsidR="002B1EE3" w:rsidRPr="0011364D" w:rsidRDefault="008D1B1F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="000F0332"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07A0346A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27C87FE7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51DF8939" w14:textId="77777777" w:rsidR="00027EF7" w:rsidRPr="0011364D" w:rsidRDefault="005F3D22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4960D8BC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28077EC8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429781F1" w14:textId="77777777" w:rsidR="00027EF7" w:rsidRPr="001136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027EF7" w14:paraId="68B5AD50" w14:textId="77777777" w:rsidTr="00616F13">
        <w:trPr>
          <w:trHeight w:hRule="exact" w:val="340"/>
        </w:trPr>
        <w:tc>
          <w:tcPr>
            <w:tcW w:w="382" w:type="dxa"/>
            <w:vAlign w:val="center"/>
          </w:tcPr>
          <w:p w14:paraId="23678A80" w14:textId="77777777" w:rsidR="00027EF7" w:rsidRDefault="00027EF7" w:rsidP="009460AE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60" w:type="dxa"/>
            <w:gridSpan w:val="18"/>
            <w:vAlign w:val="center"/>
          </w:tcPr>
          <w:p w14:paraId="5639210C" w14:textId="77777777" w:rsidR="00027EF7" w:rsidRPr="0011364D" w:rsidRDefault="00027EF7" w:rsidP="009460A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11364D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1364D">
              <w:rPr>
                <w:color w:val="000000"/>
                <w:sz w:val="18"/>
              </w:rPr>
              <w:instrText xml:space="preserve"> FORMTEXT </w:instrText>
            </w:r>
            <w:r w:rsidRPr="0011364D">
              <w:rPr>
                <w:color w:val="000000"/>
                <w:sz w:val="18"/>
              </w:rPr>
            </w:r>
            <w:r w:rsidRPr="0011364D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11364D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0F1D2E29" w14:textId="77777777" w:rsidTr="00616F13">
        <w:trPr>
          <w:trHeight w:val="170"/>
        </w:trPr>
        <w:tc>
          <w:tcPr>
            <w:tcW w:w="9642" w:type="dxa"/>
            <w:gridSpan w:val="19"/>
          </w:tcPr>
          <w:p w14:paraId="1CC6BBBE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3EF4C7BD" w14:textId="77777777" w:rsidTr="00616F13">
        <w:trPr>
          <w:trHeight w:val="360"/>
        </w:trPr>
        <w:tc>
          <w:tcPr>
            <w:tcW w:w="382" w:type="dxa"/>
          </w:tcPr>
          <w:p w14:paraId="6D808EF8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60" w:type="dxa"/>
            <w:gridSpan w:val="18"/>
          </w:tcPr>
          <w:p w14:paraId="77F9A325" w14:textId="77777777" w:rsidR="00A04750" w:rsidRPr="00A04750" w:rsidRDefault="00A04750" w:rsidP="00CC2E92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CC2E92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4190A880" w14:textId="77777777" w:rsidTr="00616F13">
        <w:trPr>
          <w:trHeight w:hRule="exact" w:val="227"/>
        </w:trPr>
        <w:tc>
          <w:tcPr>
            <w:tcW w:w="382" w:type="dxa"/>
          </w:tcPr>
          <w:p w14:paraId="4F9F7CE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60" w:type="dxa"/>
            <w:gridSpan w:val="18"/>
          </w:tcPr>
          <w:p w14:paraId="348731DD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9C68CD" w14:paraId="73C98D5D" w14:textId="77777777" w:rsidTr="00616F13">
        <w:trPr>
          <w:trHeight w:val="360"/>
        </w:trPr>
        <w:tc>
          <w:tcPr>
            <w:tcW w:w="382" w:type="dxa"/>
          </w:tcPr>
          <w:p w14:paraId="659D1FB3" w14:textId="77777777" w:rsidR="009C68CD" w:rsidRPr="00187270" w:rsidRDefault="009C68CD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3" w:type="dxa"/>
            <w:gridSpan w:val="9"/>
          </w:tcPr>
          <w:p w14:paraId="57D5F0C4" w14:textId="77777777" w:rsidR="009C68CD" w:rsidRPr="00F61ADE" w:rsidRDefault="009C68CD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>Die Angebotsendsumme des Hauptangebotes gem. Leistungsbeschreibung einschl. Umsatzsteuer (brutto) beträgt</w:t>
            </w:r>
          </w:p>
        </w:tc>
        <w:tc>
          <w:tcPr>
            <w:tcW w:w="673" w:type="dxa"/>
            <w:vAlign w:val="bottom"/>
          </w:tcPr>
          <w:p w14:paraId="458267C5" w14:textId="77777777" w:rsidR="009C68CD" w:rsidRPr="00F61ADE" w:rsidRDefault="009C68CD" w:rsidP="009C68C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1</w:t>
            </w:r>
          </w:p>
        </w:tc>
        <w:bookmarkStart w:id="8" w:name="Text115"/>
        <w:tc>
          <w:tcPr>
            <w:tcW w:w="1944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36D3BEDE" w14:textId="77777777" w:rsidR="009C68CD" w:rsidRPr="00F61ADE" w:rsidRDefault="008D1B1F" w:rsidP="00543C19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8"/>
          </w:p>
        </w:tc>
        <w:tc>
          <w:tcPr>
            <w:tcW w:w="590" w:type="dxa"/>
            <w:gridSpan w:val="3"/>
            <w:vAlign w:val="bottom"/>
          </w:tcPr>
          <w:p w14:paraId="744E1D5E" w14:textId="77777777" w:rsidR="009C68CD" w:rsidRPr="00F61ADE" w:rsidRDefault="009C68CD" w:rsidP="00CB00A2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€</w:t>
            </w:r>
          </w:p>
        </w:tc>
      </w:tr>
      <w:tr w:rsidR="009C68CD" w14:paraId="3951AD3E" w14:textId="77777777" w:rsidTr="00616F13">
        <w:trPr>
          <w:trHeight w:hRule="exact" w:val="340"/>
        </w:trPr>
        <w:tc>
          <w:tcPr>
            <w:tcW w:w="382" w:type="dxa"/>
          </w:tcPr>
          <w:p w14:paraId="1641307C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5DEDB6B9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73" w:type="dxa"/>
            <w:vAlign w:val="bottom"/>
          </w:tcPr>
          <w:p w14:paraId="0387C176" w14:textId="77777777" w:rsidR="009C68CD" w:rsidRPr="00F61ADE" w:rsidRDefault="009C68CD" w:rsidP="009C68C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2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156EB6" w14:textId="77777777" w:rsidR="009C68CD" w:rsidRPr="00F61ADE" w:rsidRDefault="008D1B1F" w:rsidP="00543C19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 w:rsidR="000F0332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90" w:type="dxa"/>
            <w:gridSpan w:val="3"/>
            <w:vAlign w:val="bottom"/>
          </w:tcPr>
          <w:p w14:paraId="73450159" w14:textId="77777777" w:rsidR="009C68CD" w:rsidRPr="00F61ADE" w:rsidRDefault="009C68CD" w:rsidP="00CB00A2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€</w:t>
            </w:r>
          </w:p>
        </w:tc>
      </w:tr>
      <w:tr w:rsidR="009C68CD" w14:paraId="7E71168E" w14:textId="77777777" w:rsidTr="00616F13">
        <w:trPr>
          <w:trHeight w:hRule="exact" w:val="340"/>
        </w:trPr>
        <w:tc>
          <w:tcPr>
            <w:tcW w:w="382" w:type="dxa"/>
          </w:tcPr>
          <w:p w14:paraId="0D6FEB62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19A5C97F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73" w:type="dxa"/>
            <w:vAlign w:val="bottom"/>
          </w:tcPr>
          <w:p w14:paraId="082FDE23" w14:textId="77777777" w:rsidR="009C68CD" w:rsidRPr="00F61ADE" w:rsidRDefault="009C68CD" w:rsidP="009C68C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3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69A5C1" w14:textId="1EC993ED" w:rsidR="009C68CD" w:rsidRPr="00F61ADE" w:rsidRDefault="008D1B1F" w:rsidP="00492280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90" w:type="dxa"/>
            <w:gridSpan w:val="3"/>
            <w:vAlign w:val="bottom"/>
          </w:tcPr>
          <w:p w14:paraId="0308AA12" w14:textId="77777777" w:rsidR="009C68CD" w:rsidRPr="00F61ADE" w:rsidRDefault="009C68CD" w:rsidP="00CB00A2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€</w:t>
            </w:r>
          </w:p>
        </w:tc>
      </w:tr>
      <w:tr w:rsidR="009C68CD" w14:paraId="5C7692EE" w14:textId="77777777" w:rsidTr="00616F13">
        <w:trPr>
          <w:trHeight w:hRule="exact" w:val="340"/>
        </w:trPr>
        <w:tc>
          <w:tcPr>
            <w:tcW w:w="382" w:type="dxa"/>
          </w:tcPr>
          <w:p w14:paraId="537B3142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  <w:vAlign w:val="bottom"/>
          </w:tcPr>
          <w:p w14:paraId="381DA27E" w14:textId="72584C6F" w:rsidR="009C68CD" w:rsidRPr="00F61ADE" w:rsidRDefault="008D1B1F" w:rsidP="00263DF6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9" w:name="Text123"/>
            <w:r w:rsidR="00010D98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9"/>
          </w:p>
        </w:tc>
        <w:tc>
          <w:tcPr>
            <w:tcW w:w="673" w:type="dxa"/>
            <w:vAlign w:val="bottom"/>
          </w:tcPr>
          <w:p w14:paraId="63EF9CBB" w14:textId="77777777" w:rsidR="009C68CD" w:rsidRPr="00F61ADE" w:rsidRDefault="009C68CD" w:rsidP="009C68C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4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5C8D6B" w14:textId="53B2647D" w:rsidR="009C68CD" w:rsidRPr="00F61ADE" w:rsidRDefault="008D1B1F" w:rsidP="00263DF6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90" w:type="dxa"/>
            <w:gridSpan w:val="3"/>
            <w:vAlign w:val="bottom"/>
          </w:tcPr>
          <w:p w14:paraId="4BAA39C2" w14:textId="77777777" w:rsidR="009C68CD" w:rsidRPr="00F61ADE" w:rsidRDefault="009C68CD" w:rsidP="00CB00A2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€</w:t>
            </w:r>
          </w:p>
        </w:tc>
      </w:tr>
      <w:tr w:rsidR="009C68CD" w14:paraId="21FF7B81" w14:textId="77777777" w:rsidTr="00616F13">
        <w:trPr>
          <w:trHeight w:hRule="exact" w:val="340"/>
        </w:trPr>
        <w:tc>
          <w:tcPr>
            <w:tcW w:w="382" w:type="dxa"/>
          </w:tcPr>
          <w:p w14:paraId="4BEF8AEE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  <w:vAlign w:val="bottom"/>
          </w:tcPr>
          <w:p w14:paraId="3FB19777" w14:textId="0738292B" w:rsidR="009C68CD" w:rsidRPr="00F61ADE" w:rsidRDefault="008D1B1F" w:rsidP="00263DF6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10" w:name="Text124"/>
            <w:r w:rsidR="00010D98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 w:rsidR="00934814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10"/>
          </w:p>
        </w:tc>
        <w:tc>
          <w:tcPr>
            <w:tcW w:w="673" w:type="dxa"/>
            <w:vAlign w:val="bottom"/>
          </w:tcPr>
          <w:p w14:paraId="1B0C8341" w14:textId="77777777" w:rsidR="009C68CD" w:rsidRPr="00F61ADE" w:rsidRDefault="009C68CD" w:rsidP="009C68C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5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1411FB" w14:textId="2E721853" w:rsidR="009C68CD" w:rsidRPr="00F61ADE" w:rsidRDefault="008D1B1F" w:rsidP="00263DF6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90" w:type="dxa"/>
            <w:gridSpan w:val="3"/>
            <w:vAlign w:val="bottom"/>
          </w:tcPr>
          <w:p w14:paraId="7F029AF4" w14:textId="77777777" w:rsidR="009C68CD" w:rsidRPr="00F61ADE" w:rsidRDefault="009C68CD" w:rsidP="00CB00A2">
            <w:pPr>
              <w:tabs>
                <w:tab w:val="left" w:pos="6521"/>
              </w:tabs>
              <w:spacing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€</w:t>
            </w:r>
          </w:p>
        </w:tc>
      </w:tr>
      <w:tr w:rsidR="0069144D" w14:paraId="417B3FD7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131B6E3" w14:textId="77777777" w:rsidR="0069144D" w:rsidRPr="00187270" w:rsidRDefault="0069144D" w:rsidP="0069144D">
            <w:pPr>
              <w:rPr>
                <w:b/>
                <w:sz w:val="18"/>
              </w:rPr>
            </w:pP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B42170E" w14:textId="77777777" w:rsidR="0069144D" w:rsidRPr="00A4611C" w:rsidRDefault="0069144D" w:rsidP="0069144D">
            <w:pPr>
              <w:jc w:val="both"/>
              <w:rPr>
                <w:b/>
                <w:sz w:val="18"/>
              </w:rPr>
            </w:pPr>
          </w:p>
        </w:tc>
      </w:tr>
      <w:tr w:rsidR="009C68CD" w14:paraId="3512175A" w14:textId="77777777" w:rsidTr="00616F13">
        <w:trPr>
          <w:gridAfter w:val="1"/>
          <w:wAfter w:w="25" w:type="dxa"/>
          <w:trHeight w:val="360"/>
        </w:trPr>
        <w:tc>
          <w:tcPr>
            <w:tcW w:w="382" w:type="dxa"/>
          </w:tcPr>
          <w:p w14:paraId="304CE716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3" w:type="dxa"/>
            <w:gridSpan w:val="9"/>
          </w:tcPr>
          <w:p w14:paraId="1149F184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A95E9D">
              <w:rPr>
                <w:b/>
                <w:sz w:val="18"/>
              </w:rPr>
              <w:t>Anzahl der Nebenangebote</w:t>
            </w:r>
          </w:p>
        </w:tc>
        <w:tc>
          <w:tcPr>
            <w:tcW w:w="673" w:type="dxa"/>
            <w:vAlign w:val="bottom"/>
          </w:tcPr>
          <w:p w14:paraId="5CC3031C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1</w:t>
            </w:r>
          </w:p>
        </w:tc>
        <w:tc>
          <w:tcPr>
            <w:tcW w:w="1944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405B1ED1" w14:textId="55F75D7B" w:rsidR="009C68CD" w:rsidRPr="00F61ADE" w:rsidRDefault="008D1B1F" w:rsidP="00981631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65" w:type="dxa"/>
            <w:gridSpan w:val="2"/>
            <w:vAlign w:val="bottom"/>
          </w:tcPr>
          <w:p w14:paraId="02BA0302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St.</w:t>
            </w:r>
          </w:p>
        </w:tc>
      </w:tr>
      <w:tr w:rsidR="009C68CD" w14:paraId="748152E9" w14:textId="77777777" w:rsidTr="00616F13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1216B74F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0C83137D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73" w:type="dxa"/>
            <w:vAlign w:val="bottom"/>
          </w:tcPr>
          <w:p w14:paraId="1B8F6852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2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7A1D752" w14:textId="4FCFFB95" w:rsidR="009C68CD" w:rsidRPr="00F61ADE" w:rsidRDefault="008D1B1F" w:rsidP="00EE190B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65" w:type="dxa"/>
            <w:gridSpan w:val="2"/>
            <w:vAlign w:val="bottom"/>
          </w:tcPr>
          <w:p w14:paraId="46CE5435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St.</w:t>
            </w:r>
          </w:p>
        </w:tc>
      </w:tr>
      <w:tr w:rsidR="009C68CD" w14:paraId="5FF260D6" w14:textId="77777777" w:rsidTr="00616F13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2056B6CC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39AF7738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73" w:type="dxa"/>
            <w:vAlign w:val="bottom"/>
          </w:tcPr>
          <w:p w14:paraId="1B7D6149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3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409DB01" w14:textId="2C61DAD6" w:rsidR="009C68CD" w:rsidRPr="00F61ADE" w:rsidRDefault="008D1B1F" w:rsidP="00EE190B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65" w:type="dxa"/>
            <w:gridSpan w:val="2"/>
            <w:vAlign w:val="bottom"/>
          </w:tcPr>
          <w:p w14:paraId="792372A7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St.</w:t>
            </w:r>
          </w:p>
        </w:tc>
      </w:tr>
      <w:tr w:rsidR="009C68CD" w14:paraId="431DDFF3" w14:textId="77777777" w:rsidTr="00616F13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7079C86E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0B0B2A3C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73" w:type="dxa"/>
            <w:vAlign w:val="bottom"/>
          </w:tcPr>
          <w:p w14:paraId="46600674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4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E474FE" w14:textId="5DCCE076" w:rsidR="009C68CD" w:rsidRPr="00F61ADE" w:rsidRDefault="008D1B1F" w:rsidP="00EE190B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65" w:type="dxa"/>
            <w:gridSpan w:val="2"/>
            <w:vAlign w:val="bottom"/>
          </w:tcPr>
          <w:p w14:paraId="136920D9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St.</w:t>
            </w:r>
          </w:p>
        </w:tc>
      </w:tr>
      <w:tr w:rsidR="009C68CD" w14:paraId="4A5FA1CF" w14:textId="77777777" w:rsidTr="00616F13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6C25532D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6EF4E6BF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73" w:type="dxa"/>
            <w:vAlign w:val="bottom"/>
          </w:tcPr>
          <w:p w14:paraId="444521E6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Los 5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325FC7" w14:textId="0609E9A7" w:rsidR="009C68CD" w:rsidRPr="00F61ADE" w:rsidRDefault="008D1B1F" w:rsidP="00EE190B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9C68CD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 w:rsidR="00786E0E">
              <w:rPr>
                <w:b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  <w:tc>
          <w:tcPr>
            <w:tcW w:w="565" w:type="dxa"/>
            <w:gridSpan w:val="2"/>
            <w:vAlign w:val="bottom"/>
          </w:tcPr>
          <w:p w14:paraId="46912C5C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St.</w:t>
            </w:r>
          </w:p>
        </w:tc>
      </w:tr>
      <w:tr w:rsidR="009C68CD" w14:paraId="56D356CD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1CF5A9D" w14:textId="77777777" w:rsidR="009C68CD" w:rsidRPr="00187270" w:rsidRDefault="009C68CD" w:rsidP="0069144D">
            <w:pPr>
              <w:rPr>
                <w:b/>
                <w:sz w:val="18"/>
              </w:rPr>
            </w:pP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AD41FC4" w14:textId="77777777" w:rsidR="009C68CD" w:rsidRPr="00A4611C" w:rsidRDefault="009C68CD" w:rsidP="0069144D">
            <w:pPr>
              <w:jc w:val="both"/>
              <w:rPr>
                <w:b/>
                <w:sz w:val="18"/>
              </w:rPr>
            </w:pPr>
          </w:p>
        </w:tc>
      </w:tr>
      <w:tr w:rsidR="009C68CD" w14:paraId="4BA20887" w14:textId="77777777" w:rsidTr="00842E86">
        <w:trPr>
          <w:gridAfter w:val="1"/>
          <w:wAfter w:w="25" w:type="dxa"/>
          <w:trHeight w:val="360"/>
        </w:trPr>
        <w:tc>
          <w:tcPr>
            <w:tcW w:w="382" w:type="dxa"/>
          </w:tcPr>
          <w:p w14:paraId="04B5E3F2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bookmarkStart w:id="11" w:name="Einschub4" w:colFirst="2" w:colLast="4"/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3" w:type="dxa"/>
            <w:gridSpan w:val="9"/>
          </w:tcPr>
          <w:p w14:paraId="50F67CDA" w14:textId="77777777" w:rsidR="00595988" w:rsidRDefault="00842E86" w:rsidP="00595988">
            <w:pPr>
              <w:tabs>
                <w:tab w:val="left" w:pos="6521"/>
              </w:tabs>
              <w:rPr>
                <w:b/>
                <w:sz w:val="18"/>
                <w:szCs w:val="18"/>
              </w:rPr>
            </w:pPr>
            <w:bookmarkStart w:id="12" w:name="Eintrag"/>
            <w:bookmarkEnd w:id="12"/>
            <w:r>
              <w:rPr>
                <w:b/>
                <w:sz w:val="18"/>
                <w:szCs w:val="18"/>
              </w:rPr>
              <w:t>entfällt</w:t>
            </w:r>
          </w:p>
          <w:p w14:paraId="1B208B0B" w14:textId="77777777" w:rsidR="009C68CD" w:rsidRPr="00F61ADE" w:rsidRDefault="009C68CD" w:rsidP="00595988">
            <w:pPr>
              <w:tabs>
                <w:tab w:val="left" w:pos="6521"/>
              </w:tabs>
              <w:rPr>
                <w:b/>
                <w:color w:val="000000"/>
                <w:sz w:val="18"/>
              </w:rPr>
            </w:pPr>
            <w:bookmarkStart w:id="13" w:name="Eintrag1"/>
            <w:bookmarkEnd w:id="13"/>
          </w:p>
        </w:tc>
        <w:tc>
          <w:tcPr>
            <w:tcW w:w="687" w:type="dxa"/>
            <w:gridSpan w:val="2"/>
            <w:vAlign w:val="bottom"/>
          </w:tcPr>
          <w:p w14:paraId="4A82E24A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  <w:tc>
          <w:tcPr>
            <w:tcW w:w="1930" w:type="dxa"/>
            <w:gridSpan w:val="4"/>
            <w:tcBorders>
              <w:left w:val="nil"/>
            </w:tcBorders>
            <w:vAlign w:val="bottom"/>
          </w:tcPr>
          <w:p w14:paraId="1A2FFAB1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</w:p>
        </w:tc>
        <w:tc>
          <w:tcPr>
            <w:tcW w:w="565" w:type="dxa"/>
            <w:gridSpan w:val="2"/>
            <w:vAlign w:val="bottom"/>
          </w:tcPr>
          <w:p w14:paraId="3DB1088E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</w:tr>
      <w:tr w:rsidR="009C68CD" w14:paraId="32F6820A" w14:textId="77777777" w:rsidTr="00842E86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222DEDD3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570975C4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20F7D04C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  <w:tc>
          <w:tcPr>
            <w:tcW w:w="1930" w:type="dxa"/>
            <w:gridSpan w:val="4"/>
            <w:tcBorders>
              <w:left w:val="nil"/>
            </w:tcBorders>
            <w:vAlign w:val="bottom"/>
          </w:tcPr>
          <w:p w14:paraId="5DFEC342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</w:p>
        </w:tc>
        <w:tc>
          <w:tcPr>
            <w:tcW w:w="565" w:type="dxa"/>
            <w:gridSpan w:val="2"/>
            <w:vAlign w:val="bottom"/>
          </w:tcPr>
          <w:p w14:paraId="1195980A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</w:tr>
      <w:tr w:rsidR="009C68CD" w14:paraId="7143ED3E" w14:textId="77777777" w:rsidTr="00842E86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35E77B45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0C70E468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61F71131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  <w:tc>
          <w:tcPr>
            <w:tcW w:w="1930" w:type="dxa"/>
            <w:gridSpan w:val="4"/>
            <w:tcBorders>
              <w:left w:val="nil"/>
            </w:tcBorders>
            <w:vAlign w:val="bottom"/>
          </w:tcPr>
          <w:p w14:paraId="5E5B7378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</w:p>
        </w:tc>
        <w:tc>
          <w:tcPr>
            <w:tcW w:w="565" w:type="dxa"/>
            <w:gridSpan w:val="2"/>
            <w:vAlign w:val="bottom"/>
          </w:tcPr>
          <w:p w14:paraId="7569A74B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</w:tr>
      <w:tr w:rsidR="009C68CD" w14:paraId="64484FA3" w14:textId="77777777" w:rsidTr="00842E86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55F14D3F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252D4F1E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5640F495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  <w:tc>
          <w:tcPr>
            <w:tcW w:w="1930" w:type="dxa"/>
            <w:gridSpan w:val="4"/>
            <w:tcBorders>
              <w:left w:val="nil"/>
            </w:tcBorders>
            <w:vAlign w:val="bottom"/>
          </w:tcPr>
          <w:p w14:paraId="14F3EB4C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</w:p>
        </w:tc>
        <w:tc>
          <w:tcPr>
            <w:tcW w:w="565" w:type="dxa"/>
            <w:gridSpan w:val="2"/>
            <w:vAlign w:val="bottom"/>
          </w:tcPr>
          <w:p w14:paraId="6C967D0D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</w:tr>
      <w:tr w:rsidR="009C68CD" w14:paraId="4ED0BBF7" w14:textId="77777777" w:rsidTr="00842E86">
        <w:trPr>
          <w:gridAfter w:val="1"/>
          <w:wAfter w:w="25" w:type="dxa"/>
          <w:trHeight w:hRule="exact" w:val="340"/>
        </w:trPr>
        <w:tc>
          <w:tcPr>
            <w:tcW w:w="382" w:type="dxa"/>
          </w:tcPr>
          <w:p w14:paraId="4523FA0E" w14:textId="77777777" w:rsidR="009C68CD" w:rsidRPr="00187270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053" w:type="dxa"/>
            <w:gridSpan w:val="9"/>
          </w:tcPr>
          <w:p w14:paraId="103CBCC3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052237DF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  <w:tc>
          <w:tcPr>
            <w:tcW w:w="1930" w:type="dxa"/>
            <w:gridSpan w:val="4"/>
            <w:tcBorders>
              <w:left w:val="nil"/>
            </w:tcBorders>
            <w:vAlign w:val="bottom"/>
          </w:tcPr>
          <w:p w14:paraId="0CC60DE1" w14:textId="77777777" w:rsidR="009C68CD" w:rsidRPr="00F61ADE" w:rsidRDefault="009C68CD" w:rsidP="0069144D">
            <w:pPr>
              <w:tabs>
                <w:tab w:val="left" w:pos="6521"/>
              </w:tabs>
              <w:spacing w:before="100" w:beforeAutospacing="1" w:after="40"/>
              <w:ind w:right="57"/>
              <w:jc w:val="right"/>
              <w:rPr>
                <w:b/>
                <w:color w:val="000000"/>
                <w:sz w:val="18"/>
              </w:rPr>
            </w:pPr>
          </w:p>
        </w:tc>
        <w:tc>
          <w:tcPr>
            <w:tcW w:w="565" w:type="dxa"/>
            <w:gridSpan w:val="2"/>
            <w:vAlign w:val="bottom"/>
          </w:tcPr>
          <w:p w14:paraId="250F1621" w14:textId="77777777" w:rsidR="009C68CD" w:rsidRPr="00F61ADE" w:rsidRDefault="009C68CD" w:rsidP="00543C19">
            <w:pPr>
              <w:tabs>
                <w:tab w:val="left" w:pos="6521"/>
              </w:tabs>
              <w:spacing w:before="100" w:beforeAutospacing="1" w:after="40"/>
              <w:rPr>
                <w:b/>
                <w:color w:val="000000"/>
                <w:sz w:val="18"/>
              </w:rPr>
            </w:pPr>
          </w:p>
        </w:tc>
      </w:tr>
      <w:bookmarkEnd w:id="11"/>
      <w:tr w:rsidR="009C68CD" w14:paraId="6584D73A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38C7D39D" w14:textId="77777777" w:rsidR="009C68CD" w:rsidRPr="00187270" w:rsidRDefault="009C68CD" w:rsidP="00B67D34">
            <w:pPr>
              <w:rPr>
                <w:b/>
                <w:sz w:val="18"/>
              </w:rPr>
            </w:pP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50E028D" w14:textId="77777777" w:rsidR="009C68CD" w:rsidRPr="00A4611C" w:rsidRDefault="009C68CD" w:rsidP="00B67D34">
            <w:pPr>
              <w:jc w:val="both"/>
              <w:rPr>
                <w:b/>
                <w:sz w:val="18"/>
              </w:rPr>
            </w:pPr>
          </w:p>
        </w:tc>
      </w:tr>
      <w:tr w:rsidR="009C68CD" w14:paraId="5B58215F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3441BD83" w14:textId="77777777" w:rsidR="009C68CD" w:rsidRPr="00187270" w:rsidRDefault="009C68CD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9102494" w14:textId="77777777" w:rsidR="009C68CD" w:rsidRPr="00A4611C" w:rsidRDefault="009C68CD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9C68CD" w:rsidRPr="003E0EE7" w14:paraId="772BFD3D" w14:textId="77777777" w:rsidTr="00616F13">
        <w:trPr>
          <w:gridAfter w:val="1"/>
          <w:wAfter w:w="25" w:type="dxa"/>
          <w:trHeight w:hRule="exact" w:val="284"/>
        </w:trPr>
        <w:tc>
          <w:tcPr>
            <w:tcW w:w="382" w:type="dxa"/>
          </w:tcPr>
          <w:p w14:paraId="5F053105" w14:textId="77777777" w:rsidR="009C68CD" w:rsidRPr="003E0EE7" w:rsidRDefault="009C68CD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65368227" w14:textId="77777777" w:rsidR="009C68CD" w:rsidRPr="003E0EE7" w:rsidRDefault="009C68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9C68CD" w14:paraId="0EA0765B" w14:textId="77777777" w:rsidTr="00616F13">
        <w:trPr>
          <w:gridAfter w:val="1"/>
          <w:wAfter w:w="25" w:type="dxa"/>
          <w:trHeight w:hRule="exact" w:val="284"/>
        </w:trPr>
        <w:tc>
          <w:tcPr>
            <w:tcW w:w="382" w:type="dxa"/>
          </w:tcPr>
          <w:p w14:paraId="6D9EFCA7" w14:textId="77777777" w:rsidR="009C68CD" w:rsidRDefault="009C68CD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074F774D" w14:textId="77777777" w:rsidR="009C68CD" w:rsidRPr="006D5D19" w:rsidRDefault="009C68CD" w:rsidP="00CC2E92">
            <w:pPr>
              <w:tabs>
                <w:tab w:val="left" w:pos="170"/>
              </w:tabs>
              <w:spacing w:before="40"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CC2E92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9144D" w:rsidRPr="001509DF" w14:paraId="57D9713A" w14:textId="77777777" w:rsidTr="00616F13">
        <w:trPr>
          <w:gridAfter w:val="1"/>
          <w:wAfter w:w="25" w:type="dxa"/>
        </w:trPr>
        <w:tc>
          <w:tcPr>
            <w:tcW w:w="9617" w:type="dxa"/>
            <w:gridSpan w:val="18"/>
          </w:tcPr>
          <w:p w14:paraId="3CE92912" w14:textId="77777777" w:rsidR="0069144D" w:rsidRPr="001509DF" w:rsidRDefault="0069144D" w:rsidP="0069144D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9C68CD" w14:paraId="665A9A16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BD9A82B" w14:textId="77777777" w:rsidR="009C68CD" w:rsidRPr="00187270" w:rsidRDefault="00884C60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8155B40" w14:textId="77777777" w:rsidR="009C68CD" w:rsidRPr="00927118" w:rsidRDefault="009C68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CC2E92" w14:paraId="05F63E32" w14:textId="77777777" w:rsidTr="00616F13">
        <w:trPr>
          <w:gridAfter w:val="1"/>
          <w:wAfter w:w="25" w:type="dxa"/>
        </w:trPr>
        <w:tc>
          <w:tcPr>
            <w:tcW w:w="382" w:type="dxa"/>
          </w:tcPr>
          <w:p w14:paraId="3CD6374D" w14:textId="77777777" w:rsidR="00CC2E92" w:rsidRDefault="00CC2E92" w:rsidP="00A83BA9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011461BD" w14:textId="77777777" w:rsidR="00CC2E92" w:rsidRPr="00AB25FE" w:rsidRDefault="00CC2E92" w:rsidP="00AB25FE">
            <w:pPr>
              <w:numPr>
                <w:ilvl w:val="0"/>
                <w:numId w:val="21"/>
              </w:numPr>
              <w:tabs>
                <w:tab w:val="left" w:pos="170"/>
              </w:tabs>
              <w:spacing w:after="60"/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9C68CD" w14:paraId="7A554414" w14:textId="77777777" w:rsidTr="00616F13">
        <w:trPr>
          <w:gridAfter w:val="1"/>
          <w:wAfter w:w="25" w:type="dxa"/>
        </w:trPr>
        <w:tc>
          <w:tcPr>
            <w:tcW w:w="382" w:type="dxa"/>
          </w:tcPr>
          <w:p w14:paraId="52BCAFEC" w14:textId="77777777" w:rsidR="009C68CD" w:rsidRDefault="009C68CD" w:rsidP="009C68CD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2BB5D912" w14:textId="77777777" w:rsidR="009C68CD" w:rsidRPr="00927118" w:rsidRDefault="009C68CD" w:rsidP="00CC2E92">
            <w:pPr>
              <w:numPr>
                <w:ilvl w:val="0"/>
                <w:numId w:val="21"/>
              </w:numPr>
              <w:tabs>
                <w:tab w:val="left" w:pos="170"/>
              </w:tabs>
              <w:spacing w:after="60"/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CC2E92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CC2E92">
              <w:rPr>
                <w:sz w:val="18"/>
              </w:rPr>
              <w:t xml:space="preserve">Langfassung des </w:t>
            </w:r>
            <w:r w:rsidRPr="00927118">
              <w:rPr>
                <w:sz w:val="18"/>
              </w:rPr>
              <w:t>Leistungsverzeichnisses als alleinverbindlich anerkenne(n).</w:t>
            </w:r>
          </w:p>
        </w:tc>
      </w:tr>
      <w:tr w:rsidR="009C68CD" w14:paraId="33534B16" w14:textId="77777777" w:rsidTr="00616F13">
        <w:trPr>
          <w:gridAfter w:val="1"/>
          <w:wAfter w:w="25" w:type="dxa"/>
        </w:trPr>
        <w:tc>
          <w:tcPr>
            <w:tcW w:w="382" w:type="dxa"/>
          </w:tcPr>
          <w:p w14:paraId="3421AA7A" w14:textId="77777777" w:rsidR="009C68CD" w:rsidRDefault="009C68CD" w:rsidP="009C68CD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0A95E3DD" w14:textId="77777777" w:rsidR="009C68CD" w:rsidRPr="00927118" w:rsidRDefault="009C68CD" w:rsidP="009C68CD">
            <w:pPr>
              <w:numPr>
                <w:ilvl w:val="0"/>
                <w:numId w:val="21"/>
              </w:numPr>
              <w:tabs>
                <w:tab w:val="left" w:pos="170"/>
              </w:tabs>
              <w:spacing w:after="60"/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9C68CD" w14:paraId="6A9CB5B1" w14:textId="77777777" w:rsidTr="00616F13">
        <w:trPr>
          <w:gridAfter w:val="1"/>
          <w:wAfter w:w="25" w:type="dxa"/>
        </w:trPr>
        <w:tc>
          <w:tcPr>
            <w:tcW w:w="382" w:type="dxa"/>
          </w:tcPr>
          <w:p w14:paraId="1D744E81" w14:textId="77777777" w:rsidR="009C68CD" w:rsidRDefault="009C68CD" w:rsidP="009C68CD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11F47798" w14:textId="77777777" w:rsidR="009C68CD" w:rsidRPr="00927118" w:rsidRDefault="009C68CD" w:rsidP="009C68CD">
            <w:pPr>
              <w:numPr>
                <w:ilvl w:val="0"/>
                <w:numId w:val="21"/>
              </w:numPr>
              <w:tabs>
                <w:tab w:val="left" w:pos="170"/>
              </w:tabs>
              <w:spacing w:after="60"/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9C68CD" w14:paraId="72E5D813" w14:textId="77777777" w:rsidTr="00616F13">
        <w:trPr>
          <w:gridAfter w:val="1"/>
          <w:wAfter w:w="25" w:type="dxa"/>
        </w:trPr>
        <w:tc>
          <w:tcPr>
            <w:tcW w:w="382" w:type="dxa"/>
          </w:tcPr>
          <w:p w14:paraId="18F33F57" w14:textId="77777777" w:rsidR="009C68CD" w:rsidRDefault="009C68CD" w:rsidP="009C68CD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46D19FA2" w14:textId="77777777" w:rsidR="009C68CD" w:rsidRPr="00927118" w:rsidRDefault="009C68CD" w:rsidP="009C68CD">
            <w:pPr>
              <w:numPr>
                <w:ilvl w:val="0"/>
                <w:numId w:val="21"/>
              </w:numPr>
              <w:tabs>
                <w:tab w:val="left" w:pos="170"/>
              </w:tabs>
              <w:spacing w:after="60"/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027EF7" w14:paraId="263E4693" w14:textId="77777777" w:rsidTr="00616F13">
        <w:trPr>
          <w:gridAfter w:val="1"/>
          <w:wAfter w:w="25" w:type="dxa"/>
        </w:trPr>
        <w:tc>
          <w:tcPr>
            <w:tcW w:w="382" w:type="dxa"/>
          </w:tcPr>
          <w:p w14:paraId="769F4304" w14:textId="77777777" w:rsidR="00027EF7" w:rsidRDefault="00027EF7" w:rsidP="009460AE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235" w:type="dxa"/>
            <w:gridSpan w:val="17"/>
          </w:tcPr>
          <w:p w14:paraId="56DAE2DE" w14:textId="77777777" w:rsidR="00027EF7" w:rsidRPr="00927118" w:rsidRDefault="00027EF7" w:rsidP="009460AE">
            <w:pPr>
              <w:numPr>
                <w:ilvl w:val="0"/>
                <w:numId w:val="21"/>
              </w:numPr>
              <w:tabs>
                <w:tab w:val="left" w:pos="170"/>
              </w:tabs>
              <w:spacing w:after="60"/>
              <w:ind w:left="170" w:hanging="170"/>
              <w:jc w:val="both"/>
              <w:rPr>
                <w:sz w:val="18"/>
              </w:rPr>
            </w:pPr>
            <w:r w:rsidRPr="00B44890">
              <w:rPr>
                <w:sz w:val="18"/>
              </w:rPr>
              <w:t>ich/wir einen pauschalen Schadensersatz in Höhe von 15 Prozent der Bruttoabrechnungssumme dieses Vertrages entrichten werde</w:t>
            </w:r>
            <w:r>
              <w:rPr>
                <w:sz w:val="18"/>
              </w:rPr>
              <w:t>(n)</w:t>
            </w:r>
            <w:r w:rsidRPr="00B44890">
              <w:rPr>
                <w:sz w:val="18"/>
              </w:rPr>
              <w:t>, falls ich/wir aus Anlass der Vergabe nachweislich eine Abrede getroffen habe(n), die eine unzulässige Wettbewerbsbeschränkung darstellt, es sei denn, ich/wir weise(n) einen geringeren Schaden nach</w:t>
            </w:r>
          </w:p>
        </w:tc>
      </w:tr>
      <w:tr w:rsidR="009C68CD" w:rsidRPr="001509DF" w14:paraId="5E5BF376" w14:textId="77777777" w:rsidTr="00616F13">
        <w:trPr>
          <w:gridAfter w:val="1"/>
          <w:wAfter w:w="25" w:type="dxa"/>
        </w:trPr>
        <w:tc>
          <w:tcPr>
            <w:tcW w:w="9617" w:type="dxa"/>
            <w:gridSpan w:val="18"/>
          </w:tcPr>
          <w:p w14:paraId="3E264CC5" w14:textId="77777777" w:rsidR="009C68CD" w:rsidRPr="001509DF" w:rsidRDefault="009C68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9C68CD" w:rsidRPr="00927118" w14:paraId="43812F23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0897E42A" w14:textId="77777777" w:rsidR="009C68CD" w:rsidRPr="00927118" w:rsidRDefault="00884C60" w:rsidP="00884C60">
            <w:pPr>
              <w:keepNext/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7</w:t>
            </w: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618E11F" w14:textId="77777777" w:rsidR="009C68CD" w:rsidRPr="00927118" w:rsidRDefault="009C68CD" w:rsidP="00884C60">
            <w:pPr>
              <w:keepNext/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9C68CD" w:rsidRPr="00927118" w14:paraId="41934B17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DFA397D" w14:textId="77777777" w:rsidR="009C68CD" w:rsidRPr="00927118" w:rsidRDefault="009C68CD" w:rsidP="00884C60">
            <w:pPr>
              <w:keepNext/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C6035" w14:textId="77777777" w:rsidR="009C68CD" w:rsidRPr="00927118" w:rsidRDefault="009C68CD" w:rsidP="00884C60">
            <w:pPr>
              <w:keepNext/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8508" w14:textId="77777777" w:rsidR="009C68CD" w:rsidRPr="004D28A2" w:rsidRDefault="008D1B1F" w:rsidP="00884C60">
            <w:pPr>
              <w:keepNext/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C68CD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</w:tr>
      <w:tr w:rsidR="009C68CD" w:rsidRPr="00927118" w14:paraId="014A35C1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AB47A43" w14:textId="77777777" w:rsidR="009C68CD" w:rsidRPr="00927118" w:rsidRDefault="009C68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32C11" w14:textId="77777777" w:rsidR="009C68CD" w:rsidRPr="00927118" w:rsidRDefault="009C68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E45D8" w14:textId="77777777" w:rsidR="009C68CD" w:rsidRPr="004D28A2" w:rsidRDefault="008D1B1F" w:rsidP="00B67D34">
            <w:pPr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9C68CD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</w:tr>
      <w:tr w:rsidR="009C68CD" w:rsidRPr="00927118" w14:paraId="7182CBEB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16FCEF21" w14:textId="77777777" w:rsidR="009C68CD" w:rsidRPr="00927118" w:rsidRDefault="009C68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E7972" w14:textId="77777777" w:rsidR="009C68CD" w:rsidRPr="00927118" w:rsidRDefault="009C68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6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5A8B9" w14:textId="77777777" w:rsidR="009C68CD" w:rsidRPr="004D28A2" w:rsidRDefault="008D1B1F" w:rsidP="00B67D34">
            <w:pPr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9C68CD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  <w:tc>
          <w:tcPr>
            <w:tcW w:w="12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69A0A" w14:textId="77777777" w:rsidR="009C68CD" w:rsidRPr="00927118" w:rsidRDefault="009C68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02A47" w14:textId="77777777" w:rsidR="009C68CD" w:rsidRPr="004D28A2" w:rsidRDefault="008D1B1F" w:rsidP="00B67D34">
            <w:pPr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9C68CD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</w:tr>
      <w:tr w:rsidR="00616F13" w:rsidRPr="00927118" w14:paraId="7803BC40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46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1D5E650" w14:textId="77777777" w:rsidR="00616F13" w:rsidRPr="00927118" w:rsidRDefault="00616F13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1734A" w14:textId="77777777" w:rsidR="00616F13" w:rsidRPr="00927118" w:rsidRDefault="00616F13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0AAC2" w14:textId="77777777" w:rsidR="00616F13" w:rsidRPr="00F71424" w:rsidRDefault="00616F13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16F13" w:rsidRPr="00927118" w14:paraId="71F4B075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46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259D30B" w14:textId="77777777" w:rsidR="00616F13" w:rsidRPr="00927118" w:rsidRDefault="00616F13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723" w14:textId="77777777" w:rsidR="00616F13" w:rsidRPr="00927118" w:rsidRDefault="00616F13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430E5" w14:textId="77777777" w:rsidR="00616F13" w:rsidRPr="00F71424" w:rsidRDefault="00616F13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16F13" w:rsidRPr="00927118" w14:paraId="11AA6DDC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46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3226EAA" w14:textId="77777777" w:rsidR="00616F13" w:rsidRPr="00927118" w:rsidRDefault="00616F13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C5AD4" w14:textId="77777777" w:rsidR="00616F13" w:rsidRPr="00927118" w:rsidRDefault="00616F13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56682" w14:textId="77777777" w:rsidR="00616F13" w:rsidRPr="00F71424" w:rsidRDefault="00616F13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9C68CD" w:rsidRPr="00927118" w14:paraId="5AB07BEA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245424D" w14:textId="77777777" w:rsidR="009C68CD" w:rsidRPr="00927118" w:rsidRDefault="009C68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5259" w14:textId="77777777" w:rsidR="009C68CD" w:rsidRPr="00927118" w:rsidRDefault="009C68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CFA06" w14:textId="77777777" w:rsidR="009C68CD" w:rsidRPr="004D28A2" w:rsidRDefault="008D1B1F" w:rsidP="00B67D34">
            <w:pPr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9C68CD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</w:tr>
      <w:tr w:rsidR="005839A8" w:rsidRPr="00927118" w14:paraId="4D0359ED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3F8EA1A4" w14:textId="77777777" w:rsidR="005839A8" w:rsidRPr="00927118" w:rsidRDefault="005839A8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BDE0D" w14:textId="77777777" w:rsidR="005839A8" w:rsidRPr="00927118" w:rsidRDefault="005839A8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291E1" w14:textId="77777777" w:rsidR="005839A8" w:rsidRPr="004D28A2" w:rsidRDefault="008D1B1F" w:rsidP="00B67D34">
            <w:pPr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5839A8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</w:tr>
      <w:tr w:rsidR="005839A8" w:rsidRPr="00927118" w14:paraId="3DFB0336" w14:textId="77777777" w:rsidTr="00616F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5" w:type="dxa"/>
          <w:trHeight w:hRule="exact" w:val="31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149DB63D" w14:textId="77777777" w:rsidR="005839A8" w:rsidRPr="00927118" w:rsidRDefault="005839A8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4ED2C" w14:textId="77777777" w:rsidR="005839A8" w:rsidRPr="00927118" w:rsidRDefault="005839A8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B6E81" w14:textId="77777777" w:rsidR="005839A8" w:rsidRPr="004D28A2" w:rsidRDefault="008D1B1F" w:rsidP="00B67D34">
            <w:pPr>
              <w:outlineLvl w:val="0"/>
              <w:rPr>
                <w:sz w:val="18"/>
              </w:rPr>
            </w:pPr>
            <w:r w:rsidRPr="004D28A2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5839A8" w:rsidRPr="004D28A2">
              <w:rPr>
                <w:sz w:val="18"/>
              </w:rPr>
              <w:instrText xml:space="preserve"> FORMTEXT </w:instrText>
            </w:r>
            <w:r w:rsidRPr="004D28A2">
              <w:rPr>
                <w:sz w:val="18"/>
              </w:rPr>
            </w:r>
            <w:r w:rsidRPr="004D28A2">
              <w:rPr>
                <w:sz w:val="18"/>
              </w:rPr>
              <w:fldChar w:fldCharType="separate"/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="000F0332">
              <w:rPr>
                <w:noProof/>
                <w:sz w:val="18"/>
              </w:rPr>
              <w:t> </w:t>
            </w:r>
            <w:r w:rsidRPr="004D28A2">
              <w:rPr>
                <w:sz w:val="18"/>
              </w:rPr>
              <w:fldChar w:fldCharType="end"/>
            </w:r>
          </w:p>
        </w:tc>
      </w:tr>
      <w:tr w:rsidR="009C68CD" w:rsidRPr="001509DF" w14:paraId="452F9943" w14:textId="77777777" w:rsidTr="00616F13">
        <w:trPr>
          <w:gridAfter w:val="1"/>
          <w:wAfter w:w="25" w:type="dxa"/>
        </w:trPr>
        <w:tc>
          <w:tcPr>
            <w:tcW w:w="9617" w:type="dxa"/>
            <w:gridSpan w:val="18"/>
          </w:tcPr>
          <w:p w14:paraId="61B7045F" w14:textId="77777777" w:rsidR="009C68CD" w:rsidRPr="001509DF" w:rsidRDefault="009C68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884C60" w14:paraId="4C15E2AE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84"/>
        </w:trPr>
        <w:tc>
          <w:tcPr>
            <w:tcW w:w="382" w:type="dxa"/>
            <w:vMerge w:val="restart"/>
            <w:tcBorders>
              <w:top w:val="nil"/>
              <w:left w:val="nil"/>
              <w:right w:val="nil"/>
            </w:tcBorders>
          </w:tcPr>
          <w:p w14:paraId="4E1776A1" w14:textId="77777777" w:rsidR="00884C60" w:rsidRPr="00187270" w:rsidRDefault="00884C60" w:rsidP="002C7E40">
            <w:pPr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bookmarkStart w:id="14" w:name="Punkt6"/>
        <w:tc>
          <w:tcPr>
            <w:tcW w:w="35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52EEFC7" w14:textId="77777777" w:rsidR="00884C60" w:rsidRPr="0069144D" w:rsidRDefault="00884C60" w:rsidP="002C7E40">
            <w:pPr>
              <w:spacing w:before="60"/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unkt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887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97B6" w14:textId="77777777" w:rsidR="00884C60" w:rsidRPr="0069144D" w:rsidRDefault="00884C60" w:rsidP="002C7E40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884C60" w14:paraId="0660F207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84"/>
        </w:trPr>
        <w:tc>
          <w:tcPr>
            <w:tcW w:w="382" w:type="dxa"/>
            <w:vMerge/>
            <w:tcBorders>
              <w:left w:val="nil"/>
              <w:bottom w:val="nil"/>
              <w:right w:val="nil"/>
            </w:tcBorders>
          </w:tcPr>
          <w:p w14:paraId="7EA60493" w14:textId="77777777" w:rsidR="00884C60" w:rsidRDefault="00884C60" w:rsidP="002C7E40">
            <w:pPr>
              <w:rPr>
                <w:b/>
                <w:sz w:val="18"/>
              </w:rPr>
            </w:pPr>
          </w:p>
        </w:tc>
        <w:tc>
          <w:tcPr>
            <w:tcW w:w="35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20A73AA" w14:textId="77777777" w:rsidR="00884C60" w:rsidRPr="00927118" w:rsidRDefault="00884C60" w:rsidP="002C7E40">
            <w:pPr>
              <w:jc w:val="both"/>
              <w:rPr>
                <w:sz w:val="18"/>
              </w:rPr>
            </w:pPr>
          </w:p>
        </w:tc>
        <w:tc>
          <w:tcPr>
            <w:tcW w:w="664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08C4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1100A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5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884C60" w14:paraId="11ACAF22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4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B854" w14:textId="77777777" w:rsidR="00884C60" w:rsidRDefault="00884C60" w:rsidP="002C7E40">
            <w:pPr>
              <w:spacing w:after="40"/>
              <w:rPr>
                <w:b/>
                <w:sz w:val="1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5ACA" w14:textId="77777777" w:rsidR="00884C60" w:rsidRPr="00927118" w:rsidRDefault="00884C60" w:rsidP="002C7E40">
            <w:pPr>
              <w:spacing w:after="40"/>
              <w:rPr>
                <w:sz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BCEB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3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084C6E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6" w:name="Text11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6"/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4168CF42" w14:textId="77777777" w:rsidR="00884C60" w:rsidRDefault="00884C60" w:rsidP="002C7E40">
            <w:pPr>
              <w:spacing w:after="40"/>
              <w:rPr>
                <w:sz w:val="18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F2C3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5103B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7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7"/>
          </w:p>
        </w:tc>
      </w:tr>
      <w:tr w:rsidR="00884C60" w14:paraId="019A58E5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4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5D08" w14:textId="77777777" w:rsidR="00884C60" w:rsidRDefault="00884C60" w:rsidP="002C7E40">
            <w:pPr>
              <w:spacing w:after="40"/>
              <w:rPr>
                <w:b/>
                <w:sz w:val="1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BFCC" w14:textId="77777777" w:rsidR="00884C60" w:rsidRPr="00927118" w:rsidRDefault="00884C60" w:rsidP="002C7E40">
            <w:pPr>
              <w:spacing w:after="40"/>
              <w:rPr>
                <w:sz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97F4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3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C30E1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8" w:name="Text11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8"/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7ABEBED" w14:textId="77777777" w:rsidR="00884C60" w:rsidRDefault="00884C60" w:rsidP="002C7E40">
            <w:pPr>
              <w:spacing w:after="40"/>
              <w:rPr>
                <w:sz w:val="18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A1D1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A83AE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9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9"/>
          </w:p>
        </w:tc>
      </w:tr>
      <w:tr w:rsidR="00884C60" w14:paraId="4E69D965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4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02E4" w14:textId="77777777" w:rsidR="00884C60" w:rsidRDefault="00884C60" w:rsidP="002C7E40">
            <w:pPr>
              <w:spacing w:after="40"/>
              <w:rPr>
                <w:b/>
                <w:sz w:val="1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8930F" w14:textId="77777777" w:rsidR="00884C60" w:rsidRPr="00927118" w:rsidRDefault="00884C60" w:rsidP="002C7E40">
            <w:pPr>
              <w:spacing w:after="40"/>
              <w:rPr>
                <w:sz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8E91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3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FFFE1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20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0"/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19584537" w14:textId="77777777" w:rsidR="00884C60" w:rsidRDefault="00884C60" w:rsidP="002C7E40">
            <w:pPr>
              <w:spacing w:after="40"/>
              <w:rPr>
                <w:sz w:val="18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06CD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5CCAD" w14:textId="77777777" w:rsidR="00884C60" w:rsidRDefault="00884C60" w:rsidP="002C7E4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21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1"/>
          </w:p>
        </w:tc>
      </w:tr>
      <w:tr w:rsidR="006325B0" w:rsidRPr="001509DF" w14:paraId="3A882E9F" w14:textId="77777777" w:rsidTr="00616F13">
        <w:trPr>
          <w:gridAfter w:val="1"/>
          <w:wAfter w:w="25" w:type="dxa"/>
        </w:trPr>
        <w:tc>
          <w:tcPr>
            <w:tcW w:w="9617" w:type="dxa"/>
            <w:gridSpan w:val="18"/>
          </w:tcPr>
          <w:p w14:paraId="4DC5DBA5" w14:textId="77777777" w:rsidR="006325B0" w:rsidRPr="001509DF" w:rsidRDefault="006325B0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325B0" w:rsidRPr="006325B0" w14:paraId="69F3A98B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45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15714FE6" w14:textId="77777777" w:rsidR="006325B0" w:rsidRPr="006325B0" w:rsidRDefault="006325B0" w:rsidP="006325B0">
            <w:pPr>
              <w:rPr>
                <w:sz w:val="18"/>
              </w:rPr>
            </w:pP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2DEA1" w14:textId="77777777" w:rsidR="006325B0" w:rsidRPr="006325B0" w:rsidRDefault="006325B0" w:rsidP="006325B0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6325B0" w:rsidRPr="006325B0" w14:paraId="73DF3842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34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1848" w14:textId="77777777" w:rsidR="006325B0" w:rsidRPr="006325B0" w:rsidRDefault="006325B0" w:rsidP="006325B0">
            <w:pPr>
              <w:rPr>
                <w:sz w:val="18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5361" w14:textId="77777777" w:rsidR="006325B0" w:rsidRPr="00640014" w:rsidRDefault="006325B0" w:rsidP="006325B0">
            <w:pPr>
              <w:rPr>
                <w:color w:val="000000"/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7862E" w14:textId="77777777" w:rsidR="006325B0" w:rsidRPr="00640014" w:rsidRDefault="006325B0" w:rsidP="006325B0">
            <w:pPr>
              <w:rPr>
                <w:color w:val="000000"/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7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379A9" w14:textId="77777777" w:rsidR="006325B0" w:rsidRPr="00640014" w:rsidRDefault="006325B0" w:rsidP="006325B0">
            <w:pPr>
              <w:rPr>
                <w:color w:val="000000"/>
                <w:sz w:val="18"/>
              </w:rPr>
            </w:pPr>
          </w:p>
        </w:tc>
      </w:tr>
      <w:tr w:rsidR="006325B0" w:rsidRPr="001509DF" w14:paraId="67EE55D6" w14:textId="77777777" w:rsidTr="00616F13">
        <w:trPr>
          <w:gridAfter w:val="1"/>
          <w:wAfter w:w="25" w:type="dxa"/>
        </w:trPr>
        <w:tc>
          <w:tcPr>
            <w:tcW w:w="9617" w:type="dxa"/>
            <w:gridSpan w:val="18"/>
          </w:tcPr>
          <w:p w14:paraId="557E4372" w14:textId="77777777" w:rsidR="006325B0" w:rsidRPr="001509DF" w:rsidRDefault="006325B0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9C68CD" w14:paraId="264B8D0C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3D5FE263" w14:textId="77777777" w:rsidR="009C68CD" w:rsidRPr="00187270" w:rsidRDefault="004D28A2" w:rsidP="004D28A2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23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CBC2B" w14:textId="77777777" w:rsidR="009C68CD" w:rsidRPr="00A4611C" w:rsidRDefault="009C68CD" w:rsidP="004D28A2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9C68CD" w14:paraId="384E5D60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283"/>
        </w:trPr>
        <w:tc>
          <w:tcPr>
            <w:tcW w:w="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ECD84" w14:textId="77777777" w:rsidR="009C68CD" w:rsidRDefault="009C68CD" w:rsidP="00B67D34">
            <w:pPr>
              <w:rPr>
                <w:sz w:val="18"/>
              </w:rPr>
            </w:pPr>
          </w:p>
        </w:tc>
        <w:tc>
          <w:tcPr>
            <w:tcW w:w="9235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F17B9" w14:textId="77777777" w:rsidR="00B41332" w:rsidRDefault="00B41332" w:rsidP="00B41332">
            <w:pPr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37CDD4B9" w14:textId="77777777" w:rsidR="00B41332" w:rsidRDefault="00B41332" w:rsidP="00B41332">
            <w:pPr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E667FBE" w14:textId="77777777" w:rsidR="00B41332" w:rsidRDefault="00B41332" w:rsidP="00B41332">
            <w:pPr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D3F8140" w14:textId="77777777" w:rsidR="009C68CD" w:rsidRDefault="009C68CD" w:rsidP="00B41332">
            <w:pPr>
              <w:spacing w:after="40"/>
              <w:rPr>
                <w:sz w:val="18"/>
              </w:rPr>
            </w:pPr>
          </w:p>
        </w:tc>
      </w:tr>
      <w:tr w:rsidR="00B41332" w14:paraId="21F62C74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1417"/>
        </w:trPr>
        <w:tc>
          <w:tcPr>
            <w:tcW w:w="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0FFB9" w14:textId="77777777" w:rsidR="00B41332" w:rsidRDefault="00B41332" w:rsidP="00B67D34">
            <w:pPr>
              <w:rPr>
                <w:sz w:val="18"/>
              </w:rPr>
            </w:pPr>
          </w:p>
        </w:tc>
        <w:tc>
          <w:tcPr>
            <w:tcW w:w="923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F197F" w14:textId="77777777" w:rsidR="00B41332" w:rsidRDefault="00B41332" w:rsidP="00B41332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  <w:r>
              <w:rPr>
                <w:noProof/>
                <w:color w:val="000000"/>
              </w:rPr>
              <w:t xml:space="preserve"> </w:t>
            </w:r>
            <w:r w:rsidR="008845BE"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22" w:name="Text92"/>
            <w:r w:rsidR="008845BE">
              <w:rPr>
                <w:b/>
                <w:noProof/>
                <w:color w:val="000000"/>
              </w:rPr>
              <w:instrText xml:space="preserve"> FORMTEXT </w:instrText>
            </w:r>
            <w:r w:rsidR="008845BE">
              <w:rPr>
                <w:b/>
                <w:noProof/>
                <w:color w:val="000000"/>
              </w:rPr>
            </w:r>
            <w:r w:rsidR="008845BE">
              <w:rPr>
                <w:b/>
                <w:noProof/>
                <w:color w:val="000000"/>
              </w:rPr>
              <w:fldChar w:fldCharType="separate"/>
            </w:r>
            <w:r w:rsidR="008845BE">
              <w:rPr>
                <w:b/>
                <w:noProof/>
                <w:color w:val="000000"/>
              </w:rPr>
              <w:t> </w:t>
            </w:r>
            <w:r w:rsidR="008845BE">
              <w:rPr>
                <w:b/>
                <w:noProof/>
                <w:color w:val="000000"/>
              </w:rPr>
              <w:t> </w:t>
            </w:r>
            <w:r w:rsidR="008845BE">
              <w:rPr>
                <w:b/>
                <w:noProof/>
                <w:color w:val="000000"/>
              </w:rPr>
              <w:t> </w:t>
            </w:r>
            <w:r w:rsidR="008845BE">
              <w:rPr>
                <w:b/>
                <w:noProof/>
                <w:color w:val="000000"/>
              </w:rPr>
              <w:t> </w:t>
            </w:r>
            <w:r w:rsidR="008845BE">
              <w:rPr>
                <w:b/>
                <w:noProof/>
                <w:color w:val="000000"/>
              </w:rPr>
              <w:t> </w:t>
            </w:r>
            <w:r w:rsidR="008845BE">
              <w:rPr>
                <w:b/>
                <w:noProof/>
                <w:color w:val="000000"/>
              </w:rPr>
              <w:fldChar w:fldCharType="end"/>
            </w:r>
            <w:bookmarkEnd w:id="22"/>
          </w:p>
          <w:p w14:paraId="1CC20D4F" w14:textId="77777777" w:rsidR="00B41332" w:rsidRDefault="00B41332" w:rsidP="00B41332">
            <w:pPr>
              <w:spacing w:after="40"/>
              <w:rPr>
                <w:b/>
                <w:noProof/>
                <w:color w:val="000000"/>
              </w:rPr>
            </w:pPr>
          </w:p>
          <w:p w14:paraId="5B854007" w14:textId="77777777" w:rsidR="00B41332" w:rsidRDefault="008845BE" w:rsidP="008845B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B41332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B41332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B41332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9C68CD" w14:paraId="2BD48AF7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300"/>
        </w:trPr>
        <w:tc>
          <w:tcPr>
            <w:tcW w:w="961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C1424CB" w14:textId="77777777" w:rsidR="009C68CD" w:rsidRDefault="009C68CD" w:rsidP="00B67D34">
            <w:pPr>
              <w:rPr>
                <w:sz w:val="18"/>
              </w:rPr>
            </w:pPr>
          </w:p>
        </w:tc>
      </w:tr>
      <w:tr w:rsidR="009C68CD" w:rsidRPr="00B66A24" w14:paraId="7A875536" w14:textId="77777777" w:rsidTr="00616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3EC17" w14:textId="77777777" w:rsidR="009C68CD" w:rsidRPr="00B66A24" w:rsidRDefault="009C68CD" w:rsidP="00B67D34">
            <w:pPr>
              <w:rPr>
                <w:sz w:val="18"/>
              </w:rPr>
            </w:pPr>
          </w:p>
        </w:tc>
        <w:tc>
          <w:tcPr>
            <w:tcW w:w="919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4F756" w14:textId="77777777" w:rsidR="00CC2E92" w:rsidRDefault="00CC2E92" w:rsidP="00CC2E92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4FF174EF" w14:textId="77777777" w:rsidR="00CC2E92" w:rsidRPr="00164451" w:rsidRDefault="00CC2E92" w:rsidP="00CC2E92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 xml:space="preserve">bei einem elektronisch übermittelten Angebot in Textform der </w:t>
            </w:r>
            <w:r w:rsidR="00711EDB">
              <w:rPr>
                <w:b/>
                <w:sz w:val="18"/>
              </w:rPr>
              <w:t>Bieter nicht erkennbar</w:t>
            </w:r>
            <w:r w:rsidRPr="00164451">
              <w:rPr>
                <w:b/>
                <w:sz w:val="18"/>
              </w:rPr>
              <w:t>,</w:t>
            </w:r>
          </w:p>
          <w:p w14:paraId="7D1FD4BB" w14:textId="77777777" w:rsidR="00CC2E92" w:rsidRDefault="00CC2E92" w:rsidP="00CC2E92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4930F6F4" w14:textId="77777777" w:rsidR="00CC2E92" w:rsidRDefault="00CC2E92" w:rsidP="00711EDB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711EDB" w:rsidRPr="00711EDB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711EDB" w:rsidRPr="00711EDB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767ED391" w14:textId="77777777" w:rsidR="009C68CD" w:rsidRPr="00B66A24" w:rsidRDefault="00CC2E92" w:rsidP="00CC2E92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34DCFC6B" w14:textId="77777777" w:rsidR="00E910E0" w:rsidRPr="009C68CD" w:rsidRDefault="00E910E0" w:rsidP="006A4D64">
      <w:pPr>
        <w:rPr>
          <w:sz w:val="4"/>
          <w:szCs w:val="4"/>
        </w:rPr>
      </w:pPr>
    </w:p>
    <w:sectPr w:rsidR="00E910E0" w:rsidRPr="009C68CD" w:rsidSect="005A5EE0">
      <w:footerReference w:type="default" r:id="rId11"/>
      <w:headerReference w:type="first" r:id="rId12"/>
      <w:footerReference w:type="first" r:id="rId13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07C2" w14:textId="77777777" w:rsidR="004E3057" w:rsidRDefault="004E3057" w:rsidP="001B1BA0">
      <w:r>
        <w:separator/>
      </w:r>
    </w:p>
  </w:endnote>
  <w:endnote w:type="continuationSeparator" w:id="0">
    <w:p w14:paraId="7970CA89" w14:textId="77777777" w:rsidR="004E3057" w:rsidRDefault="004E3057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BFD6" w14:textId="6FBE0708" w:rsidR="00E07174" w:rsidRDefault="00E0717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II  (PC)    </w:t>
    </w:r>
    <w:r w:rsidR="00CC2E92">
      <w:rPr>
        <w:sz w:val="14"/>
      </w:rPr>
      <w:t>0</w:t>
    </w:r>
    <w:r w:rsidR="004E79D2">
      <w:rPr>
        <w:sz w:val="14"/>
      </w:rPr>
      <w:t>6</w:t>
    </w:r>
    <w:r>
      <w:rPr>
        <w:sz w:val="14"/>
      </w:rPr>
      <w:t>.</w:t>
    </w:r>
    <w:r w:rsidR="006325B0">
      <w:rPr>
        <w:sz w:val="14"/>
      </w:rPr>
      <w:t>2</w:t>
    </w:r>
    <w:r w:rsidR="00616F13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8D1B1F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8D1B1F">
      <w:rPr>
        <w:snapToGrid w:val="0"/>
        <w:sz w:val="14"/>
      </w:rPr>
      <w:fldChar w:fldCharType="separate"/>
    </w:r>
    <w:r w:rsidR="00492280">
      <w:rPr>
        <w:noProof/>
        <w:snapToGrid w:val="0"/>
        <w:sz w:val="14"/>
      </w:rPr>
      <w:t>2</w:t>
    </w:r>
    <w:r w:rsidR="008D1B1F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8D1B1F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8D1B1F">
      <w:rPr>
        <w:snapToGrid w:val="0"/>
        <w:sz w:val="14"/>
      </w:rPr>
      <w:fldChar w:fldCharType="separate"/>
    </w:r>
    <w:r w:rsidR="00492280">
      <w:rPr>
        <w:noProof/>
        <w:snapToGrid w:val="0"/>
        <w:sz w:val="14"/>
      </w:rPr>
      <w:t>3</w:t>
    </w:r>
    <w:r w:rsidR="008D1B1F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7E39" w14:textId="38F3BD49" w:rsidR="00E07174" w:rsidRDefault="00E0717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II  (PC)    </w:t>
    </w:r>
    <w:r w:rsidR="00CC2E92">
      <w:rPr>
        <w:sz w:val="14"/>
      </w:rPr>
      <w:t>0</w:t>
    </w:r>
    <w:r w:rsidR="004E79D2">
      <w:rPr>
        <w:sz w:val="14"/>
      </w:rPr>
      <w:t>6</w:t>
    </w:r>
    <w:r>
      <w:rPr>
        <w:sz w:val="14"/>
      </w:rPr>
      <w:t>.</w:t>
    </w:r>
    <w:r w:rsidR="006325B0">
      <w:rPr>
        <w:sz w:val="14"/>
      </w:rPr>
      <w:t>2</w:t>
    </w:r>
    <w:r w:rsidR="00616F13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8D1B1F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8D1B1F">
      <w:rPr>
        <w:snapToGrid w:val="0"/>
        <w:sz w:val="14"/>
      </w:rPr>
      <w:fldChar w:fldCharType="separate"/>
    </w:r>
    <w:r w:rsidR="00492280">
      <w:rPr>
        <w:noProof/>
        <w:snapToGrid w:val="0"/>
        <w:sz w:val="14"/>
      </w:rPr>
      <w:t>1</w:t>
    </w:r>
    <w:r w:rsidR="008D1B1F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8D1B1F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8D1B1F">
      <w:rPr>
        <w:snapToGrid w:val="0"/>
        <w:sz w:val="14"/>
      </w:rPr>
      <w:fldChar w:fldCharType="separate"/>
    </w:r>
    <w:r w:rsidR="00492280">
      <w:rPr>
        <w:noProof/>
        <w:snapToGrid w:val="0"/>
        <w:sz w:val="14"/>
      </w:rPr>
      <w:t>3</w:t>
    </w:r>
    <w:r w:rsidR="008D1B1F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A507" w14:textId="77777777" w:rsidR="004E3057" w:rsidRDefault="004E3057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5EE1D644" w14:textId="77777777" w:rsidR="004E3057" w:rsidRDefault="004E3057">
      <w:r>
        <w:continuationSeparator/>
      </w:r>
    </w:p>
  </w:footnote>
  <w:footnote w:id="1">
    <w:p w14:paraId="0CDA8025" w14:textId="77777777" w:rsidR="00E07174" w:rsidRPr="00A04750" w:rsidRDefault="00E07174" w:rsidP="009738E4">
      <w:pPr>
        <w:pStyle w:val="Funotentext"/>
        <w:tabs>
          <w:tab w:val="left" w:pos="142"/>
        </w:tabs>
        <w:spacing w:before="20" w:after="320" w:line="180" w:lineRule="exact"/>
        <w:rPr>
          <w:sz w:val="16"/>
          <w:szCs w:val="16"/>
        </w:rPr>
      </w:pPr>
      <w:r w:rsidRPr="009C68CD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>
        <w:rPr>
          <w:sz w:val="16"/>
          <w:szCs w:val="16"/>
        </w:rPr>
        <w:t>Ggf. auch 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3572C25D" w14:textId="77777777" w:rsidR="00027EF7" w:rsidRPr="00A04750" w:rsidRDefault="00027EF7" w:rsidP="009738E4">
      <w:pPr>
        <w:pStyle w:val="Funotentext"/>
        <w:tabs>
          <w:tab w:val="left" w:pos="142"/>
        </w:tabs>
        <w:spacing w:before="20" w:after="320" w:line="180" w:lineRule="exact"/>
        <w:rPr>
          <w:sz w:val="16"/>
          <w:szCs w:val="16"/>
        </w:rPr>
      </w:pPr>
      <w:r w:rsidRPr="009C68CD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>
        <w:rPr>
          <w:sz w:val="16"/>
          <w:szCs w:val="16"/>
        </w:rPr>
        <w:t>Ggf. auch 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0E974919" w14:textId="77777777" w:rsidR="006325B0" w:rsidRPr="008A487A" w:rsidRDefault="006325B0" w:rsidP="006325B0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7D7EF" w14:textId="77777777" w:rsidR="00E07174" w:rsidRPr="008077DF" w:rsidRDefault="00E0717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3524BCFA" wp14:editId="5D728162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30242119">
    <w:abstractNumId w:val="14"/>
  </w:num>
  <w:num w:numId="2" w16cid:durableId="1618557976">
    <w:abstractNumId w:val="15"/>
  </w:num>
  <w:num w:numId="3" w16cid:durableId="1348942716">
    <w:abstractNumId w:val="1"/>
  </w:num>
  <w:num w:numId="4" w16cid:durableId="1942956270">
    <w:abstractNumId w:val="13"/>
  </w:num>
  <w:num w:numId="5" w16cid:durableId="1720782200">
    <w:abstractNumId w:val="0"/>
  </w:num>
  <w:num w:numId="6" w16cid:durableId="1438789490">
    <w:abstractNumId w:val="3"/>
  </w:num>
  <w:num w:numId="7" w16cid:durableId="141696914">
    <w:abstractNumId w:val="11"/>
  </w:num>
  <w:num w:numId="8" w16cid:durableId="402415744">
    <w:abstractNumId w:val="5"/>
  </w:num>
  <w:num w:numId="9" w16cid:durableId="1741177517">
    <w:abstractNumId w:val="12"/>
  </w:num>
  <w:num w:numId="10" w16cid:durableId="1639530205">
    <w:abstractNumId w:val="8"/>
  </w:num>
  <w:num w:numId="11" w16cid:durableId="1519730110">
    <w:abstractNumId w:val="10"/>
  </w:num>
  <w:num w:numId="12" w16cid:durableId="661618309">
    <w:abstractNumId w:val="2"/>
  </w:num>
  <w:num w:numId="13" w16cid:durableId="771973336">
    <w:abstractNumId w:val="7"/>
  </w:num>
  <w:num w:numId="14" w16cid:durableId="1756780533">
    <w:abstractNumId w:val="16"/>
  </w:num>
  <w:num w:numId="15" w16cid:durableId="1121849651">
    <w:abstractNumId w:val="6"/>
  </w:num>
  <w:num w:numId="16" w16cid:durableId="1262949646">
    <w:abstractNumId w:val="0"/>
  </w:num>
  <w:num w:numId="17" w16cid:durableId="561067181">
    <w:abstractNumId w:val="0"/>
  </w:num>
  <w:num w:numId="18" w16cid:durableId="1371565079">
    <w:abstractNumId w:val="0"/>
  </w:num>
  <w:num w:numId="19" w16cid:durableId="690180165">
    <w:abstractNumId w:val="0"/>
  </w:num>
  <w:num w:numId="20" w16cid:durableId="1037968642">
    <w:abstractNumId w:val="0"/>
  </w:num>
  <w:num w:numId="21" w16cid:durableId="519004005">
    <w:abstractNumId w:val="4"/>
  </w:num>
  <w:num w:numId="22" w16cid:durableId="19835838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+4FA23U8cA+3C9yW0tU4Ak1uGkIhZsWRL3X33R0Rhs+6B1aB/9bUozGA4CqMvTnMEp6ErIxDjb+dEsoSbNy7TQ==" w:saltValue="OoHYmvutx1tud+ODlSxA5w==" w:algorithmName="SHA-512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842E86"/>
    <w:rsid w:val="00010D98"/>
    <w:rsid w:val="000168EB"/>
    <w:rsid w:val="00021289"/>
    <w:rsid w:val="000246F0"/>
    <w:rsid w:val="00024F80"/>
    <w:rsid w:val="00027EF7"/>
    <w:rsid w:val="00031E74"/>
    <w:rsid w:val="000404E1"/>
    <w:rsid w:val="00047E78"/>
    <w:rsid w:val="00053145"/>
    <w:rsid w:val="00074123"/>
    <w:rsid w:val="000774E9"/>
    <w:rsid w:val="00080294"/>
    <w:rsid w:val="000819DF"/>
    <w:rsid w:val="000823C7"/>
    <w:rsid w:val="00087808"/>
    <w:rsid w:val="00096D9A"/>
    <w:rsid w:val="000B3CAE"/>
    <w:rsid w:val="000C429F"/>
    <w:rsid w:val="000D1F45"/>
    <w:rsid w:val="000D2711"/>
    <w:rsid w:val="000D2F8C"/>
    <w:rsid w:val="000D4529"/>
    <w:rsid w:val="000D72CD"/>
    <w:rsid w:val="000F0332"/>
    <w:rsid w:val="000F1BE5"/>
    <w:rsid w:val="000F6095"/>
    <w:rsid w:val="000F62B1"/>
    <w:rsid w:val="001131BE"/>
    <w:rsid w:val="0011364D"/>
    <w:rsid w:val="00116539"/>
    <w:rsid w:val="00117A47"/>
    <w:rsid w:val="00124F7F"/>
    <w:rsid w:val="0012630C"/>
    <w:rsid w:val="00127E54"/>
    <w:rsid w:val="0013398A"/>
    <w:rsid w:val="001450E2"/>
    <w:rsid w:val="0014543C"/>
    <w:rsid w:val="00145D4A"/>
    <w:rsid w:val="001509DF"/>
    <w:rsid w:val="001657B5"/>
    <w:rsid w:val="0017713E"/>
    <w:rsid w:val="001803F2"/>
    <w:rsid w:val="00182393"/>
    <w:rsid w:val="00187270"/>
    <w:rsid w:val="001B1BA0"/>
    <w:rsid w:val="001B4DD5"/>
    <w:rsid w:val="001C3D40"/>
    <w:rsid w:val="001C5402"/>
    <w:rsid w:val="001E0D37"/>
    <w:rsid w:val="001E192A"/>
    <w:rsid w:val="001F0229"/>
    <w:rsid w:val="001F08E2"/>
    <w:rsid w:val="001F0C27"/>
    <w:rsid w:val="001F0D80"/>
    <w:rsid w:val="001F7D10"/>
    <w:rsid w:val="00201498"/>
    <w:rsid w:val="00230836"/>
    <w:rsid w:val="00233BEC"/>
    <w:rsid w:val="00256240"/>
    <w:rsid w:val="00263DF6"/>
    <w:rsid w:val="002654E4"/>
    <w:rsid w:val="00286458"/>
    <w:rsid w:val="002935B5"/>
    <w:rsid w:val="002B1EE3"/>
    <w:rsid w:val="002B593D"/>
    <w:rsid w:val="002C1D70"/>
    <w:rsid w:val="002E45EE"/>
    <w:rsid w:val="002E5F19"/>
    <w:rsid w:val="002F3EE6"/>
    <w:rsid w:val="002F6F73"/>
    <w:rsid w:val="0030177D"/>
    <w:rsid w:val="00305570"/>
    <w:rsid w:val="0031081C"/>
    <w:rsid w:val="00313887"/>
    <w:rsid w:val="00317F6F"/>
    <w:rsid w:val="00320113"/>
    <w:rsid w:val="00324CC5"/>
    <w:rsid w:val="00325B50"/>
    <w:rsid w:val="003266BC"/>
    <w:rsid w:val="00345604"/>
    <w:rsid w:val="00351F38"/>
    <w:rsid w:val="0035670C"/>
    <w:rsid w:val="00357BCA"/>
    <w:rsid w:val="003772EB"/>
    <w:rsid w:val="003831D3"/>
    <w:rsid w:val="00384699"/>
    <w:rsid w:val="00384888"/>
    <w:rsid w:val="0039062E"/>
    <w:rsid w:val="00394C4F"/>
    <w:rsid w:val="003C1905"/>
    <w:rsid w:val="003C70C8"/>
    <w:rsid w:val="003D4FD9"/>
    <w:rsid w:val="003D67EE"/>
    <w:rsid w:val="003E2AC0"/>
    <w:rsid w:val="0040468D"/>
    <w:rsid w:val="00435E88"/>
    <w:rsid w:val="004371CC"/>
    <w:rsid w:val="00450AEB"/>
    <w:rsid w:val="0045713B"/>
    <w:rsid w:val="004628F0"/>
    <w:rsid w:val="00465A45"/>
    <w:rsid w:val="00465B91"/>
    <w:rsid w:val="00484101"/>
    <w:rsid w:val="004850E3"/>
    <w:rsid w:val="00487107"/>
    <w:rsid w:val="00487230"/>
    <w:rsid w:val="00492280"/>
    <w:rsid w:val="0049237C"/>
    <w:rsid w:val="00492581"/>
    <w:rsid w:val="004971F5"/>
    <w:rsid w:val="004974D9"/>
    <w:rsid w:val="004B0C2C"/>
    <w:rsid w:val="004D28A2"/>
    <w:rsid w:val="004E3057"/>
    <w:rsid w:val="004E4BB2"/>
    <w:rsid w:val="004E7383"/>
    <w:rsid w:val="004E76F7"/>
    <w:rsid w:val="004E79D2"/>
    <w:rsid w:val="004F0DA1"/>
    <w:rsid w:val="004F626B"/>
    <w:rsid w:val="005004F7"/>
    <w:rsid w:val="00503A69"/>
    <w:rsid w:val="00506410"/>
    <w:rsid w:val="00506519"/>
    <w:rsid w:val="00511E59"/>
    <w:rsid w:val="00515152"/>
    <w:rsid w:val="005201ED"/>
    <w:rsid w:val="00527BED"/>
    <w:rsid w:val="005317DD"/>
    <w:rsid w:val="00535BAB"/>
    <w:rsid w:val="00543C19"/>
    <w:rsid w:val="005525C2"/>
    <w:rsid w:val="00556196"/>
    <w:rsid w:val="0056043A"/>
    <w:rsid w:val="00561515"/>
    <w:rsid w:val="00564137"/>
    <w:rsid w:val="0057037D"/>
    <w:rsid w:val="0057356F"/>
    <w:rsid w:val="00574C0E"/>
    <w:rsid w:val="00576571"/>
    <w:rsid w:val="005839A8"/>
    <w:rsid w:val="00595988"/>
    <w:rsid w:val="005A5EE0"/>
    <w:rsid w:val="005D2A51"/>
    <w:rsid w:val="005E6FDD"/>
    <w:rsid w:val="005F1121"/>
    <w:rsid w:val="005F3D22"/>
    <w:rsid w:val="005F7200"/>
    <w:rsid w:val="00600DCA"/>
    <w:rsid w:val="0061464A"/>
    <w:rsid w:val="00615871"/>
    <w:rsid w:val="00615930"/>
    <w:rsid w:val="00616F13"/>
    <w:rsid w:val="006241B5"/>
    <w:rsid w:val="006325B0"/>
    <w:rsid w:val="00635AE6"/>
    <w:rsid w:val="00655DC0"/>
    <w:rsid w:val="00663293"/>
    <w:rsid w:val="00674421"/>
    <w:rsid w:val="006868AE"/>
    <w:rsid w:val="0069144D"/>
    <w:rsid w:val="006A4D64"/>
    <w:rsid w:val="006A671E"/>
    <w:rsid w:val="006C47CD"/>
    <w:rsid w:val="006D5D19"/>
    <w:rsid w:val="006D787D"/>
    <w:rsid w:val="006E08D0"/>
    <w:rsid w:val="006E0FC2"/>
    <w:rsid w:val="006E4892"/>
    <w:rsid w:val="0070700F"/>
    <w:rsid w:val="00711EDB"/>
    <w:rsid w:val="0072480A"/>
    <w:rsid w:val="00734DBB"/>
    <w:rsid w:val="00750F71"/>
    <w:rsid w:val="0075633B"/>
    <w:rsid w:val="00782511"/>
    <w:rsid w:val="00783F75"/>
    <w:rsid w:val="007869EA"/>
    <w:rsid w:val="00786E0E"/>
    <w:rsid w:val="00790D2C"/>
    <w:rsid w:val="007A3722"/>
    <w:rsid w:val="007A4D2B"/>
    <w:rsid w:val="007A5EC4"/>
    <w:rsid w:val="007B1CEE"/>
    <w:rsid w:val="007C080F"/>
    <w:rsid w:val="007C47D9"/>
    <w:rsid w:val="007C7B25"/>
    <w:rsid w:val="007D2F6F"/>
    <w:rsid w:val="007E2726"/>
    <w:rsid w:val="007E3DC4"/>
    <w:rsid w:val="007E474E"/>
    <w:rsid w:val="007F308C"/>
    <w:rsid w:val="007F53ED"/>
    <w:rsid w:val="007F54C3"/>
    <w:rsid w:val="00804E0E"/>
    <w:rsid w:val="008077DF"/>
    <w:rsid w:val="00823AE3"/>
    <w:rsid w:val="00825026"/>
    <w:rsid w:val="00835BB5"/>
    <w:rsid w:val="00840676"/>
    <w:rsid w:val="00842E86"/>
    <w:rsid w:val="00866791"/>
    <w:rsid w:val="008845BE"/>
    <w:rsid w:val="00884C60"/>
    <w:rsid w:val="00884EE8"/>
    <w:rsid w:val="0089358E"/>
    <w:rsid w:val="008A4506"/>
    <w:rsid w:val="008A495E"/>
    <w:rsid w:val="008A6C13"/>
    <w:rsid w:val="008B22DF"/>
    <w:rsid w:val="008B4F17"/>
    <w:rsid w:val="008C4885"/>
    <w:rsid w:val="008C7DA0"/>
    <w:rsid w:val="008D175D"/>
    <w:rsid w:val="008D1B1F"/>
    <w:rsid w:val="008D594D"/>
    <w:rsid w:val="008F0280"/>
    <w:rsid w:val="008F2FBC"/>
    <w:rsid w:val="008F4479"/>
    <w:rsid w:val="00904E3D"/>
    <w:rsid w:val="00910FC3"/>
    <w:rsid w:val="00916F48"/>
    <w:rsid w:val="00920312"/>
    <w:rsid w:val="00930EE5"/>
    <w:rsid w:val="00934814"/>
    <w:rsid w:val="00945303"/>
    <w:rsid w:val="00951377"/>
    <w:rsid w:val="00963FAE"/>
    <w:rsid w:val="009738E4"/>
    <w:rsid w:val="0097660A"/>
    <w:rsid w:val="00981631"/>
    <w:rsid w:val="009848A4"/>
    <w:rsid w:val="009B3B78"/>
    <w:rsid w:val="009B6877"/>
    <w:rsid w:val="009B6F31"/>
    <w:rsid w:val="009C11DA"/>
    <w:rsid w:val="009C18C7"/>
    <w:rsid w:val="009C37D6"/>
    <w:rsid w:val="009C3C69"/>
    <w:rsid w:val="009C68CD"/>
    <w:rsid w:val="009F10EC"/>
    <w:rsid w:val="009F1BDB"/>
    <w:rsid w:val="00A04750"/>
    <w:rsid w:val="00A10E76"/>
    <w:rsid w:val="00A21667"/>
    <w:rsid w:val="00A23BB4"/>
    <w:rsid w:val="00A35E42"/>
    <w:rsid w:val="00A4335A"/>
    <w:rsid w:val="00A4611C"/>
    <w:rsid w:val="00A50629"/>
    <w:rsid w:val="00A572A2"/>
    <w:rsid w:val="00A62AC2"/>
    <w:rsid w:val="00A73B8F"/>
    <w:rsid w:val="00A766DB"/>
    <w:rsid w:val="00A77EEC"/>
    <w:rsid w:val="00A828A3"/>
    <w:rsid w:val="00A82C90"/>
    <w:rsid w:val="00A9394A"/>
    <w:rsid w:val="00AA279E"/>
    <w:rsid w:val="00AA6978"/>
    <w:rsid w:val="00AB25FE"/>
    <w:rsid w:val="00AC0B62"/>
    <w:rsid w:val="00AE6BA8"/>
    <w:rsid w:val="00B02AA9"/>
    <w:rsid w:val="00B113EB"/>
    <w:rsid w:val="00B22092"/>
    <w:rsid w:val="00B226FA"/>
    <w:rsid w:val="00B26923"/>
    <w:rsid w:val="00B308E7"/>
    <w:rsid w:val="00B34A3B"/>
    <w:rsid w:val="00B41332"/>
    <w:rsid w:val="00B41AB0"/>
    <w:rsid w:val="00B50627"/>
    <w:rsid w:val="00B64CE7"/>
    <w:rsid w:val="00B64E8C"/>
    <w:rsid w:val="00B66020"/>
    <w:rsid w:val="00B66A24"/>
    <w:rsid w:val="00B67D34"/>
    <w:rsid w:val="00B7771A"/>
    <w:rsid w:val="00B86910"/>
    <w:rsid w:val="00BA2598"/>
    <w:rsid w:val="00BC2777"/>
    <w:rsid w:val="00BD706C"/>
    <w:rsid w:val="00BF5AA0"/>
    <w:rsid w:val="00C013CB"/>
    <w:rsid w:val="00C0237F"/>
    <w:rsid w:val="00C161A5"/>
    <w:rsid w:val="00C32756"/>
    <w:rsid w:val="00C33CC8"/>
    <w:rsid w:val="00C43B83"/>
    <w:rsid w:val="00C44050"/>
    <w:rsid w:val="00C53007"/>
    <w:rsid w:val="00C55D6C"/>
    <w:rsid w:val="00C743CF"/>
    <w:rsid w:val="00C9312A"/>
    <w:rsid w:val="00C95638"/>
    <w:rsid w:val="00CA5540"/>
    <w:rsid w:val="00CB00A2"/>
    <w:rsid w:val="00CC2E92"/>
    <w:rsid w:val="00CE22AF"/>
    <w:rsid w:val="00D4627F"/>
    <w:rsid w:val="00D46998"/>
    <w:rsid w:val="00D47D46"/>
    <w:rsid w:val="00D50AB7"/>
    <w:rsid w:val="00D64DA5"/>
    <w:rsid w:val="00D67219"/>
    <w:rsid w:val="00D72F28"/>
    <w:rsid w:val="00D74834"/>
    <w:rsid w:val="00D833ED"/>
    <w:rsid w:val="00D83E79"/>
    <w:rsid w:val="00DA1004"/>
    <w:rsid w:val="00DA7168"/>
    <w:rsid w:val="00DC2BFD"/>
    <w:rsid w:val="00DC45CE"/>
    <w:rsid w:val="00DC7C37"/>
    <w:rsid w:val="00DD04C1"/>
    <w:rsid w:val="00DD29D5"/>
    <w:rsid w:val="00DD518E"/>
    <w:rsid w:val="00DD7918"/>
    <w:rsid w:val="00DE257F"/>
    <w:rsid w:val="00DF087A"/>
    <w:rsid w:val="00DF3D7B"/>
    <w:rsid w:val="00DF60FB"/>
    <w:rsid w:val="00E07174"/>
    <w:rsid w:val="00E07A1E"/>
    <w:rsid w:val="00E12E46"/>
    <w:rsid w:val="00E248B5"/>
    <w:rsid w:val="00E275B7"/>
    <w:rsid w:val="00E3482F"/>
    <w:rsid w:val="00E374E7"/>
    <w:rsid w:val="00E47FF8"/>
    <w:rsid w:val="00E61F62"/>
    <w:rsid w:val="00E62118"/>
    <w:rsid w:val="00E726C6"/>
    <w:rsid w:val="00E910E0"/>
    <w:rsid w:val="00E94F23"/>
    <w:rsid w:val="00EA3F6F"/>
    <w:rsid w:val="00EA7E37"/>
    <w:rsid w:val="00EC09EB"/>
    <w:rsid w:val="00EC6C92"/>
    <w:rsid w:val="00ED23AE"/>
    <w:rsid w:val="00EE190B"/>
    <w:rsid w:val="00EE3A1A"/>
    <w:rsid w:val="00EF252F"/>
    <w:rsid w:val="00EF2E68"/>
    <w:rsid w:val="00F0220E"/>
    <w:rsid w:val="00F047AD"/>
    <w:rsid w:val="00F12E89"/>
    <w:rsid w:val="00F16D30"/>
    <w:rsid w:val="00F17B5A"/>
    <w:rsid w:val="00F24A85"/>
    <w:rsid w:val="00F61ADE"/>
    <w:rsid w:val="00F6388B"/>
    <w:rsid w:val="00F65F9E"/>
    <w:rsid w:val="00F713E2"/>
    <w:rsid w:val="00F77046"/>
    <w:rsid w:val="00F80282"/>
    <w:rsid w:val="00F802E3"/>
    <w:rsid w:val="00F822F5"/>
    <w:rsid w:val="00F959DB"/>
    <w:rsid w:val="00FA356A"/>
    <w:rsid w:val="00FA76E3"/>
    <w:rsid w:val="00FB521B"/>
    <w:rsid w:val="00FC4F8A"/>
    <w:rsid w:val="00FD06DC"/>
    <w:rsid w:val="00FF115A"/>
    <w:rsid w:val="00FF34ED"/>
    <w:rsid w:val="00FF443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79996C86"/>
  <w15:docId w15:val="{8D402F0A-E112-4916-9D4D-D944BC65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link w:val="FunotentextZchn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C2E92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6325B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18C3A24EB8A7468B564439295DC27B" ma:contentTypeVersion="4" ma:contentTypeDescription="Ein neues Dokument erstellen." ma:contentTypeScope="" ma:versionID="7cb117ac768b6311b32cfee1d189f0d2">
  <xsd:schema xmlns:xsd="http://www.w3.org/2001/XMLSchema" xmlns:xs="http://www.w3.org/2001/XMLSchema" xmlns:p="http://schemas.microsoft.com/office/2006/metadata/properties" xmlns:ns2="154b7004-1b56-4bdf-8106-9e2fd9640339" targetNamespace="http://schemas.microsoft.com/office/2006/metadata/properties" ma:root="true" ma:fieldsID="7394120bd4f98037adf93505f1b825a5" ns2:_="">
    <xsd:import namespace="154b7004-1b56-4bdf-8106-9e2fd96403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7004-1b56-4bdf-8106-9e2fd96403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0400E2-9714-4F3D-BE3C-4CE3F6D02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EBC490-27E4-46B1-A657-F4491BDB9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D51A4F-CCDE-4691-897B-5E078FE19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E214AE-C871-4630-9EFF-B5331C887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7004-1b56-4bdf-8106-9e2fd96403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Angebotsschreiben_VOL_II.dotm</Template>
  <TotalTime>0</TotalTime>
  <Pages>3</Pages>
  <Words>809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Hommer Maike</dc:creator>
  <cp:keywords/>
  <dc:description/>
  <cp:lastModifiedBy>Ameti-Schierz Dana</cp:lastModifiedBy>
  <cp:revision>10</cp:revision>
  <cp:lastPrinted>2026-01-20T12:25:00Z</cp:lastPrinted>
  <dcterms:created xsi:type="dcterms:W3CDTF">2026-01-20T12:25:00Z</dcterms:created>
  <dcterms:modified xsi:type="dcterms:W3CDTF">2026-06-03T07:48:00Z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31.00</vt:lpwstr>
  </property>
  <property fmtid="{D5CDD505-2E9C-101B-9397-08002B2CF9AE}" pid="3" name="ContentTypeId">
    <vt:lpwstr>0x0101000C18C3A24EB8A7468B564439295DC27B</vt:lpwstr>
  </property>
</Properties>
</file>