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DBD5C" w14:textId="77777777" w:rsidR="00A24322" w:rsidRPr="003A03DC" w:rsidRDefault="008F5B0E" w:rsidP="00406D24">
      <w:pPr>
        <w:pStyle w:val="Fuzeile"/>
        <w:tabs>
          <w:tab w:val="clear" w:pos="4536"/>
          <w:tab w:val="clear" w:pos="9072"/>
        </w:tabs>
        <w:spacing w:before="120" w:after="60"/>
        <w:rPr>
          <w:b/>
          <w:sz w:val="20"/>
        </w:rPr>
      </w:pPr>
      <w:r w:rsidRPr="003A03DC">
        <w:rPr>
          <w:b/>
          <w:sz w:val="20"/>
        </w:rPr>
        <w:fldChar w:fldCharType="begin">
          <w:ffData>
            <w:name w:val="Text70"/>
            <w:enabled/>
            <w:calcOnExit w:val="0"/>
            <w:textInput/>
          </w:ffData>
        </w:fldChar>
      </w:r>
      <w:bookmarkStart w:id="0" w:name="Text70"/>
      <w:r w:rsidR="00A24322" w:rsidRPr="003A03DC">
        <w:rPr>
          <w:b/>
          <w:sz w:val="20"/>
        </w:rPr>
        <w:instrText xml:space="preserve"> FORMTEXT </w:instrText>
      </w:r>
      <w:r w:rsidRPr="003A03DC">
        <w:rPr>
          <w:b/>
          <w:sz w:val="20"/>
        </w:rPr>
      </w:r>
      <w:r w:rsidRPr="003A03DC">
        <w:rPr>
          <w:b/>
          <w:sz w:val="20"/>
        </w:rPr>
        <w:fldChar w:fldCharType="separate"/>
      </w:r>
      <w:r w:rsidR="00270901" w:rsidRPr="003A03DC">
        <w:rPr>
          <w:b/>
          <w:noProof/>
          <w:sz w:val="20"/>
        </w:rPr>
        <w:t> </w:t>
      </w:r>
      <w:r w:rsidR="00270901" w:rsidRPr="003A03DC">
        <w:rPr>
          <w:b/>
          <w:noProof/>
          <w:sz w:val="20"/>
        </w:rPr>
        <w:t> </w:t>
      </w:r>
      <w:r w:rsidR="00270901" w:rsidRPr="003A03DC">
        <w:rPr>
          <w:b/>
          <w:noProof/>
          <w:sz w:val="20"/>
        </w:rPr>
        <w:t> </w:t>
      </w:r>
      <w:r w:rsidR="00270901" w:rsidRPr="003A03DC">
        <w:rPr>
          <w:b/>
          <w:noProof/>
          <w:sz w:val="20"/>
        </w:rPr>
        <w:t> </w:t>
      </w:r>
      <w:r w:rsidR="00270901" w:rsidRPr="003A03DC">
        <w:rPr>
          <w:b/>
          <w:noProof/>
          <w:sz w:val="20"/>
        </w:rPr>
        <w:t> </w:t>
      </w:r>
      <w:r w:rsidRPr="003A03DC">
        <w:rPr>
          <w:b/>
          <w:sz w:val="20"/>
        </w:rPr>
        <w:fldChar w:fldCharType="end"/>
      </w:r>
      <w:bookmarkEnd w:id="0"/>
    </w:p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0"/>
        <w:gridCol w:w="1744"/>
        <w:gridCol w:w="2061"/>
      </w:tblGrid>
      <w:tr w:rsidR="003A03DC" w:rsidRPr="003A03DC" w14:paraId="2EF69905" w14:textId="77777777" w:rsidTr="009E1C69">
        <w:tc>
          <w:tcPr>
            <w:tcW w:w="6160" w:type="dxa"/>
            <w:tcBorders>
              <w:bottom w:val="nil"/>
            </w:tcBorders>
          </w:tcPr>
          <w:p w14:paraId="15364F43" w14:textId="77777777" w:rsidR="00A24322" w:rsidRPr="003A03DC" w:rsidRDefault="00A24322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Bieter</w:t>
            </w:r>
          </w:p>
        </w:tc>
        <w:tc>
          <w:tcPr>
            <w:tcW w:w="1744" w:type="dxa"/>
            <w:tcBorders>
              <w:bottom w:val="nil"/>
            </w:tcBorders>
          </w:tcPr>
          <w:p w14:paraId="5F8B72D6" w14:textId="77777777" w:rsidR="00A24322" w:rsidRPr="003A03DC" w:rsidRDefault="00A24322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Vergabenummer</w:t>
            </w:r>
          </w:p>
        </w:tc>
        <w:tc>
          <w:tcPr>
            <w:tcW w:w="2061" w:type="dxa"/>
            <w:tcBorders>
              <w:bottom w:val="nil"/>
            </w:tcBorders>
          </w:tcPr>
          <w:p w14:paraId="03C1701C" w14:textId="77777777" w:rsidR="00A24322" w:rsidRPr="003A03DC" w:rsidRDefault="00A24322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Datum</w:t>
            </w:r>
          </w:p>
        </w:tc>
      </w:tr>
      <w:tr w:rsidR="003A03DC" w:rsidRPr="003A03DC" w14:paraId="6FE020D3" w14:textId="77777777" w:rsidTr="009E1C69">
        <w:trPr>
          <w:trHeight w:hRule="exact" w:val="340"/>
        </w:trPr>
        <w:tc>
          <w:tcPr>
            <w:tcW w:w="6160" w:type="dxa"/>
            <w:tcBorders>
              <w:top w:val="nil"/>
              <w:bottom w:val="single" w:sz="4" w:space="0" w:color="auto"/>
            </w:tcBorders>
            <w:vAlign w:val="bottom"/>
          </w:tcPr>
          <w:p w14:paraId="45592D28" w14:textId="77777777" w:rsidR="00A24322" w:rsidRPr="003A03DC" w:rsidRDefault="008F5B0E" w:rsidP="00111D30">
            <w:pPr>
              <w:spacing w:after="40"/>
              <w:ind w:left="-68"/>
              <w:jc w:val="left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IA_Textanfang"/>
                  <w:enabled/>
                  <w:calcOnExit w:val="0"/>
                  <w:textInput/>
                </w:ffData>
              </w:fldChar>
            </w:r>
            <w:bookmarkStart w:id="1" w:name="IA_Textanfang"/>
            <w:r w:rsidR="00A24322"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1"/>
          </w:p>
        </w:tc>
        <w:tc>
          <w:tcPr>
            <w:tcW w:w="1744" w:type="dxa"/>
            <w:tcBorders>
              <w:top w:val="nil"/>
              <w:bottom w:val="single" w:sz="4" w:space="0" w:color="auto"/>
            </w:tcBorders>
            <w:vAlign w:val="bottom"/>
          </w:tcPr>
          <w:p w14:paraId="0926374B" w14:textId="629570A6" w:rsidR="00A24322" w:rsidRPr="003A03DC" w:rsidRDefault="00EE46BA" w:rsidP="00B16D87">
            <w:pPr>
              <w:spacing w:after="40"/>
              <w:ind w:left="-68"/>
              <w:jc w:val="left"/>
              <w:rPr>
                <w:b/>
                <w:sz w:val="16"/>
                <w:szCs w:val="16"/>
              </w:rPr>
            </w:pPr>
            <w:r w:rsidRPr="003A03DC">
              <w:rPr>
                <w:b/>
                <w:sz w:val="16"/>
                <w:szCs w:val="16"/>
              </w:rPr>
              <w:fldChar w:fldCharType="begin">
                <w:ffData>
                  <w:name w:val="VbA_VergabeNr"/>
                  <w:enabled/>
                  <w:calcOnExit w:val="0"/>
                  <w:textInput/>
                </w:ffData>
              </w:fldChar>
            </w:r>
            <w:bookmarkStart w:id="2" w:name="VbA_VergabeNr"/>
            <w:r w:rsidRPr="003A03DC">
              <w:rPr>
                <w:b/>
                <w:sz w:val="16"/>
                <w:szCs w:val="16"/>
              </w:rPr>
              <w:instrText xml:space="preserve"> FORMTEXT </w:instrText>
            </w:r>
            <w:r w:rsidRPr="003A03DC">
              <w:rPr>
                <w:b/>
                <w:sz w:val="16"/>
                <w:szCs w:val="16"/>
              </w:rPr>
            </w:r>
            <w:r w:rsidRPr="003A03DC">
              <w:rPr>
                <w:b/>
                <w:sz w:val="16"/>
                <w:szCs w:val="16"/>
              </w:rPr>
              <w:fldChar w:fldCharType="separate"/>
            </w:r>
            <w:r w:rsidR="001E5A0F">
              <w:rPr>
                <w:b/>
                <w:noProof/>
                <w:sz w:val="16"/>
                <w:szCs w:val="16"/>
              </w:rPr>
              <w:t>26-20000771</w:t>
            </w:r>
            <w:r w:rsidR="000538A8">
              <w:rPr>
                <w:b/>
                <w:noProof/>
                <w:sz w:val="16"/>
                <w:szCs w:val="16"/>
              </w:rPr>
              <w:t>14</w:t>
            </w:r>
            <w:r w:rsidRPr="003A03DC">
              <w:rPr>
                <w:b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2061" w:type="dxa"/>
            <w:tcBorders>
              <w:top w:val="nil"/>
              <w:bottom w:val="single" w:sz="4" w:space="0" w:color="auto"/>
            </w:tcBorders>
            <w:vAlign w:val="bottom"/>
          </w:tcPr>
          <w:p w14:paraId="1A23F0F8" w14:textId="77777777" w:rsidR="00A24322" w:rsidRPr="003A03DC" w:rsidRDefault="008F5B0E" w:rsidP="00111D30">
            <w:pPr>
              <w:spacing w:after="40"/>
              <w:ind w:left="-68"/>
              <w:jc w:val="left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Datum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3" w:name="Datum"/>
            <w:r w:rsidR="00FD7F92"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3"/>
          </w:p>
        </w:tc>
      </w:tr>
      <w:tr w:rsidR="003A03DC" w:rsidRPr="003A03DC" w14:paraId="45624C7B" w14:textId="77777777" w:rsidTr="009E1C69">
        <w:tc>
          <w:tcPr>
            <w:tcW w:w="9965" w:type="dxa"/>
            <w:gridSpan w:val="3"/>
            <w:tcBorders>
              <w:top w:val="single" w:sz="4" w:space="0" w:color="auto"/>
              <w:bottom w:val="nil"/>
            </w:tcBorders>
          </w:tcPr>
          <w:p w14:paraId="04582A7A" w14:textId="77777777" w:rsidR="00A24322" w:rsidRPr="003A03DC" w:rsidRDefault="00DA2154" w:rsidP="00111D30">
            <w:pPr>
              <w:spacing w:before="40"/>
              <w:ind w:left="-68"/>
              <w:rPr>
                <w:sz w:val="16"/>
                <w:szCs w:val="16"/>
              </w:rPr>
            </w:pPr>
            <w:r w:rsidRPr="003A03DC">
              <w:rPr>
                <w:sz w:val="16"/>
                <w:szCs w:val="16"/>
              </w:rPr>
              <w:t>M</w:t>
            </w:r>
            <w:r w:rsidR="00A24322" w:rsidRPr="003A03DC">
              <w:rPr>
                <w:sz w:val="16"/>
                <w:szCs w:val="16"/>
              </w:rPr>
              <w:t>aßnahme</w:t>
            </w:r>
          </w:p>
        </w:tc>
      </w:tr>
      <w:tr w:rsidR="003A03DC" w:rsidRPr="003A03DC" w14:paraId="5CB3C09D" w14:textId="77777777" w:rsidTr="009E1C69">
        <w:trPr>
          <w:trHeight w:val="601"/>
        </w:trPr>
        <w:tc>
          <w:tcPr>
            <w:tcW w:w="9965" w:type="dxa"/>
            <w:gridSpan w:val="3"/>
            <w:tcBorders>
              <w:top w:val="nil"/>
            </w:tcBorders>
          </w:tcPr>
          <w:p w14:paraId="671CF36E" w14:textId="77777777" w:rsidR="00A24322" w:rsidRPr="003A03DC" w:rsidRDefault="00EE46BA" w:rsidP="00C7363D">
            <w:pPr>
              <w:ind w:left="-68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VbP_Liegenschaft"/>
                  <w:enabled/>
                  <w:calcOnExit w:val="0"/>
                  <w:textInput/>
                </w:ffData>
              </w:fldChar>
            </w:r>
            <w:bookmarkStart w:id="4" w:name="VbP_Liegenschaft"/>
            <w:r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C7363D">
              <w:rPr>
                <w:b/>
                <w:noProof/>
                <w:sz w:val="22"/>
              </w:rPr>
              <w:t> </w:t>
            </w:r>
            <w:r w:rsidR="00C7363D">
              <w:rPr>
                <w:b/>
                <w:noProof/>
                <w:sz w:val="22"/>
              </w:rPr>
              <w:t> </w:t>
            </w:r>
            <w:r w:rsidR="00C7363D">
              <w:rPr>
                <w:b/>
                <w:noProof/>
                <w:sz w:val="22"/>
              </w:rPr>
              <w:t> </w:t>
            </w:r>
            <w:r w:rsidR="00C7363D">
              <w:rPr>
                <w:b/>
                <w:noProof/>
                <w:sz w:val="22"/>
              </w:rPr>
              <w:t> </w:t>
            </w:r>
            <w:r w:rsidR="00C7363D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4"/>
            <w:r w:rsidR="00270901" w:rsidRPr="003A03DC">
              <w:rPr>
                <w:b/>
                <w:sz w:val="22"/>
              </w:rPr>
              <w:t xml:space="preserve">, </w:t>
            </w:r>
            <w:r w:rsidRPr="003A03DC">
              <w:rPr>
                <w:b/>
                <w:sz w:val="22"/>
              </w:rPr>
              <w:fldChar w:fldCharType="begin">
                <w:ffData>
                  <w:name w:val="VbP_BezMassnahme"/>
                  <w:enabled/>
                  <w:calcOnExit w:val="0"/>
                  <w:textInput/>
                </w:ffData>
              </w:fldChar>
            </w:r>
            <w:bookmarkStart w:id="5" w:name="VbP_BezMassnahme"/>
            <w:r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C7363D">
              <w:rPr>
                <w:b/>
                <w:noProof/>
                <w:sz w:val="22"/>
              </w:rPr>
              <w:t> </w:t>
            </w:r>
            <w:r w:rsidR="00C7363D">
              <w:rPr>
                <w:b/>
                <w:noProof/>
                <w:sz w:val="22"/>
              </w:rPr>
              <w:t> </w:t>
            </w:r>
            <w:r w:rsidR="00C7363D">
              <w:rPr>
                <w:b/>
                <w:noProof/>
                <w:sz w:val="22"/>
              </w:rPr>
              <w:t> </w:t>
            </w:r>
            <w:r w:rsidR="00C7363D">
              <w:rPr>
                <w:b/>
                <w:noProof/>
                <w:sz w:val="22"/>
              </w:rPr>
              <w:t> </w:t>
            </w:r>
            <w:r w:rsidR="00C7363D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5"/>
          </w:p>
        </w:tc>
      </w:tr>
      <w:tr w:rsidR="003A03DC" w:rsidRPr="003A03DC" w14:paraId="1F0ABA92" w14:textId="77777777" w:rsidTr="009E1C69">
        <w:tc>
          <w:tcPr>
            <w:tcW w:w="9965" w:type="dxa"/>
            <w:gridSpan w:val="3"/>
            <w:tcBorders>
              <w:bottom w:val="nil"/>
            </w:tcBorders>
          </w:tcPr>
          <w:p w14:paraId="76F13853" w14:textId="77777777" w:rsidR="00A24322" w:rsidRPr="003A03DC" w:rsidRDefault="006E2077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Leistung</w:t>
            </w:r>
          </w:p>
        </w:tc>
      </w:tr>
      <w:tr w:rsidR="003A03DC" w:rsidRPr="003A03DC" w14:paraId="5458021C" w14:textId="77777777" w:rsidTr="009E1C69">
        <w:trPr>
          <w:trHeight w:val="556"/>
        </w:trPr>
        <w:tc>
          <w:tcPr>
            <w:tcW w:w="9965" w:type="dxa"/>
            <w:gridSpan w:val="3"/>
            <w:tcBorders>
              <w:top w:val="nil"/>
            </w:tcBorders>
          </w:tcPr>
          <w:p w14:paraId="79A43499" w14:textId="12284478" w:rsidR="003176F6" w:rsidRPr="003A03DC" w:rsidRDefault="00EE46BA" w:rsidP="009E162C">
            <w:pPr>
              <w:spacing w:before="20" w:line="220" w:lineRule="exact"/>
              <w:ind w:left="-68"/>
              <w:jc w:val="left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VbA_BezLeistung"/>
                  <w:enabled/>
                  <w:calcOnExit w:val="0"/>
                  <w:textInput/>
                </w:ffData>
              </w:fldChar>
            </w:r>
            <w:bookmarkStart w:id="6" w:name="VbA_BezLeistung"/>
            <w:r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1E5A0F" w:rsidRPr="001E5A0F">
              <w:rPr>
                <w:b/>
                <w:sz w:val="22"/>
              </w:rPr>
              <w:t>Externe Unterstützungsleistungen für den Betrieb und die Weiterentwicklung von NExt</w:t>
            </w:r>
            <w:r w:rsidRPr="003A03DC">
              <w:rPr>
                <w:b/>
                <w:sz w:val="22"/>
              </w:rPr>
              <w:fldChar w:fldCharType="end"/>
            </w:r>
            <w:bookmarkEnd w:id="6"/>
          </w:p>
          <w:p w14:paraId="2B82CF50" w14:textId="77777777" w:rsidR="004E6527" w:rsidRPr="003A03DC" w:rsidRDefault="003176F6" w:rsidP="003176F6">
            <w:pPr>
              <w:tabs>
                <w:tab w:val="left" w:pos="529"/>
              </w:tabs>
              <w:rPr>
                <w:sz w:val="22"/>
              </w:rPr>
            </w:pPr>
            <w:r w:rsidRPr="003A03DC">
              <w:rPr>
                <w:sz w:val="22"/>
              </w:rPr>
              <w:tab/>
            </w:r>
          </w:p>
        </w:tc>
      </w:tr>
      <w:tr w:rsidR="003A03DC" w:rsidRPr="003A03DC" w14:paraId="2801D99E" w14:textId="77777777" w:rsidTr="009E1C69">
        <w:trPr>
          <w:trHeight w:hRule="exact" w:val="284"/>
        </w:trPr>
        <w:tc>
          <w:tcPr>
            <w:tcW w:w="99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55C20A" w14:textId="77777777" w:rsidR="00F01A8D" w:rsidRPr="003A03DC" w:rsidRDefault="00F01A8D" w:rsidP="00B65946">
            <w:pPr>
              <w:rPr>
                <w:sz w:val="20"/>
              </w:rPr>
            </w:pPr>
          </w:p>
        </w:tc>
      </w:tr>
      <w:tr w:rsidR="003A03DC" w:rsidRPr="003A03DC" w14:paraId="0F38D6EA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065006" w14:textId="77777777" w:rsidR="00FD7F92" w:rsidRPr="003A03DC" w:rsidRDefault="00FD7F92" w:rsidP="00123FEF">
            <w:pPr>
              <w:ind w:left="-68"/>
              <w:jc w:val="left"/>
              <w:rPr>
                <w:sz w:val="20"/>
              </w:rPr>
            </w:pPr>
            <w:r w:rsidRPr="003A03DC">
              <w:rPr>
                <w:sz w:val="20"/>
              </w:rPr>
              <w:t>Ergänzung des Angebotsschreibens</w:t>
            </w:r>
          </w:p>
        </w:tc>
      </w:tr>
      <w:tr w:rsidR="003A03DC" w:rsidRPr="003A03DC" w14:paraId="290C9FBE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999598" w14:textId="77777777" w:rsidR="00FD7F92" w:rsidRPr="003A03DC" w:rsidRDefault="00FD7F92" w:rsidP="00111D30">
            <w:pPr>
              <w:ind w:left="-68"/>
              <w:rPr>
                <w:sz w:val="20"/>
              </w:rPr>
            </w:pPr>
          </w:p>
        </w:tc>
      </w:tr>
      <w:tr w:rsidR="003A03DC" w:rsidRPr="003A03DC" w14:paraId="5ADE4106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59065A" w14:textId="77777777" w:rsidR="00123FEF" w:rsidRPr="003A03DC" w:rsidRDefault="00C640F0" w:rsidP="00123FEF">
            <w:pPr>
              <w:ind w:left="-68"/>
              <w:jc w:val="left"/>
              <w:rPr>
                <w:b/>
                <w:sz w:val="20"/>
              </w:rPr>
            </w:pPr>
            <w:r w:rsidRPr="003A03DC">
              <w:rPr>
                <w:b/>
                <w:sz w:val="20"/>
              </w:rPr>
              <w:t xml:space="preserve">Verzeichnis </w:t>
            </w:r>
            <w:r w:rsidR="00FD7F92" w:rsidRPr="003A03DC">
              <w:rPr>
                <w:b/>
                <w:sz w:val="20"/>
              </w:rPr>
              <w:t xml:space="preserve">über Art und Umfang der Leistungen, für die sich der Bieter der Fähigkeiten </w:t>
            </w:r>
          </w:p>
          <w:p w14:paraId="46558BBA" w14:textId="77777777" w:rsidR="00FD7F92" w:rsidRPr="003A03DC" w:rsidRDefault="00123FEF" w:rsidP="00956508">
            <w:pPr>
              <w:ind w:left="-68"/>
              <w:jc w:val="left"/>
              <w:rPr>
                <w:b/>
                <w:sz w:val="20"/>
              </w:rPr>
            </w:pPr>
            <w:r w:rsidRPr="003A03DC">
              <w:rPr>
                <w:b/>
                <w:sz w:val="20"/>
              </w:rPr>
              <w:t xml:space="preserve">(Mittel/Kapazitäten) </w:t>
            </w:r>
            <w:r w:rsidR="00FD7F92" w:rsidRPr="003A03DC">
              <w:rPr>
                <w:b/>
                <w:sz w:val="20"/>
              </w:rPr>
              <w:t>anderer Unternehmen bedienen wird</w:t>
            </w:r>
          </w:p>
        </w:tc>
      </w:tr>
      <w:tr w:rsidR="003A03DC" w:rsidRPr="003A03DC" w14:paraId="6AECEDBD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7176F2" w14:textId="77777777" w:rsidR="00FD7F92" w:rsidRPr="003A03DC" w:rsidRDefault="00FD7F92" w:rsidP="00111D30">
            <w:pPr>
              <w:ind w:left="-68"/>
              <w:rPr>
                <w:sz w:val="20"/>
              </w:rPr>
            </w:pPr>
          </w:p>
        </w:tc>
      </w:tr>
      <w:tr w:rsidR="003A03DC" w:rsidRPr="003A03DC" w14:paraId="4C535AEE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6964F9" w14:textId="77777777" w:rsidR="00FD7F92" w:rsidRPr="003A03DC" w:rsidRDefault="00FD7F92" w:rsidP="00111D30">
            <w:pPr>
              <w:ind w:left="-68"/>
              <w:rPr>
                <w:sz w:val="20"/>
              </w:rPr>
            </w:pPr>
            <w:r w:rsidRPr="003A03DC">
              <w:rPr>
                <w:sz w:val="20"/>
              </w:rPr>
              <w:t>Zur Ausführung der im Angebot enthaltenen Leistungen benenne ich Art und Umfang der Teilleistun</w:t>
            </w:r>
            <w:r w:rsidR="00F01A8D" w:rsidRPr="003A03DC">
              <w:rPr>
                <w:sz w:val="20"/>
              </w:rPr>
              <w:t>gen, für die ich m</w:t>
            </w:r>
            <w:r w:rsidRPr="003A03DC">
              <w:rPr>
                <w:sz w:val="20"/>
              </w:rPr>
              <w:t>ich/wir uns der Fähigkeiten anderer Unternehmen bedienen werde(n).</w:t>
            </w:r>
          </w:p>
        </w:tc>
      </w:tr>
    </w:tbl>
    <w:p w14:paraId="34D43853" w14:textId="77777777" w:rsidR="00B52577" w:rsidRPr="003A03DC" w:rsidRDefault="00B52577" w:rsidP="00DA2154">
      <w:pPr>
        <w:ind w:left="-68"/>
        <w:rPr>
          <w:sz w:val="16"/>
        </w:rPr>
        <w:sectPr w:rsidR="00B52577" w:rsidRPr="003A03DC" w:rsidSect="004D6B04">
          <w:footerReference w:type="default" r:id="rId10"/>
          <w:headerReference w:type="first" r:id="rId11"/>
          <w:footerReference w:type="first" r:id="rId12"/>
          <w:pgSz w:w="11906" w:h="16838" w:code="9"/>
          <w:pgMar w:top="1985" w:right="851" w:bottom="567" w:left="1134" w:header="720" w:footer="454" w:gutter="0"/>
          <w:cols w:space="720"/>
          <w:titlePg/>
        </w:sectPr>
      </w:pPr>
    </w:p>
    <w:p w14:paraId="4C819627" w14:textId="77777777" w:rsidR="00B52577" w:rsidRPr="003A03DC" w:rsidRDefault="00B52577" w:rsidP="00DA2154">
      <w:pPr>
        <w:ind w:left="-68"/>
        <w:rPr>
          <w:sz w:val="16"/>
        </w:rPr>
        <w:sectPr w:rsidR="00B52577" w:rsidRPr="003A03DC" w:rsidSect="004D6B04">
          <w:type w:val="continuous"/>
          <w:pgSz w:w="11906" w:h="16838" w:code="9"/>
          <w:pgMar w:top="1985" w:right="851" w:bottom="567" w:left="1134" w:header="720" w:footer="454" w:gutter="0"/>
          <w:cols w:space="720"/>
          <w:titlePg/>
        </w:sectPr>
      </w:pPr>
    </w:p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12"/>
        <w:gridCol w:w="7153"/>
      </w:tblGrid>
      <w:tr w:rsidR="003A03DC" w:rsidRPr="003A03DC" w14:paraId="7E845585" w14:textId="77777777" w:rsidTr="009E1C69">
        <w:trPr>
          <w:trHeight w:val="240"/>
          <w:tblHeader/>
        </w:trPr>
        <w:tc>
          <w:tcPr>
            <w:tcW w:w="2812" w:type="dxa"/>
            <w:tcBorders>
              <w:left w:val="nil"/>
            </w:tcBorders>
            <w:vAlign w:val="center"/>
          </w:tcPr>
          <w:p w14:paraId="226A3362" w14:textId="77777777" w:rsidR="00A24322" w:rsidRPr="003A03DC" w:rsidRDefault="00DA2154" w:rsidP="00DA2154">
            <w:pPr>
              <w:ind w:left="-68"/>
              <w:rPr>
                <w:sz w:val="18"/>
              </w:rPr>
            </w:pPr>
            <w:r w:rsidRPr="003A03DC">
              <w:rPr>
                <w:sz w:val="18"/>
              </w:rPr>
              <w:t>Positionsnr.</w:t>
            </w:r>
            <w:r w:rsidR="00376279" w:rsidRPr="003A03DC">
              <w:rPr>
                <w:sz w:val="18"/>
              </w:rPr>
              <w:t>/Leistungsbereich</w:t>
            </w:r>
          </w:p>
        </w:tc>
        <w:tc>
          <w:tcPr>
            <w:tcW w:w="7153" w:type="dxa"/>
            <w:tcBorders>
              <w:right w:val="nil"/>
            </w:tcBorders>
            <w:vAlign w:val="center"/>
          </w:tcPr>
          <w:p w14:paraId="5F41E894" w14:textId="77777777" w:rsidR="00A24322" w:rsidRPr="003A03DC" w:rsidRDefault="00A24322" w:rsidP="00DA2154">
            <w:pPr>
              <w:rPr>
                <w:sz w:val="18"/>
              </w:rPr>
            </w:pPr>
            <w:r w:rsidRPr="003A03DC">
              <w:rPr>
                <w:sz w:val="18"/>
              </w:rPr>
              <w:t>Beschreibung der Teilleistungen</w:t>
            </w:r>
          </w:p>
        </w:tc>
      </w:tr>
      <w:tr w:rsidR="003A03DC" w:rsidRPr="003A03DC" w14:paraId="12448185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35D1D4C4" w14:textId="77777777" w:rsidR="00A24322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7" w:name="Text64"/>
            <w:r w:rsidR="00A24322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  <w:bookmarkEnd w:id="7"/>
          </w:p>
        </w:tc>
        <w:tc>
          <w:tcPr>
            <w:tcW w:w="7153" w:type="dxa"/>
            <w:tcBorders>
              <w:right w:val="nil"/>
            </w:tcBorders>
          </w:tcPr>
          <w:p w14:paraId="4DDC2A03" w14:textId="77777777" w:rsidR="00242EA8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8" w:name="Text65"/>
            <w:r w:rsidR="00A24322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  <w:bookmarkEnd w:id="8"/>
          </w:p>
        </w:tc>
      </w:tr>
      <w:tr w:rsidR="003A03DC" w:rsidRPr="003A03DC" w14:paraId="68FBE1F4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69298948" w14:textId="77777777" w:rsidR="00C4786B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C4786B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7984714F" w14:textId="77777777" w:rsidR="00C4786B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C4786B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71106BBA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22182A08" w14:textId="77777777" w:rsidR="00F32819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141126F6" w14:textId="77777777" w:rsidR="00F32819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58EB786F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1E01BFE6" w14:textId="77777777" w:rsidR="00F32819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442BA1D0" w14:textId="77777777" w:rsidR="00F32819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28E694A5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5C782C4A" w14:textId="77777777" w:rsidR="00212C81" w:rsidRPr="003A03DC" w:rsidRDefault="00212C81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0947F74A" w14:textId="77777777" w:rsidR="00212C81" w:rsidRPr="003A03DC" w:rsidRDefault="00212C81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16819FC4" w14:textId="77777777" w:rsidTr="009E1C69">
        <w:trPr>
          <w:trHeight w:val="1701"/>
        </w:trPr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E151B6" w14:textId="77777777" w:rsidR="00B52577" w:rsidRPr="003A03DC" w:rsidRDefault="008F5B0E" w:rsidP="00212C81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lastRenderedPageBreak/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088FCE" w14:textId="77777777" w:rsidR="00B52577" w:rsidRPr="003A03DC" w:rsidRDefault="008F5B0E" w:rsidP="00B52577">
            <w:pPr>
              <w:keepNext/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2405EDBE" w14:textId="77777777" w:rsidTr="009E1C69">
        <w:trPr>
          <w:trHeight w:val="1701"/>
        </w:trPr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DAD216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BA4C17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</w:tbl>
    <w:p w14:paraId="127E4E45" w14:textId="77777777" w:rsidR="00212C81" w:rsidRPr="003A03DC" w:rsidRDefault="00212C81"/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1"/>
        <w:gridCol w:w="5954"/>
      </w:tblGrid>
      <w:tr w:rsidR="003A03DC" w:rsidRPr="003A03DC" w14:paraId="54F70395" w14:textId="77777777" w:rsidTr="009E1C69">
        <w:trPr>
          <w:trHeight w:val="240"/>
          <w:tblHeader/>
        </w:trPr>
        <w:tc>
          <w:tcPr>
            <w:tcW w:w="996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128D620B" w14:textId="77777777" w:rsidR="00212C81" w:rsidRPr="003A03DC" w:rsidRDefault="00212C81" w:rsidP="00CB0F22">
            <w:pPr>
              <w:ind w:left="-57"/>
              <w:rPr>
                <w:b/>
                <w:sz w:val="20"/>
              </w:rPr>
            </w:pPr>
            <w:r w:rsidRPr="003A03DC">
              <w:rPr>
                <w:b/>
                <w:sz w:val="20"/>
              </w:rPr>
              <w:t>In Hinsicht auf meine/unsere wirtschaftliche und finanzielle Leistungsfähigkeit</w:t>
            </w:r>
          </w:p>
        </w:tc>
      </w:tr>
      <w:tr w:rsidR="003A03DC" w:rsidRPr="003A03DC" w14:paraId="0B08E090" w14:textId="77777777" w:rsidTr="009E1C69">
        <w:trPr>
          <w:trHeight w:val="240"/>
          <w:tblHeader/>
        </w:trPr>
        <w:tc>
          <w:tcPr>
            <w:tcW w:w="4011" w:type="dxa"/>
            <w:tcBorders>
              <w:left w:val="nil"/>
            </w:tcBorders>
            <w:vAlign w:val="center"/>
          </w:tcPr>
          <w:p w14:paraId="23513ED3" w14:textId="77777777" w:rsidR="00212C81" w:rsidRPr="003A03DC" w:rsidRDefault="00212C81" w:rsidP="003726AC">
            <w:pPr>
              <w:ind w:left="-68"/>
              <w:rPr>
                <w:sz w:val="18"/>
              </w:rPr>
            </w:pPr>
            <w:r w:rsidRPr="003A03DC">
              <w:rPr>
                <w:sz w:val="18"/>
              </w:rPr>
              <w:t>Name des Unternehmens</w:t>
            </w:r>
          </w:p>
        </w:tc>
        <w:tc>
          <w:tcPr>
            <w:tcW w:w="5954" w:type="dxa"/>
            <w:tcBorders>
              <w:right w:val="nil"/>
            </w:tcBorders>
            <w:vAlign w:val="center"/>
          </w:tcPr>
          <w:p w14:paraId="7EE3FA5E" w14:textId="77777777" w:rsidR="00212C81" w:rsidRPr="003A03DC" w:rsidRDefault="00212C81" w:rsidP="003726AC">
            <w:pPr>
              <w:rPr>
                <w:sz w:val="18"/>
              </w:rPr>
            </w:pPr>
            <w:r w:rsidRPr="003A03DC">
              <w:rPr>
                <w:sz w:val="18"/>
              </w:rPr>
              <w:t>Angabe zu der von diesem Unternehmen überlassenen Eignung</w:t>
            </w:r>
          </w:p>
        </w:tc>
      </w:tr>
      <w:tr w:rsidR="003A03DC" w:rsidRPr="003A03DC" w14:paraId="5453EA4F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9BA3E4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EB48C7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39CDAC49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50C7BE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0BA534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22068D4A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5731AE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19ACCB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601B8612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67036E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FB91F7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036C344A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F35C79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2F5212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</w:tbl>
    <w:p w14:paraId="691EB3C0" w14:textId="77777777" w:rsidR="00A24322" w:rsidRPr="003A03DC" w:rsidRDefault="00A24322">
      <w:pPr>
        <w:rPr>
          <w:sz w:val="16"/>
          <w:szCs w:val="16"/>
        </w:rPr>
      </w:pPr>
    </w:p>
    <w:sectPr w:rsidR="00A24322" w:rsidRPr="003A03DC" w:rsidSect="004D6B04">
      <w:headerReference w:type="first" r:id="rId13"/>
      <w:type w:val="continuous"/>
      <w:pgSz w:w="11906" w:h="16838" w:code="9"/>
      <w:pgMar w:top="1503" w:right="851" w:bottom="567" w:left="1134" w:header="720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1AFD5" w14:textId="77777777" w:rsidR="00814FA8" w:rsidRDefault="00814FA8" w:rsidP="00111D30">
      <w:r>
        <w:separator/>
      </w:r>
    </w:p>
  </w:endnote>
  <w:endnote w:type="continuationSeparator" w:id="0">
    <w:p w14:paraId="3A689BDB" w14:textId="77777777" w:rsidR="00814FA8" w:rsidRDefault="00814FA8" w:rsidP="00111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C03B7" w14:textId="1AEBB24A" w:rsidR="00D43FD0" w:rsidRDefault="00D43FD0" w:rsidP="003A03DC">
    <w:pPr>
      <w:pStyle w:val="Fuzeile"/>
      <w:tabs>
        <w:tab w:val="clear" w:pos="9072"/>
        <w:tab w:val="right" w:pos="9923"/>
      </w:tabs>
      <w:rPr>
        <w:sz w:val="14"/>
      </w:rPr>
    </w:pPr>
    <w:r>
      <w:rPr>
        <w:sz w:val="14"/>
      </w:rPr>
      <w:t>Vordr. 11029 c  (PC)    0</w:t>
    </w:r>
    <w:r w:rsidR="00212C81">
      <w:rPr>
        <w:sz w:val="14"/>
      </w:rPr>
      <w:t>4</w:t>
    </w:r>
    <w:r>
      <w:rPr>
        <w:sz w:val="14"/>
      </w:rPr>
      <w:t>.1</w:t>
    </w:r>
    <w:r w:rsidR="00212C81">
      <w:rPr>
        <w:sz w:val="14"/>
      </w:rPr>
      <w:t>6</w:t>
    </w:r>
    <w:r>
      <w:rPr>
        <w:sz w:val="14"/>
      </w:rPr>
      <w:tab/>
    </w:r>
    <w:r>
      <w:rPr>
        <w:sz w:val="14"/>
      </w:rPr>
      <w:tab/>
    </w:r>
    <w:r w:rsidRPr="00092D91">
      <w:rPr>
        <w:sz w:val="14"/>
      </w:rPr>
      <w:t xml:space="preserve">Seite </w:t>
    </w:r>
    <w:r w:rsidR="008F5B0E" w:rsidRPr="00092D91">
      <w:rPr>
        <w:sz w:val="14"/>
      </w:rPr>
      <w:fldChar w:fldCharType="begin"/>
    </w:r>
    <w:r w:rsidRPr="00092D91">
      <w:rPr>
        <w:sz w:val="14"/>
      </w:rPr>
      <w:instrText xml:space="preserve"> PAGE </w:instrText>
    </w:r>
    <w:r w:rsidR="008F5B0E" w:rsidRPr="00092D91">
      <w:rPr>
        <w:sz w:val="14"/>
      </w:rPr>
      <w:fldChar w:fldCharType="separate"/>
    </w:r>
    <w:r w:rsidR="00E35E12">
      <w:rPr>
        <w:noProof/>
        <w:sz w:val="14"/>
      </w:rPr>
      <w:t>2</w:t>
    </w:r>
    <w:r w:rsidR="008F5B0E" w:rsidRPr="00092D91">
      <w:rPr>
        <w:sz w:val="14"/>
      </w:rPr>
      <w:fldChar w:fldCharType="end"/>
    </w:r>
    <w:r w:rsidRPr="00092D91">
      <w:rPr>
        <w:sz w:val="14"/>
      </w:rPr>
      <w:t xml:space="preserve"> von </w:t>
    </w:r>
    <w:r w:rsidR="008F5B0E" w:rsidRPr="00092D91">
      <w:rPr>
        <w:sz w:val="14"/>
      </w:rPr>
      <w:fldChar w:fldCharType="begin"/>
    </w:r>
    <w:r w:rsidRPr="00092D91">
      <w:rPr>
        <w:sz w:val="14"/>
      </w:rPr>
      <w:instrText xml:space="preserve"> NUMPAGES </w:instrText>
    </w:r>
    <w:r w:rsidR="008F5B0E" w:rsidRPr="00092D91">
      <w:rPr>
        <w:sz w:val="14"/>
      </w:rPr>
      <w:fldChar w:fldCharType="separate"/>
    </w:r>
    <w:r w:rsidR="00E35E12">
      <w:rPr>
        <w:noProof/>
        <w:sz w:val="14"/>
      </w:rPr>
      <w:t>2</w:t>
    </w:r>
    <w:r w:rsidR="008F5B0E" w:rsidRPr="00092D91">
      <w:rPr>
        <w:sz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0D2C3" w14:textId="32E33152" w:rsidR="00E141CD" w:rsidRDefault="00E141CD" w:rsidP="003A03DC">
    <w:pPr>
      <w:pStyle w:val="Fuzeile"/>
      <w:tabs>
        <w:tab w:val="clear" w:pos="9072"/>
        <w:tab w:val="right" w:pos="9923"/>
      </w:tabs>
      <w:rPr>
        <w:sz w:val="14"/>
      </w:rPr>
    </w:pPr>
    <w:r>
      <w:rPr>
        <w:sz w:val="14"/>
      </w:rPr>
      <w:t xml:space="preserve">Vordr. 11029 c  (PC)    </w:t>
    </w:r>
    <w:r w:rsidR="00DA2154">
      <w:rPr>
        <w:sz w:val="14"/>
      </w:rPr>
      <w:t>0</w:t>
    </w:r>
    <w:r w:rsidR="00212C81">
      <w:rPr>
        <w:sz w:val="14"/>
      </w:rPr>
      <w:t>4</w:t>
    </w:r>
    <w:r>
      <w:rPr>
        <w:sz w:val="14"/>
      </w:rPr>
      <w:t>.</w:t>
    </w:r>
    <w:r w:rsidR="006E2077">
      <w:rPr>
        <w:sz w:val="14"/>
      </w:rPr>
      <w:t>1</w:t>
    </w:r>
    <w:r w:rsidR="00212C81">
      <w:rPr>
        <w:sz w:val="14"/>
      </w:rPr>
      <w:t>6</w:t>
    </w:r>
    <w:r>
      <w:rPr>
        <w:sz w:val="14"/>
      </w:rPr>
      <w:tab/>
    </w:r>
    <w:r>
      <w:rPr>
        <w:sz w:val="14"/>
      </w:rPr>
      <w:tab/>
    </w:r>
    <w:r w:rsidRPr="00092D91">
      <w:rPr>
        <w:sz w:val="14"/>
      </w:rPr>
      <w:t xml:space="preserve">Seite </w:t>
    </w:r>
    <w:r w:rsidR="008F5B0E" w:rsidRPr="00092D91">
      <w:rPr>
        <w:sz w:val="14"/>
      </w:rPr>
      <w:fldChar w:fldCharType="begin"/>
    </w:r>
    <w:r w:rsidRPr="00092D91">
      <w:rPr>
        <w:sz w:val="14"/>
      </w:rPr>
      <w:instrText xml:space="preserve"> PAGE </w:instrText>
    </w:r>
    <w:r w:rsidR="008F5B0E" w:rsidRPr="00092D91">
      <w:rPr>
        <w:sz w:val="14"/>
      </w:rPr>
      <w:fldChar w:fldCharType="separate"/>
    </w:r>
    <w:r w:rsidR="00E35E12">
      <w:rPr>
        <w:noProof/>
        <w:sz w:val="14"/>
      </w:rPr>
      <w:t>1</w:t>
    </w:r>
    <w:r w:rsidR="008F5B0E" w:rsidRPr="00092D91">
      <w:rPr>
        <w:sz w:val="14"/>
      </w:rPr>
      <w:fldChar w:fldCharType="end"/>
    </w:r>
    <w:r w:rsidRPr="00092D91">
      <w:rPr>
        <w:sz w:val="14"/>
      </w:rPr>
      <w:t xml:space="preserve"> von </w:t>
    </w:r>
    <w:r w:rsidR="008F5B0E" w:rsidRPr="00092D91">
      <w:rPr>
        <w:sz w:val="14"/>
      </w:rPr>
      <w:fldChar w:fldCharType="begin"/>
    </w:r>
    <w:r w:rsidRPr="00092D91">
      <w:rPr>
        <w:sz w:val="14"/>
      </w:rPr>
      <w:instrText xml:space="preserve"> NUMPAGES </w:instrText>
    </w:r>
    <w:r w:rsidR="008F5B0E" w:rsidRPr="00092D91">
      <w:rPr>
        <w:sz w:val="14"/>
      </w:rPr>
      <w:fldChar w:fldCharType="separate"/>
    </w:r>
    <w:r w:rsidR="00E35E12">
      <w:rPr>
        <w:noProof/>
        <w:sz w:val="14"/>
      </w:rPr>
      <w:t>2</w:t>
    </w:r>
    <w:r w:rsidR="008F5B0E" w:rsidRPr="00092D91"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8DAE1" w14:textId="77777777" w:rsidR="00814FA8" w:rsidRPr="0029109C" w:rsidRDefault="00814FA8" w:rsidP="0029109C">
      <w:pPr>
        <w:pStyle w:val="Fuzeile"/>
        <w:rPr>
          <w:sz w:val="12"/>
          <w:szCs w:val="12"/>
        </w:rPr>
      </w:pPr>
      <w:r w:rsidRPr="0029109C">
        <w:rPr>
          <w:sz w:val="12"/>
          <w:szCs w:val="12"/>
        </w:rPr>
        <w:t>_________________</w:t>
      </w:r>
    </w:p>
  </w:footnote>
  <w:footnote w:type="continuationSeparator" w:id="0">
    <w:p w14:paraId="119BE7F9" w14:textId="77777777" w:rsidR="00814FA8" w:rsidRDefault="00814FA8" w:rsidP="00111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ED103" w14:textId="77777777" w:rsidR="00731970" w:rsidRDefault="00731970">
    <w:pPr>
      <w:pStyle w:val="Kopfzeile"/>
    </w:pPr>
    <w:r w:rsidRPr="00731970">
      <w:rPr>
        <w:noProof/>
      </w:rPr>
      <w:drawing>
        <wp:anchor distT="0" distB="0" distL="114300" distR="114300" simplePos="0" relativeHeight="251659264" behindDoc="0" locked="1" layoutInCell="1" allowOverlap="1" wp14:anchorId="6A32668B" wp14:editId="2A94D70C">
          <wp:simplePos x="0" y="0"/>
          <wp:positionH relativeFrom="column">
            <wp:posOffset>2050627</wp:posOffset>
          </wp:positionH>
          <wp:positionV relativeFrom="paragraph">
            <wp:posOffset>-461433</wp:posOffset>
          </wp:positionV>
          <wp:extent cx="2092536" cy="1151466"/>
          <wp:effectExtent l="19050" t="0" r="5080" b="0"/>
          <wp:wrapNone/>
          <wp:docPr id="5" name="Grafik 2" descr="BBk_Logo_mit-Schutzraum_1C(rgb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k_Logo_mit-Schutzraum_1C(rgb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0420" cy="1152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1D888" w14:textId="77777777" w:rsidR="00731970" w:rsidRDefault="0073197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CCE89628"/>
    <w:lvl w:ilvl="0">
      <w:start w:val="1"/>
      <w:numFmt w:val="decimal"/>
      <w:pStyle w:val="berschrift1"/>
      <w:lvlText w:val="%1"/>
      <w:lvlJc w:val="left"/>
      <w:pPr>
        <w:tabs>
          <w:tab w:val="num" w:pos="1021"/>
        </w:tabs>
        <w:ind w:left="1021" w:hanging="1021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1021"/>
        </w:tabs>
        <w:ind w:left="1021" w:hanging="1021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1021"/>
        </w:tabs>
        <w:ind w:left="1021" w:hanging="1021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1021"/>
        </w:tabs>
        <w:ind w:left="1021" w:hanging="1021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21"/>
        </w:tabs>
        <w:ind w:left="1021" w:hanging="1021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143F28"/>
    <w:multiLevelType w:val="singleLevel"/>
    <w:tmpl w:val="42DEA7A4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8C3BDF"/>
    <w:multiLevelType w:val="singleLevel"/>
    <w:tmpl w:val="0DACC514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3" w15:restartNumberingAfterBreak="0">
    <w:nsid w:val="36F3389C"/>
    <w:multiLevelType w:val="singleLevel"/>
    <w:tmpl w:val="C1D4572A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37602D99"/>
    <w:multiLevelType w:val="singleLevel"/>
    <w:tmpl w:val="EFA2A768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F530A54"/>
    <w:multiLevelType w:val="singleLevel"/>
    <w:tmpl w:val="C08EBA16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3BF2DB9"/>
    <w:multiLevelType w:val="singleLevel"/>
    <w:tmpl w:val="7E6EBE14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9492B0B"/>
    <w:multiLevelType w:val="singleLevel"/>
    <w:tmpl w:val="580E857E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8" w15:restartNumberingAfterBreak="0">
    <w:nsid w:val="53327B02"/>
    <w:multiLevelType w:val="singleLevel"/>
    <w:tmpl w:val="7A5443A6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90B3196"/>
    <w:multiLevelType w:val="singleLevel"/>
    <w:tmpl w:val="0A965826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E3A2F60"/>
    <w:multiLevelType w:val="singleLevel"/>
    <w:tmpl w:val="8AB6EE76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F801D4E"/>
    <w:multiLevelType w:val="singleLevel"/>
    <w:tmpl w:val="2EE0981C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82422633">
    <w:abstractNumId w:val="3"/>
  </w:num>
  <w:num w:numId="2" w16cid:durableId="827943571">
    <w:abstractNumId w:val="7"/>
  </w:num>
  <w:num w:numId="3" w16cid:durableId="184171279">
    <w:abstractNumId w:val="9"/>
  </w:num>
  <w:num w:numId="4" w16cid:durableId="767433125">
    <w:abstractNumId w:val="6"/>
  </w:num>
  <w:num w:numId="5" w16cid:durableId="105008322">
    <w:abstractNumId w:val="1"/>
  </w:num>
  <w:num w:numId="6" w16cid:durableId="39205276">
    <w:abstractNumId w:val="11"/>
  </w:num>
  <w:num w:numId="7" w16cid:durableId="1165782509">
    <w:abstractNumId w:val="0"/>
  </w:num>
  <w:num w:numId="8" w16cid:durableId="398676689">
    <w:abstractNumId w:val="0"/>
  </w:num>
  <w:num w:numId="9" w16cid:durableId="1813518490">
    <w:abstractNumId w:val="0"/>
  </w:num>
  <w:num w:numId="10" w16cid:durableId="592513664">
    <w:abstractNumId w:val="3"/>
  </w:num>
  <w:num w:numId="11" w16cid:durableId="1931741663">
    <w:abstractNumId w:val="2"/>
  </w:num>
  <w:num w:numId="12" w16cid:durableId="1965116554">
    <w:abstractNumId w:val="7"/>
  </w:num>
  <w:num w:numId="13" w16cid:durableId="1028793334">
    <w:abstractNumId w:val="7"/>
  </w:num>
  <w:num w:numId="14" w16cid:durableId="552273352">
    <w:abstractNumId w:val="7"/>
  </w:num>
  <w:num w:numId="15" w16cid:durableId="732315163">
    <w:abstractNumId w:val="11"/>
  </w:num>
  <w:num w:numId="16" w16cid:durableId="966620742">
    <w:abstractNumId w:val="5"/>
  </w:num>
  <w:num w:numId="17" w16cid:durableId="1632785509">
    <w:abstractNumId w:val="7"/>
  </w:num>
  <w:num w:numId="18" w16cid:durableId="1586301778">
    <w:abstractNumId w:val="7"/>
  </w:num>
  <w:num w:numId="19" w16cid:durableId="1350763466">
    <w:abstractNumId w:val="7"/>
  </w:num>
  <w:num w:numId="20" w16cid:durableId="528567568">
    <w:abstractNumId w:val="8"/>
  </w:num>
  <w:num w:numId="21" w16cid:durableId="1893299192">
    <w:abstractNumId w:val="3"/>
  </w:num>
  <w:num w:numId="22" w16cid:durableId="602419563">
    <w:abstractNumId w:val="3"/>
  </w:num>
  <w:num w:numId="23" w16cid:durableId="453015590">
    <w:abstractNumId w:val="6"/>
  </w:num>
  <w:num w:numId="24" w16cid:durableId="1434936330">
    <w:abstractNumId w:val="7"/>
  </w:num>
  <w:num w:numId="25" w16cid:durableId="444421506">
    <w:abstractNumId w:val="6"/>
  </w:num>
  <w:num w:numId="26" w16cid:durableId="386150234">
    <w:abstractNumId w:val="6"/>
  </w:num>
  <w:num w:numId="27" w16cid:durableId="1652784008">
    <w:abstractNumId w:val="7"/>
  </w:num>
  <w:num w:numId="28" w16cid:durableId="937710743">
    <w:abstractNumId w:val="5"/>
  </w:num>
  <w:num w:numId="29" w16cid:durableId="656350490">
    <w:abstractNumId w:val="10"/>
  </w:num>
  <w:num w:numId="30" w16cid:durableId="549150482">
    <w:abstractNumId w:val="6"/>
  </w:num>
  <w:num w:numId="31" w16cid:durableId="509180916">
    <w:abstractNumId w:val="7"/>
  </w:num>
  <w:num w:numId="32" w16cid:durableId="1221215030">
    <w:abstractNumId w:val="5"/>
  </w:num>
  <w:num w:numId="33" w16cid:durableId="1085541912">
    <w:abstractNumId w:val="10"/>
  </w:num>
  <w:num w:numId="34" w16cid:durableId="1092894283">
    <w:abstractNumId w:val="6"/>
  </w:num>
  <w:num w:numId="35" w16cid:durableId="1716852420">
    <w:abstractNumId w:val="4"/>
  </w:num>
  <w:num w:numId="36" w16cid:durableId="2048333982">
    <w:abstractNumId w:val="0"/>
  </w:num>
  <w:num w:numId="37" w16cid:durableId="2049185975">
    <w:abstractNumId w:val="0"/>
  </w:num>
  <w:num w:numId="38" w16cid:durableId="1873226388">
    <w:abstractNumId w:val="0"/>
  </w:num>
  <w:num w:numId="39" w16cid:durableId="962686195">
    <w:abstractNumId w:val="0"/>
  </w:num>
  <w:num w:numId="40" w16cid:durableId="1311980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0XgJaX7zFuaRvdygXh11BNAyZDVDtjjcaQ+8Jfc+Z28GcXoXVFytVQjnRC/uwCAJ/kIrx0jhUK4eHRE7mjuhLw==" w:saltValue="guBjgllhJSwTK79xiOBWOw==" w:algorithmName="SHA-512"/>
  <w:defaultTabStop w:val="709"/>
  <w:autoHyphenation/>
  <w:consecutiveHyphenLimit w:val="3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KW" w:val="mKW"/>
  </w:docVars>
  <w:rsids>
    <w:rsidRoot w:val="009C6806"/>
    <w:rsid w:val="0001619C"/>
    <w:rsid w:val="00025508"/>
    <w:rsid w:val="00037EC1"/>
    <w:rsid w:val="000407A3"/>
    <w:rsid w:val="000538A8"/>
    <w:rsid w:val="00092D91"/>
    <w:rsid w:val="00097D3F"/>
    <w:rsid w:val="000A064E"/>
    <w:rsid w:val="000B4A8B"/>
    <w:rsid w:val="000B7C7E"/>
    <w:rsid w:val="000D5C68"/>
    <w:rsid w:val="000E5622"/>
    <w:rsid w:val="00111D30"/>
    <w:rsid w:val="00123FEF"/>
    <w:rsid w:val="001307B3"/>
    <w:rsid w:val="0016039A"/>
    <w:rsid w:val="0018527F"/>
    <w:rsid w:val="001946BB"/>
    <w:rsid w:val="001A0F0B"/>
    <w:rsid w:val="001A3603"/>
    <w:rsid w:val="001D0A63"/>
    <w:rsid w:val="001D1538"/>
    <w:rsid w:val="001E5A0F"/>
    <w:rsid w:val="00212C81"/>
    <w:rsid w:val="00232C42"/>
    <w:rsid w:val="002357DE"/>
    <w:rsid w:val="00242EA8"/>
    <w:rsid w:val="0024698B"/>
    <w:rsid w:val="00263D70"/>
    <w:rsid w:val="00270901"/>
    <w:rsid w:val="002720BE"/>
    <w:rsid w:val="00283DE0"/>
    <w:rsid w:val="002877F1"/>
    <w:rsid w:val="00287D01"/>
    <w:rsid w:val="00290AD6"/>
    <w:rsid w:val="0029109C"/>
    <w:rsid w:val="002D44CE"/>
    <w:rsid w:val="003021E8"/>
    <w:rsid w:val="003176F6"/>
    <w:rsid w:val="00351E50"/>
    <w:rsid w:val="00373836"/>
    <w:rsid w:val="00376279"/>
    <w:rsid w:val="003A03DC"/>
    <w:rsid w:val="003A4643"/>
    <w:rsid w:val="003B58D0"/>
    <w:rsid w:val="003B6CE2"/>
    <w:rsid w:val="003E268A"/>
    <w:rsid w:val="00400DDA"/>
    <w:rsid w:val="00406D24"/>
    <w:rsid w:val="00411B4F"/>
    <w:rsid w:val="004201B4"/>
    <w:rsid w:val="004533A2"/>
    <w:rsid w:val="00470948"/>
    <w:rsid w:val="004A11C7"/>
    <w:rsid w:val="004D5FEC"/>
    <w:rsid w:val="004D67D3"/>
    <w:rsid w:val="004D6B04"/>
    <w:rsid w:val="004E6527"/>
    <w:rsid w:val="00516F54"/>
    <w:rsid w:val="005267B1"/>
    <w:rsid w:val="00536F1B"/>
    <w:rsid w:val="00543CB4"/>
    <w:rsid w:val="00550D35"/>
    <w:rsid w:val="00596809"/>
    <w:rsid w:val="005A09D1"/>
    <w:rsid w:val="005A568D"/>
    <w:rsid w:val="005F4D18"/>
    <w:rsid w:val="00625F40"/>
    <w:rsid w:val="006503B7"/>
    <w:rsid w:val="006B5993"/>
    <w:rsid w:val="006C62D8"/>
    <w:rsid w:val="006C7B53"/>
    <w:rsid w:val="006E201A"/>
    <w:rsid w:val="006E2077"/>
    <w:rsid w:val="006E244D"/>
    <w:rsid w:val="006F1891"/>
    <w:rsid w:val="006F5F87"/>
    <w:rsid w:val="007131E0"/>
    <w:rsid w:val="00721C1A"/>
    <w:rsid w:val="00723FFB"/>
    <w:rsid w:val="00725DF2"/>
    <w:rsid w:val="00731970"/>
    <w:rsid w:val="007418ED"/>
    <w:rsid w:val="007677C3"/>
    <w:rsid w:val="00780C77"/>
    <w:rsid w:val="00794F92"/>
    <w:rsid w:val="007A24DB"/>
    <w:rsid w:val="007B14A8"/>
    <w:rsid w:val="008114FF"/>
    <w:rsid w:val="00814FA8"/>
    <w:rsid w:val="00816045"/>
    <w:rsid w:val="00816747"/>
    <w:rsid w:val="00822123"/>
    <w:rsid w:val="00845D08"/>
    <w:rsid w:val="00876895"/>
    <w:rsid w:val="008A30FA"/>
    <w:rsid w:val="008B107E"/>
    <w:rsid w:val="008E06E7"/>
    <w:rsid w:val="008F5B0E"/>
    <w:rsid w:val="008F7AD5"/>
    <w:rsid w:val="009372F4"/>
    <w:rsid w:val="00942A1E"/>
    <w:rsid w:val="00946C80"/>
    <w:rsid w:val="00946DD9"/>
    <w:rsid w:val="0095248E"/>
    <w:rsid w:val="00956508"/>
    <w:rsid w:val="00974F8D"/>
    <w:rsid w:val="00983A35"/>
    <w:rsid w:val="009A237F"/>
    <w:rsid w:val="009A622A"/>
    <w:rsid w:val="009B6A58"/>
    <w:rsid w:val="009C6806"/>
    <w:rsid w:val="009D3BF4"/>
    <w:rsid w:val="009E162C"/>
    <w:rsid w:val="009E1C69"/>
    <w:rsid w:val="00A155D0"/>
    <w:rsid w:val="00A24322"/>
    <w:rsid w:val="00A71CC0"/>
    <w:rsid w:val="00AA332D"/>
    <w:rsid w:val="00AB013E"/>
    <w:rsid w:val="00B14A71"/>
    <w:rsid w:val="00B1586B"/>
    <w:rsid w:val="00B16D87"/>
    <w:rsid w:val="00B23AF5"/>
    <w:rsid w:val="00B26D75"/>
    <w:rsid w:val="00B34FCB"/>
    <w:rsid w:val="00B52577"/>
    <w:rsid w:val="00B61A04"/>
    <w:rsid w:val="00B65946"/>
    <w:rsid w:val="00B7118B"/>
    <w:rsid w:val="00B9377D"/>
    <w:rsid w:val="00B95A39"/>
    <w:rsid w:val="00C00683"/>
    <w:rsid w:val="00C04227"/>
    <w:rsid w:val="00C0728E"/>
    <w:rsid w:val="00C07DD6"/>
    <w:rsid w:val="00C16766"/>
    <w:rsid w:val="00C4786B"/>
    <w:rsid w:val="00C640F0"/>
    <w:rsid w:val="00C65C13"/>
    <w:rsid w:val="00C706E1"/>
    <w:rsid w:val="00C7185A"/>
    <w:rsid w:val="00C7363D"/>
    <w:rsid w:val="00C74933"/>
    <w:rsid w:val="00CB0F22"/>
    <w:rsid w:val="00CB2FFB"/>
    <w:rsid w:val="00CE4817"/>
    <w:rsid w:val="00CF2CA1"/>
    <w:rsid w:val="00D25A87"/>
    <w:rsid w:val="00D43FD0"/>
    <w:rsid w:val="00D710D8"/>
    <w:rsid w:val="00D95469"/>
    <w:rsid w:val="00D9688F"/>
    <w:rsid w:val="00D96FC9"/>
    <w:rsid w:val="00DA2154"/>
    <w:rsid w:val="00DA6630"/>
    <w:rsid w:val="00E110FA"/>
    <w:rsid w:val="00E141CD"/>
    <w:rsid w:val="00E1499A"/>
    <w:rsid w:val="00E17C33"/>
    <w:rsid w:val="00E33930"/>
    <w:rsid w:val="00E35E12"/>
    <w:rsid w:val="00E37852"/>
    <w:rsid w:val="00E46E2D"/>
    <w:rsid w:val="00E610D9"/>
    <w:rsid w:val="00E81BFC"/>
    <w:rsid w:val="00E82381"/>
    <w:rsid w:val="00EB1E55"/>
    <w:rsid w:val="00EB6FE6"/>
    <w:rsid w:val="00EE46BA"/>
    <w:rsid w:val="00F01A8D"/>
    <w:rsid w:val="00F25B91"/>
    <w:rsid w:val="00F32819"/>
    <w:rsid w:val="00F3429F"/>
    <w:rsid w:val="00F41E85"/>
    <w:rsid w:val="00F51F40"/>
    <w:rsid w:val="00F61CEA"/>
    <w:rsid w:val="00F83F2A"/>
    <w:rsid w:val="00F8534F"/>
    <w:rsid w:val="00F8653E"/>
    <w:rsid w:val="00F97E27"/>
    <w:rsid w:val="00FB6D46"/>
    <w:rsid w:val="00FC53C2"/>
    <w:rsid w:val="00FD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DEF07B"/>
  <w15:docId w15:val="{2A7B5546-F221-49B2-97F5-36479A592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14A71"/>
    <w:pPr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B14A71"/>
    <w:pPr>
      <w:keepNext/>
      <w:numPr>
        <w:numId w:val="36"/>
      </w:numPr>
      <w:spacing w:before="360" w:after="180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B14A71"/>
    <w:pPr>
      <w:keepNext/>
      <w:numPr>
        <w:ilvl w:val="1"/>
        <w:numId w:val="36"/>
      </w:numPr>
      <w:spacing w:before="240" w:after="120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B14A71"/>
    <w:pPr>
      <w:keepNext/>
      <w:numPr>
        <w:ilvl w:val="2"/>
        <w:numId w:val="36"/>
      </w:numPr>
      <w:spacing w:before="180" w:after="120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B14A71"/>
    <w:pPr>
      <w:keepNext/>
      <w:numPr>
        <w:ilvl w:val="3"/>
        <w:numId w:val="36"/>
      </w:numPr>
      <w:spacing w:before="160" w:after="120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B14A71"/>
    <w:pPr>
      <w:numPr>
        <w:ilvl w:val="4"/>
        <w:numId w:val="36"/>
      </w:numPr>
      <w:spacing w:before="140" w:after="120"/>
      <w:outlineLvl w:val="4"/>
    </w:pPr>
    <w:rPr>
      <w:i/>
      <w:sz w:val="22"/>
    </w:rPr>
  </w:style>
  <w:style w:type="paragraph" w:styleId="berschrift6">
    <w:name w:val="heading 6"/>
    <w:basedOn w:val="Standard"/>
    <w:next w:val="Standard"/>
    <w:qFormat/>
    <w:rsid w:val="00B14A71"/>
    <w:pPr>
      <w:keepNext/>
      <w:outlineLvl w:val="5"/>
    </w:pPr>
    <w:rPr>
      <w:b/>
      <w:sz w:val="20"/>
    </w:rPr>
  </w:style>
  <w:style w:type="paragraph" w:styleId="berschrift7">
    <w:name w:val="heading 7"/>
    <w:basedOn w:val="Standard"/>
    <w:next w:val="Standard"/>
    <w:qFormat/>
    <w:rsid w:val="00B14A71"/>
    <w:pPr>
      <w:keepNext/>
      <w:ind w:hanging="70"/>
      <w:outlineLvl w:val="6"/>
    </w:pPr>
    <w:rPr>
      <w:b/>
      <w:sz w:val="20"/>
    </w:rPr>
  </w:style>
  <w:style w:type="paragraph" w:styleId="berschrift8">
    <w:name w:val="heading 8"/>
    <w:basedOn w:val="Standard"/>
    <w:next w:val="Standard"/>
    <w:qFormat/>
    <w:rsid w:val="00B14A71"/>
    <w:pPr>
      <w:keepNext/>
      <w:outlineLvl w:val="7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inrckung1a">
    <w:name w:val="Einrückung1a"/>
    <w:basedOn w:val="Standard"/>
    <w:semiHidden/>
    <w:rsid w:val="00B14A71"/>
    <w:pPr>
      <w:numPr>
        <w:numId w:val="11"/>
      </w:numPr>
      <w:spacing w:after="240"/>
    </w:pPr>
  </w:style>
  <w:style w:type="paragraph" w:customStyle="1" w:styleId="Einrckung1b">
    <w:name w:val="Einrückung1b"/>
    <w:basedOn w:val="Standard"/>
    <w:semiHidden/>
    <w:rsid w:val="00B14A71"/>
    <w:pPr>
      <w:numPr>
        <w:numId w:val="20"/>
      </w:numPr>
      <w:spacing w:after="240"/>
      <w:ind w:left="357" w:hanging="357"/>
    </w:pPr>
  </w:style>
  <w:style w:type="paragraph" w:customStyle="1" w:styleId="Einrckung2a">
    <w:name w:val="Einrückung2a"/>
    <w:basedOn w:val="Standard"/>
    <w:semiHidden/>
    <w:rsid w:val="00B14A71"/>
    <w:pPr>
      <w:numPr>
        <w:numId w:val="3"/>
      </w:numPr>
      <w:spacing w:after="240"/>
      <w:ind w:left="714" w:hanging="357"/>
    </w:pPr>
  </w:style>
  <w:style w:type="paragraph" w:customStyle="1" w:styleId="Einrckung2b">
    <w:name w:val="Einrückung2b"/>
    <w:basedOn w:val="Standard"/>
    <w:semiHidden/>
    <w:rsid w:val="00B14A71"/>
    <w:pPr>
      <w:numPr>
        <w:numId w:val="34"/>
      </w:numPr>
      <w:spacing w:after="240"/>
      <w:ind w:left="714" w:hanging="357"/>
    </w:pPr>
  </w:style>
  <w:style w:type="paragraph" w:customStyle="1" w:styleId="Einrckung3a">
    <w:name w:val="Einrückung3a"/>
    <w:basedOn w:val="Standard"/>
    <w:semiHidden/>
    <w:rsid w:val="00B14A71"/>
    <w:pPr>
      <w:numPr>
        <w:numId w:val="5"/>
      </w:numPr>
      <w:spacing w:after="240"/>
      <w:ind w:left="1071" w:hanging="357"/>
    </w:pPr>
  </w:style>
  <w:style w:type="paragraph" w:customStyle="1" w:styleId="Einrckung3b">
    <w:name w:val="Einrückung3b"/>
    <w:basedOn w:val="Standard"/>
    <w:semiHidden/>
    <w:rsid w:val="00B14A71"/>
    <w:pPr>
      <w:numPr>
        <w:numId w:val="32"/>
      </w:numPr>
      <w:spacing w:after="240"/>
      <w:ind w:left="1071" w:hanging="357"/>
    </w:pPr>
  </w:style>
  <w:style w:type="paragraph" w:styleId="Funotentext">
    <w:name w:val="footnote text"/>
    <w:basedOn w:val="Standard"/>
    <w:semiHidden/>
    <w:rsid w:val="00B14A71"/>
    <w:pPr>
      <w:ind w:left="284" w:hanging="284"/>
    </w:pPr>
    <w:rPr>
      <w:sz w:val="20"/>
    </w:rPr>
  </w:style>
  <w:style w:type="paragraph" w:styleId="Fuzeile">
    <w:name w:val="footer"/>
    <w:basedOn w:val="Standard"/>
    <w:rsid w:val="00B14A71"/>
    <w:pPr>
      <w:tabs>
        <w:tab w:val="center" w:pos="4536"/>
        <w:tab w:val="right" w:pos="9072"/>
      </w:tabs>
    </w:pPr>
  </w:style>
  <w:style w:type="paragraph" w:customStyle="1" w:styleId="HngEinrckung1">
    <w:name w:val="Häng. Einrückung1"/>
    <w:basedOn w:val="Standard"/>
    <w:semiHidden/>
    <w:rsid w:val="00B14A71"/>
    <w:pPr>
      <w:ind w:left="567" w:hanging="567"/>
    </w:pPr>
  </w:style>
  <w:style w:type="paragraph" w:customStyle="1" w:styleId="HngEinrckung2">
    <w:name w:val="Häng. Einrückung2"/>
    <w:basedOn w:val="HngEinrckung1"/>
    <w:semiHidden/>
    <w:rsid w:val="00B14A71"/>
    <w:pPr>
      <w:ind w:left="1134"/>
    </w:pPr>
  </w:style>
  <w:style w:type="paragraph" w:customStyle="1" w:styleId="HngEinrckung3">
    <w:name w:val="Häng. Einrückung3"/>
    <w:basedOn w:val="HngEinrckung2"/>
    <w:semiHidden/>
    <w:rsid w:val="00B14A71"/>
    <w:pPr>
      <w:ind w:left="1701"/>
    </w:pPr>
  </w:style>
  <w:style w:type="paragraph" w:styleId="Kopfzeile">
    <w:name w:val="header"/>
    <w:basedOn w:val="Standard"/>
    <w:rsid w:val="00B14A71"/>
    <w:pPr>
      <w:tabs>
        <w:tab w:val="center" w:pos="4536"/>
        <w:tab w:val="right" w:pos="9072"/>
      </w:tabs>
    </w:pPr>
  </w:style>
  <w:style w:type="character" w:styleId="Seitenzahl">
    <w:name w:val="page number"/>
    <w:rsid w:val="00B14A71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  <w:rsid w:val="00B14A71"/>
    <w:pPr>
      <w:tabs>
        <w:tab w:val="right" w:leader="dot" w:pos="9071"/>
      </w:tabs>
      <w:spacing w:before="120" w:after="120"/>
      <w:ind w:left="709" w:hanging="709"/>
      <w:jc w:val="left"/>
    </w:pPr>
    <w:rPr>
      <w:b/>
      <w:caps/>
      <w:sz w:val="22"/>
    </w:rPr>
  </w:style>
  <w:style w:type="paragraph" w:styleId="Verzeichnis2">
    <w:name w:val="toc 2"/>
    <w:basedOn w:val="Standard"/>
    <w:next w:val="Standard"/>
    <w:autoRedefine/>
    <w:semiHidden/>
    <w:rsid w:val="00B14A71"/>
    <w:pPr>
      <w:tabs>
        <w:tab w:val="right" w:leader="dot" w:pos="9071"/>
      </w:tabs>
      <w:spacing w:after="60"/>
      <w:ind w:left="709" w:hanging="709"/>
      <w:jc w:val="left"/>
    </w:pPr>
    <w:rPr>
      <w:smallCaps/>
      <w:sz w:val="22"/>
    </w:rPr>
  </w:style>
  <w:style w:type="paragraph" w:styleId="Verzeichnis3">
    <w:name w:val="toc 3"/>
    <w:basedOn w:val="Standard"/>
    <w:next w:val="Standard"/>
    <w:autoRedefine/>
    <w:semiHidden/>
    <w:rsid w:val="00B14A71"/>
    <w:pPr>
      <w:tabs>
        <w:tab w:val="right" w:leader="dot" w:pos="9071"/>
      </w:tabs>
      <w:ind w:left="709" w:hanging="709"/>
      <w:jc w:val="left"/>
    </w:pPr>
    <w:rPr>
      <w:smallCaps/>
      <w:sz w:val="20"/>
    </w:rPr>
  </w:style>
  <w:style w:type="paragraph" w:customStyle="1" w:styleId="Einrckung1c">
    <w:name w:val="Einrückung1c"/>
    <w:basedOn w:val="Standard"/>
    <w:semiHidden/>
    <w:rsid w:val="00B14A71"/>
    <w:pPr>
      <w:numPr>
        <w:numId w:val="22"/>
      </w:numPr>
      <w:spacing w:after="240"/>
      <w:ind w:left="357" w:hanging="357"/>
    </w:pPr>
  </w:style>
  <w:style w:type="paragraph" w:customStyle="1" w:styleId="Einrckung2c">
    <w:name w:val="Einrückung2c"/>
    <w:basedOn w:val="Standard"/>
    <w:semiHidden/>
    <w:rsid w:val="00B14A71"/>
    <w:pPr>
      <w:numPr>
        <w:numId w:val="31"/>
      </w:numPr>
      <w:spacing w:after="240"/>
      <w:ind w:left="714"/>
    </w:pPr>
  </w:style>
  <w:style w:type="paragraph" w:customStyle="1" w:styleId="Einrckung3c">
    <w:name w:val="Einrückung3c"/>
    <w:basedOn w:val="Standard"/>
    <w:semiHidden/>
    <w:rsid w:val="00B14A71"/>
    <w:pPr>
      <w:numPr>
        <w:numId w:val="33"/>
      </w:numPr>
      <w:spacing w:after="240"/>
      <w:ind w:left="1071" w:hanging="357"/>
    </w:pPr>
  </w:style>
  <w:style w:type="paragraph" w:styleId="Verzeichnis4">
    <w:name w:val="toc 4"/>
    <w:basedOn w:val="Standard"/>
    <w:next w:val="Standard"/>
    <w:autoRedefine/>
    <w:semiHidden/>
    <w:rsid w:val="00B14A71"/>
    <w:pPr>
      <w:tabs>
        <w:tab w:val="right" w:leader="dot" w:pos="9071"/>
      </w:tabs>
      <w:ind w:left="709" w:hanging="709"/>
      <w:jc w:val="left"/>
    </w:pPr>
    <w:rPr>
      <w:sz w:val="18"/>
    </w:rPr>
  </w:style>
  <w:style w:type="paragraph" w:customStyle="1" w:styleId="Abstand112">
    <w:name w:val="Abstand 1 1/2"/>
    <w:basedOn w:val="Standard"/>
    <w:rsid w:val="00B14A71"/>
    <w:pPr>
      <w:spacing w:line="360" w:lineRule="auto"/>
    </w:pPr>
  </w:style>
  <w:style w:type="paragraph" w:customStyle="1" w:styleId="Einrckung4a">
    <w:name w:val="Einrückung4a"/>
    <w:basedOn w:val="Standard"/>
    <w:semiHidden/>
    <w:rsid w:val="00B14A71"/>
    <w:pPr>
      <w:numPr>
        <w:numId w:val="35"/>
      </w:numPr>
      <w:spacing w:after="240"/>
      <w:ind w:left="1429" w:hanging="357"/>
    </w:pPr>
  </w:style>
  <w:style w:type="paragraph" w:styleId="Verzeichnis5">
    <w:name w:val="toc 5"/>
    <w:basedOn w:val="Standard"/>
    <w:next w:val="Standard"/>
    <w:autoRedefine/>
    <w:semiHidden/>
    <w:rsid w:val="00B14A71"/>
    <w:pPr>
      <w:tabs>
        <w:tab w:val="right" w:leader="dot" w:pos="9071"/>
      </w:tabs>
      <w:ind w:left="709" w:hanging="709"/>
      <w:jc w:val="left"/>
    </w:pPr>
    <w:rPr>
      <w:sz w:val="18"/>
    </w:rPr>
  </w:style>
  <w:style w:type="character" w:styleId="Funotenzeichen">
    <w:name w:val="footnote reference"/>
    <w:basedOn w:val="Absatz-Standardschriftart"/>
    <w:rsid w:val="00263D70"/>
    <w:rPr>
      <w:rFonts w:ascii="Arial" w:hAnsi="Arial"/>
      <w:dstrike w:val="0"/>
      <w:color w:val="auto"/>
      <w:position w:val="4"/>
      <w:sz w:val="16"/>
      <w:vertAlign w:val="baseline"/>
    </w:rPr>
  </w:style>
  <w:style w:type="table" w:styleId="Tabellenraster">
    <w:name w:val="Table Grid"/>
    <w:basedOn w:val="NormaleTabelle"/>
    <w:rsid w:val="00FD7F92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ache\Verzeichnis%20Unternehmerleistungen%20EG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CF143979B03846BB6C8F0073AA4FFE" ma:contentTypeVersion="16" ma:contentTypeDescription="Ein neues Dokument erstellen." ma:contentTypeScope="" ma:versionID="0a5c7132f071413dbf477e90711ee8ee">
  <xsd:schema xmlns:xsd="http://www.w3.org/2001/XMLSchema" xmlns:xs="http://www.w3.org/2001/XMLSchema" xmlns:p="http://schemas.microsoft.com/office/2006/metadata/properties" xmlns:ns2="8173bbca-b0cb-4fb7-89a0-d2e400b5edaa" targetNamespace="http://schemas.microsoft.com/office/2006/metadata/properties" ma:root="true" ma:fieldsID="1276a419e59a5bdf1d41d94b886a16c5" ns2:_="">
    <xsd:import namespace="8173bbca-b0cb-4fb7-89a0-d2e400b5ed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Bearbeitungsstatus" minOccurs="0"/>
                <xsd:element ref="ns2:Ioanna" minOccurs="0"/>
                <xsd:element ref="ns2:Zust_x00e4_ndigkei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73bbca-b0cb-4fb7-89a0-d2e400b5ed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53983616-3935-4a60-8fc8-484aa81499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Bearbeitungsstatus" ma:index="18" nillable="true" ma:displayName="Bearbeitungsstatus" ma:default="In Arbeit" ma:format="Dropdown" ma:internalName="Bearbeitungsstatus">
      <xsd:simpleType>
        <xsd:restriction base="dms:Choice">
          <xsd:enumeration value="In Arbeit"/>
          <xsd:enumeration value="Unbearbeitet"/>
          <xsd:enumeration value="Fertig"/>
          <xsd:enumeration value="Warten auf FB"/>
          <xsd:enumeration value="Daten anpassen"/>
          <xsd:enumeration value="Kein Handlungsbedarf"/>
        </xsd:restriction>
      </xsd:simpleType>
    </xsd:element>
    <xsd:element name="Ioanna" ma:index="19" nillable="true" ma:displayName="Ioanna" ma:format="Dropdown" ma:list="UserInfo" ma:SharePointGroup="0" ma:internalName="Ioan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Zust_x00e4_ndigkeit" ma:index="20" nillable="true" ma:displayName="Zuständigkeit" ma:format="Dropdown" ma:list="UserInfo" ma:SharePointGroup="0" ma:internalName="Zust_x00e4_ndigkei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73bbca-b0cb-4fb7-89a0-d2e400b5edaa">
      <Terms xmlns="http://schemas.microsoft.com/office/infopath/2007/PartnerControls"/>
    </lcf76f155ced4ddcb4097134ff3c332f>
    <Bearbeitungsstatus xmlns="8173bbca-b0cb-4fb7-89a0-d2e400b5edaa" xsi:nil="true"/>
    <Zust_x00e4_ndigkeit xmlns="8173bbca-b0cb-4fb7-89a0-d2e400b5edaa">
      <UserInfo>
        <DisplayName/>
        <AccountId xsi:nil="true"/>
        <AccountType/>
      </UserInfo>
    </Zust_x00e4_ndigkeit>
    <Ioanna xmlns="8173bbca-b0cb-4fb7-89a0-d2e400b5edaa">
      <UserInfo>
        <DisplayName/>
        <AccountId xsi:nil="true"/>
        <AccountType/>
      </UserInfo>
    </Ioanna>
  </documentManagement>
</p:properties>
</file>

<file path=customXml/itemProps1.xml><?xml version="1.0" encoding="utf-8"?>
<ds:datastoreItem xmlns:ds="http://schemas.openxmlformats.org/officeDocument/2006/customXml" ds:itemID="{A583B3AA-ED3D-4364-B183-1D87A8EA0B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69F65C-7C07-49A4-9A83-9480D7A99D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73bbca-b0cb-4fb7-89a0-d2e400b5ed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A6B3E9-9F38-4F08-BCBD-8707E53BC684}">
  <ds:schemaRefs>
    <ds:schemaRef ds:uri="http://schemas.microsoft.com/office/2006/metadata/properties"/>
    <ds:schemaRef ds:uri="http://schemas.microsoft.com/office/infopath/2007/PartnerControls"/>
    <ds:schemaRef ds:uri="8173bbca-b0cb-4fb7-89a0-d2e400b5e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Verzeichnis Unternehmerleistungen EG.dotm</Template>
  <TotalTime>0</TotalTime>
  <Pages>2</Pages>
  <Words>187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Bundesbank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Helena Gerhardt</dc:creator>
  <cp:lastModifiedBy>Völker Ariyawong</cp:lastModifiedBy>
  <cp:revision>8</cp:revision>
  <cp:lastPrinted>2020-11-26T08:42:00Z</cp:lastPrinted>
  <dcterms:created xsi:type="dcterms:W3CDTF">2024-04-23T23:42:00Z</dcterms:created>
  <dcterms:modified xsi:type="dcterms:W3CDTF">2026-04-16T07:50:00Z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11.00</vt:lpwstr>
  </property>
  <property fmtid="{D5CDD505-2E9C-101B-9397-08002B2CF9AE}" pid="3" name="ContentTypeId">
    <vt:lpwstr>0x010100B2CF143979B03846BB6C8F0073AA4FFE</vt:lpwstr>
  </property>
  <property fmtid="{D5CDD505-2E9C-101B-9397-08002B2CF9AE}" pid="4" name="Order">
    <vt:r8>10480800</vt:r8>
  </property>
  <property fmtid="{D5CDD505-2E9C-101B-9397-08002B2CF9AE}" pid="5" name="MediaServiceImageTags">
    <vt:lpwstr/>
  </property>
</Properties>
</file>