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67312E93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3114C6F9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052219A6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3EAAF5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64D4B8BB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36D6AA73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4FBFDD63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E9CF7AF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23E9B258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6455C841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49F05495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7CAD0674" w14:textId="77777777" w:rsidTr="00B66A24">
        <w:trPr>
          <w:trHeight w:hRule="exact" w:val="300"/>
        </w:trPr>
        <w:tc>
          <w:tcPr>
            <w:tcW w:w="4114" w:type="dxa"/>
          </w:tcPr>
          <w:p w14:paraId="576BA81E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581D720B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13356E63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14DD9704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13F7262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7EAA3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55AF5E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78A0F879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03D87927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22AC6E97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4C1B4AC8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4E10AFC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3425F4" w14:textId="353259E6" w:rsidR="003831D3" w:rsidRDefault="003831D3" w:rsidP="00EC131A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D1463D">
              <w:rPr>
                <w:b/>
                <w:noProof/>
                <w:color w:val="000000"/>
              </w:rPr>
              <w:t>26-2000077114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02DA9938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52693D75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2A6782F4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178F20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740418AB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17349D9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588F403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9F66F5" w14:textId="3D325F12" w:rsidR="003831D3" w:rsidRDefault="003831D3" w:rsidP="00700E68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2E527C">
              <w:rPr>
                <w:b/>
                <w:color w:val="000000"/>
              </w:rPr>
              <w:t>0</w:t>
            </w:r>
            <w:r w:rsidR="00EB1E95">
              <w:rPr>
                <w:b/>
                <w:color w:val="000000"/>
              </w:rPr>
              <w:t>9</w:t>
            </w:r>
            <w:r w:rsidR="00F833A0">
              <w:rPr>
                <w:b/>
                <w:color w:val="000000"/>
              </w:rPr>
              <w:t>.06.2026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3D8AD7" w14:textId="35447603" w:rsidR="003831D3" w:rsidRDefault="003831D3" w:rsidP="00F5585A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F5585A" w:rsidRPr="00F5585A">
              <w:rPr>
                <w:b/>
                <w:noProof/>
                <w:color w:val="000000"/>
              </w:rPr>
              <w:t>1</w:t>
            </w:r>
            <w:r w:rsidR="00B42736">
              <w:rPr>
                <w:b/>
                <w:noProof/>
                <w:color w:val="000000"/>
              </w:rPr>
              <w:t>1</w:t>
            </w:r>
            <w:r w:rsidR="00F5585A" w:rsidRPr="00F5585A">
              <w:rPr>
                <w:b/>
                <w:noProof/>
                <w:color w:val="000000"/>
              </w:rPr>
              <w:t>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1FC3AEBD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5C334BA9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6EA6FD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D10542" w14:textId="6B9D358A" w:rsidR="003831D3" w:rsidRDefault="00164451" w:rsidP="00700E68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700E68">
              <w:rPr>
                <w:b/>
                <w:color w:val="000000"/>
              </w:rPr>
              <w:t>3</w:t>
            </w:r>
            <w:r w:rsidR="00EB1E95">
              <w:rPr>
                <w:b/>
                <w:color w:val="000000"/>
              </w:rPr>
              <w:t>0.09</w:t>
            </w:r>
            <w:r w:rsidR="00F5585A" w:rsidRPr="00F5585A">
              <w:rPr>
                <w:b/>
                <w:noProof/>
                <w:color w:val="000000"/>
              </w:rPr>
              <w:t>.202</w:t>
            </w:r>
            <w:r w:rsidR="00F833A0">
              <w:rPr>
                <w:b/>
                <w:noProof/>
                <w:color w:val="000000"/>
              </w:rPr>
              <w:t>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302AD525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3113428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4AEB3165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3BD2C410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1FB86185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7F81FEA2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39128C75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17A324D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CA339C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2C0632A9" w14:textId="77777777" w:rsidTr="00B66A24">
        <w:trPr>
          <w:trHeight w:val="1022"/>
        </w:trPr>
        <w:tc>
          <w:tcPr>
            <w:tcW w:w="4114" w:type="dxa"/>
            <w:vMerge/>
          </w:tcPr>
          <w:p w14:paraId="763FAE60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411931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144705C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29974A32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2840C71A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D256B7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14554B61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971C0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1CD9E5A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4FD90C06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2F335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54AF1EDD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1CEF9768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5D3FF893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7A2FF5A4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63EB2E62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2E9029F4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6BA63FD1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26EC44E3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505F5060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39B467E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293E9238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511B8EB5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724BC0AA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607C275D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15FEFD65" w14:textId="0FC987C5" w:rsidR="00F822F5" w:rsidRDefault="00343E18" w:rsidP="001E4D42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1E4D42" w:rsidRPr="001E4D42">
              <w:rPr>
                <w:b/>
                <w:color w:val="000000"/>
                <w:sz w:val="18"/>
              </w:rPr>
              <w:t>Externe Unterstützungsleistungen für den Betrieb und die Weiterentwicklung von NExt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1505AA9A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5F2B23B4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4E1354F7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156E933D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00AB293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6AF5E59" w14:textId="0340D3F5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="0056092D"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20C35546" w14:textId="6F9E400F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236F4FA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158BABC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4008808" w14:textId="7529BE03" w:rsidR="00EE1491" w:rsidRPr="00EE1491" w:rsidRDefault="00343E18" w:rsidP="00C73410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F1858" w:rsidRPr="000F1858">
              <w:rPr>
                <w:color w:val="000000"/>
                <w:sz w:val="18"/>
              </w:rPr>
              <w:t xml:space="preserve">EVB-IT </w:t>
            </w:r>
            <w:r w:rsidR="0008372B">
              <w:rPr>
                <w:color w:val="000000"/>
                <w:sz w:val="18"/>
              </w:rPr>
              <w:t>Dienstvertrag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76DA6F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04FB514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CE279F7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35B19C5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4AB165A" w14:textId="5A29943E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2857A4C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71C5C3C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9C76A34" w14:textId="23BA9138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2423A5C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7CFD2F01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AF543FF" w14:textId="0F46A141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E3E7437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0FFAC3E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8012F14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077D388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5EC038D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23A30F0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D74391F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137D050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F5222E9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D11EB4E" w14:textId="3546F061" w:rsidR="002B1EE3" w:rsidRPr="00EE1491" w:rsidRDefault="00343E18" w:rsidP="00E82C88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46236">
              <w:rPr>
                <w:color w:val="000000"/>
                <w:sz w:val="18"/>
              </w:rPr>
              <w:t>Anlagen zum EVB-IT Dienstvertrag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4C47CE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E3784E9" w14:textId="0FB5DFB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2F2B988" w14:textId="6BFDF2ED" w:rsidR="00EE1491" w:rsidRPr="00EE1491" w:rsidRDefault="00343E18" w:rsidP="00E82C88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7C7983">
              <w:rPr>
                <w:color w:val="000000"/>
                <w:sz w:val="18"/>
              </w:rPr>
              <w:t>Konzepte gem. C</w:t>
            </w:r>
            <w:r w:rsidR="009442E5">
              <w:rPr>
                <w:color w:val="000000"/>
                <w:sz w:val="18"/>
              </w:rPr>
              <w:t>5 Anlage 3 Bewertungsmatrix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B02971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0F8BCB3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16C18DC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3A3088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D6B787D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EFA4E84" w14:textId="77777777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64A5B9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089FBBB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88AF79F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07E5C9A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DA78F96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03C3306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B19CC98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AB3373F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85B2151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2B152405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27CAD333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2BE4C2CA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5139B25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C33D7A6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39A08BA6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2117DCD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413E0B6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0E27FF7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F1A2E81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A76E47B" w14:textId="5B0064D9" w:rsidR="00EE1491" w:rsidRPr="00EE1491" w:rsidRDefault="00343E18" w:rsidP="000F1858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D7461">
              <w:rPr>
                <w:color w:val="000000"/>
                <w:sz w:val="18"/>
              </w:rPr>
              <w:t xml:space="preserve">C9 </w:t>
            </w:r>
            <w:r w:rsidR="000F1858" w:rsidRPr="000F1858">
              <w:rPr>
                <w:color w:val="000000"/>
                <w:sz w:val="18"/>
              </w:rPr>
              <w:t>Eigenerklärun</w:t>
            </w:r>
            <w:r w:rsidR="005D7461">
              <w:rPr>
                <w:color w:val="000000"/>
                <w:sz w:val="18"/>
              </w:rPr>
              <w:t>g Russlandsanktionen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3E06EB8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F7FC488" w14:textId="26C4C62E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56092D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3A36282" w14:textId="64B11292" w:rsidR="00EE1491" w:rsidRPr="00EE1491" w:rsidRDefault="00EA65E6" w:rsidP="000A7EB0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56092D">
              <w:rPr>
                <w:color w:val="000000"/>
                <w:sz w:val="18"/>
              </w:rPr>
              <w:t>C2.1 Referenzangaben zur Eigenerklärung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3315756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A8716ED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B875D5D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03C3E9A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945C83C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51F7B23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5B939DA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DE7496B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CF8459D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7E6FC5C3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9132498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62A939F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2102D549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04BD0659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0A572087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11222E2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6750303A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7C0A8DBE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B878D65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2A4837EE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2F966FF1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3951392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15D04431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BECA68A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00BDC0F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0AA1A758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769D90FD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01C743C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71D4DAD9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0DDCA8E0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65475E88" w14:textId="71D78F63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2C3B0B">
              <w:rPr>
                <w:b/>
                <w:noProof/>
                <w:color w:val="000000"/>
                <w:sz w:val="18"/>
                <w:u w:val="single"/>
              </w:rPr>
              <w:t>0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7E027A5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39950283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1EA3FBCA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13FF2DA2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3F864AA3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1DEA1E31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1E975409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248E24B9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7C238B78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7AAA789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78E259AE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5C3E17D3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E7F9F6F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711427B5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2D444869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F9AAF26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7D333A5E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524DD62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24DC961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51982078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315327D4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E2BCE59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5EDDB1A1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54228A43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C1F110B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2DBFB7E7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79F45722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52CD4306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EFED8D5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1D13AE6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04C13547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791233C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6018E6A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01FAD0AC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325A43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6186C2D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1CD73A72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E240432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6C19E01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54FFE433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7E9F618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5929F8E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4193E945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7E25BA8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1E321C9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006446D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268E052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6C7284F9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30503966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21FE3551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58DEA0C1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0B6BF2C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DD0A88A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5A545A82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FC9F828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213E3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1C0F6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69C37D62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1210F74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ADA5E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7FA20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3134AF2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BADF7B0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3E1AC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548F2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C2DFF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7D97C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67568E7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D2FEFF7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5A22F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BBB8B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CB4A8B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A59784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2AD0C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7635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0DB6CE7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9B97009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BF744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9B80D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28757FF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91AD1D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10A8F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EE78A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17CAE5E6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EB9D5C2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A3676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8358C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15E34D6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DE25835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ED72C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19EBC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2C91B42F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4C1DC169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09DB2836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6CBA3D26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3FC8BEFC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9DD8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362DE17C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37A250B2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8FE9587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463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1949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478B6E4C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254B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8084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32B9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444DD3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E66F8E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4A6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CB3D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1047AA71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32420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BEEF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B27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5385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0ABEB1E1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AC39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ED3F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2E39E754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6B7F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B4B0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A9DB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0CD1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E8EF3B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784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957C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6D249F78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C6085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DACF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00DB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F9A3D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0CF758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B500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18629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68BBC1E9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3106B0DC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6F89FCD0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060AE742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B5679C2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72B4B256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1BB4A2CA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5D028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F9840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0A3B3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0EE8F287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192A82CF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384F809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9ACE8C8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6AFBED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726AF245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45A32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05255B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5F76CAD4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B501EC0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7BB88FA0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2805C33E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D38BB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6148E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6FDF7562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6AA71CB9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65BE932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01FF9CB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1792468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B20E231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141E0F2A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92D0B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1E413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3F078804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1EF9D680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71A6A631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2142A0C3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60388C2E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11"/>
      <w:headerReference w:type="first" r:id="rId12"/>
      <w:footerReference w:type="first" r:id="rId13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8D1F4" w14:textId="77777777" w:rsidR="003452C4" w:rsidRDefault="003452C4" w:rsidP="001B1BA0">
      <w:r>
        <w:separator/>
      </w:r>
    </w:p>
  </w:endnote>
  <w:endnote w:type="continuationSeparator" w:id="0">
    <w:p w14:paraId="7FDEAA8E" w14:textId="77777777" w:rsidR="003452C4" w:rsidRDefault="003452C4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7F19B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E82C88">
      <w:rPr>
        <w:noProof/>
        <w:snapToGrid w:val="0"/>
        <w:sz w:val="14"/>
      </w:rPr>
      <w:t>2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E82C88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F172A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E82C88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E82C88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4420" w14:textId="77777777" w:rsidR="003452C4" w:rsidRDefault="003452C4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715D2998" w14:textId="77777777" w:rsidR="003452C4" w:rsidRDefault="003452C4">
      <w:r>
        <w:continuationSeparator/>
      </w:r>
    </w:p>
  </w:footnote>
  <w:footnote w:id="1">
    <w:p w14:paraId="72B57536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365E8484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630E8502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A41D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2937EB8C" wp14:editId="61541BA5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9359086">
    <w:abstractNumId w:val="14"/>
  </w:num>
  <w:num w:numId="2" w16cid:durableId="1508399482">
    <w:abstractNumId w:val="15"/>
  </w:num>
  <w:num w:numId="3" w16cid:durableId="799962376">
    <w:abstractNumId w:val="1"/>
  </w:num>
  <w:num w:numId="4" w16cid:durableId="691221919">
    <w:abstractNumId w:val="13"/>
  </w:num>
  <w:num w:numId="5" w16cid:durableId="624119984">
    <w:abstractNumId w:val="0"/>
  </w:num>
  <w:num w:numId="6" w16cid:durableId="459419241">
    <w:abstractNumId w:val="3"/>
  </w:num>
  <w:num w:numId="7" w16cid:durableId="1501969106">
    <w:abstractNumId w:val="11"/>
  </w:num>
  <w:num w:numId="8" w16cid:durableId="1156724048">
    <w:abstractNumId w:val="5"/>
  </w:num>
  <w:num w:numId="9" w16cid:durableId="588655347">
    <w:abstractNumId w:val="12"/>
  </w:num>
  <w:num w:numId="10" w16cid:durableId="1893686912">
    <w:abstractNumId w:val="8"/>
  </w:num>
  <w:num w:numId="11" w16cid:durableId="233787207">
    <w:abstractNumId w:val="10"/>
  </w:num>
  <w:num w:numId="12" w16cid:durableId="1986617812">
    <w:abstractNumId w:val="2"/>
  </w:num>
  <w:num w:numId="13" w16cid:durableId="293341110">
    <w:abstractNumId w:val="7"/>
  </w:num>
  <w:num w:numId="14" w16cid:durableId="1531843611">
    <w:abstractNumId w:val="16"/>
  </w:num>
  <w:num w:numId="15" w16cid:durableId="935945639">
    <w:abstractNumId w:val="6"/>
  </w:num>
  <w:num w:numId="16" w16cid:durableId="806901841">
    <w:abstractNumId w:val="0"/>
  </w:num>
  <w:num w:numId="17" w16cid:durableId="535773174">
    <w:abstractNumId w:val="0"/>
  </w:num>
  <w:num w:numId="18" w16cid:durableId="1559438792">
    <w:abstractNumId w:val="0"/>
  </w:num>
  <w:num w:numId="19" w16cid:durableId="195118890">
    <w:abstractNumId w:val="0"/>
  </w:num>
  <w:num w:numId="20" w16cid:durableId="1197888064">
    <w:abstractNumId w:val="0"/>
  </w:num>
  <w:num w:numId="21" w16cid:durableId="925656088">
    <w:abstractNumId w:val="4"/>
  </w:num>
  <w:num w:numId="22" w16cid:durableId="986279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VSZ6TjZrtWHCzQkB4MS9Gjtfx0Ej7kwMHegzzqWMxMMbJvLnpznto52JtBffHj3pEBtbmG0IMcOW6qs3RABcdA==" w:saltValue="5cgJusgOKC7W26Ia0m9H0Q==" w:algorithmName="SHA-512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AD49C2"/>
    <w:rsid w:val="00002839"/>
    <w:rsid w:val="00004768"/>
    <w:rsid w:val="000168EB"/>
    <w:rsid w:val="00024F80"/>
    <w:rsid w:val="00031E74"/>
    <w:rsid w:val="00046200"/>
    <w:rsid w:val="000467D1"/>
    <w:rsid w:val="00047E78"/>
    <w:rsid w:val="00053145"/>
    <w:rsid w:val="00054466"/>
    <w:rsid w:val="00074123"/>
    <w:rsid w:val="000819DF"/>
    <w:rsid w:val="0008372B"/>
    <w:rsid w:val="00092DD6"/>
    <w:rsid w:val="000A3BB1"/>
    <w:rsid w:val="000A7EB0"/>
    <w:rsid w:val="000B3D98"/>
    <w:rsid w:val="000D1F45"/>
    <w:rsid w:val="000D2F8C"/>
    <w:rsid w:val="000D72CD"/>
    <w:rsid w:val="000E3A6C"/>
    <w:rsid w:val="000F1858"/>
    <w:rsid w:val="000F22C0"/>
    <w:rsid w:val="000F6095"/>
    <w:rsid w:val="00110719"/>
    <w:rsid w:val="00116539"/>
    <w:rsid w:val="00117A47"/>
    <w:rsid w:val="0012630C"/>
    <w:rsid w:val="00127E54"/>
    <w:rsid w:val="00133418"/>
    <w:rsid w:val="0014543C"/>
    <w:rsid w:val="001509DF"/>
    <w:rsid w:val="00153CB6"/>
    <w:rsid w:val="00164451"/>
    <w:rsid w:val="00171AE8"/>
    <w:rsid w:val="0017530D"/>
    <w:rsid w:val="00180982"/>
    <w:rsid w:val="00187270"/>
    <w:rsid w:val="00197C1A"/>
    <w:rsid w:val="001B1BA0"/>
    <w:rsid w:val="001B4DD5"/>
    <w:rsid w:val="001C4113"/>
    <w:rsid w:val="001E130A"/>
    <w:rsid w:val="001E4D42"/>
    <w:rsid w:val="001F7D10"/>
    <w:rsid w:val="00201498"/>
    <w:rsid w:val="00217F16"/>
    <w:rsid w:val="00227C7B"/>
    <w:rsid w:val="00233BEC"/>
    <w:rsid w:val="00243479"/>
    <w:rsid w:val="0024402F"/>
    <w:rsid w:val="00271CFB"/>
    <w:rsid w:val="00277605"/>
    <w:rsid w:val="00286458"/>
    <w:rsid w:val="00287471"/>
    <w:rsid w:val="0029688B"/>
    <w:rsid w:val="002A4CCD"/>
    <w:rsid w:val="002A4DB0"/>
    <w:rsid w:val="002A6AA8"/>
    <w:rsid w:val="002B1EE3"/>
    <w:rsid w:val="002C1D70"/>
    <w:rsid w:val="002C3B0B"/>
    <w:rsid w:val="002E527C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452C4"/>
    <w:rsid w:val="00346236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E0036"/>
    <w:rsid w:val="003E2AC0"/>
    <w:rsid w:val="004046B9"/>
    <w:rsid w:val="00424ED3"/>
    <w:rsid w:val="00465A45"/>
    <w:rsid w:val="00473C87"/>
    <w:rsid w:val="00484B53"/>
    <w:rsid w:val="00487107"/>
    <w:rsid w:val="004911CF"/>
    <w:rsid w:val="00492581"/>
    <w:rsid w:val="00493D68"/>
    <w:rsid w:val="004971F5"/>
    <w:rsid w:val="004A2874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6092D"/>
    <w:rsid w:val="0057256A"/>
    <w:rsid w:val="00582262"/>
    <w:rsid w:val="005A2949"/>
    <w:rsid w:val="005B176F"/>
    <w:rsid w:val="005D2A51"/>
    <w:rsid w:val="005D36E6"/>
    <w:rsid w:val="005D7461"/>
    <w:rsid w:val="005E6FDD"/>
    <w:rsid w:val="005F1121"/>
    <w:rsid w:val="005F1CA9"/>
    <w:rsid w:val="005F7200"/>
    <w:rsid w:val="0060074F"/>
    <w:rsid w:val="00600DCA"/>
    <w:rsid w:val="00606D91"/>
    <w:rsid w:val="00610B20"/>
    <w:rsid w:val="006220F3"/>
    <w:rsid w:val="006470DD"/>
    <w:rsid w:val="00655DC0"/>
    <w:rsid w:val="00656F95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00E68"/>
    <w:rsid w:val="0071089F"/>
    <w:rsid w:val="00713313"/>
    <w:rsid w:val="00720E00"/>
    <w:rsid w:val="007334D0"/>
    <w:rsid w:val="007409DB"/>
    <w:rsid w:val="00750F71"/>
    <w:rsid w:val="00762E70"/>
    <w:rsid w:val="00782511"/>
    <w:rsid w:val="007869EA"/>
    <w:rsid w:val="00790D2C"/>
    <w:rsid w:val="007A4D2B"/>
    <w:rsid w:val="007A5EC4"/>
    <w:rsid w:val="007B0591"/>
    <w:rsid w:val="007B1CEE"/>
    <w:rsid w:val="007C080F"/>
    <w:rsid w:val="007C425A"/>
    <w:rsid w:val="007C7983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25026"/>
    <w:rsid w:val="00840F2D"/>
    <w:rsid w:val="008709C6"/>
    <w:rsid w:val="0087458B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594D"/>
    <w:rsid w:val="00913CA0"/>
    <w:rsid w:val="00930EE5"/>
    <w:rsid w:val="009442E5"/>
    <w:rsid w:val="0094615A"/>
    <w:rsid w:val="00964634"/>
    <w:rsid w:val="009756E2"/>
    <w:rsid w:val="00986623"/>
    <w:rsid w:val="009B6A05"/>
    <w:rsid w:val="009B6F31"/>
    <w:rsid w:val="009C0977"/>
    <w:rsid w:val="009C11DA"/>
    <w:rsid w:val="009C18C7"/>
    <w:rsid w:val="00A04750"/>
    <w:rsid w:val="00A21667"/>
    <w:rsid w:val="00A35CE3"/>
    <w:rsid w:val="00A35E42"/>
    <w:rsid w:val="00A4335A"/>
    <w:rsid w:val="00A4611C"/>
    <w:rsid w:val="00A47ACD"/>
    <w:rsid w:val="00A579FC"/>
    <w:rsid w:val="00A7281E"/>
    <w:rsid w:val="00A77EEC"/>
    <w:rsid w:val="00A9217F"/>
    <w:rsid w:val="00A95BF8"/>
    <w:rsid w:val="00A977C0"/>
    <w:rsid w:val="00AA279E"/>
    <w:rsid w:val="00AD49C2"/>
    <w:rsid w:val="00B02AA9"/>
    <w:rsid w:val="00B1444F"/>
    <w:rsid w:val="00B14F3A"/>
    <w:rsid w:val="00B26923"/>
    <w:rsid w:val="00B34A3B"/>
    <w:rsid w:val="00B40256"/>
    <w:rsid w:val="00B42736"/>
    <w:rsid w:val="00B50627"/>
    <w:rsid w:val="00B56881"/>
    <w:rsid w:val="00B64CE7"/>
    <w:rsid w:val="00B64E8C"/>
    <w:rsid w:val="00B66020"/>
    <w:rsid w:val="00B66A24"/>
    <w:rsid w:val="00B67B70"/>
    <w:rsid w:val="00B67D34"/>
    <w:rsid w:val="00B724CF"/>
    <w:rsid w:val="00B748A6"/>
    <w:rsid w:val="00B86910"/>
    <w:rsid w:val="00B93718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1F4"/>
    <w:rsid w:val="00C24E9C"/>
    <w:rsid w:val="00C40310"/>
    <w:rsid w:val="00C414C6"/>
    <w:rsid w:val="00C4210E"/>
    <w:rsid w:val="00C43B83"/>
    <w:rsid w:val="00C53007"/>
    <w:rsid w:val="00C55D6C"/>
    <w:rsid w:val="00C62AB4"/>
    <w:rsid w:val="00C64535"/>
    <w:rsid w:val="00C7185A"/>
    <w:rsid w:val="00C73410"/>
    <w:rsid w:val="00C9312A"/>
    <w:rsid w:val="00CA5540"/>
    <w:rsid w:val="00CD09B7"/>
    <w:rsid w:val="00D00D96"/>
    <w:rsid w:val="00D010C2"/>
    <w:rsid w:val="00D1463D"/>
    <w:rsid w:val="00D46998"/>
    <w:rsid w:val="00D50AB7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26C6"/>
    <w:rsid w:val="00E82C88"/>
    <w:rsid w:val="00E910E0"/>
    <w:rsid w:val="00E94121"/>
    <w:rsid w:val="00E94F23"/>
    <w:rsid w:val="00EA3F6F"/>
    <w:rsid w:val="00EA65E6"/>
    <w:rsid w:val="00EB1E95"/>
    <w:rsid w:val="00EC09EB"/>
    <w:rsid w:val="00EC131A"/>
    <w:rsid w:val="00EE1491"/>
    <w:rsid w:val="00EF7C57"/>
    <w:rsid w:val="00F16D30"/>
    <w:rsid w:val="00F177A4"/>
    <w:rsid w:val="00F332DB"/>
    <w:rsid w:val="00F403D1"/>
    <w:rsid w:val="00F5585A"/>
    <w:rsid w:val="00F61ADE"/>
    <w:rsid w:val="00F71424"/>
    <w:rsid w:val="00F80282"/>
    <w:rsid w:val="00F822F5"/>
    <w:rsid w:val="00F833A0"/>
    <w:rsid w:val="00F91D8C"/>
    <w:rsid w:val="00F959DB"/>
    <w:rsid w:val="00FA356A"/>
    <w:rsid w:val="00FB521B"/>
    <w:rsid w:val="00FC4F8A"/>
    <w:rsid w:val="00FC675B"/>
    <w:rsid w:val="00FD7C3A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42079325"/>
  <w15:docId w15:val="{CAA1A0C3-8625-4198-80D4-9DB02A3C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Props1.xml><?xml version="1.0" encoding="utf-8"?>
<ds:datastoreItem xmlns:ds="http://schemas.openxmlformats.org/officeDocument/2006/customXml" ds:itemID="{1096C83B-1F7D-42FC-AC9D-EABBC4348E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CB5ACA-252B-4124-96E7-5D8B25CFB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88D86-3865-453D-A8A4-30DA5934E9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04512-D6CB-4509-870B-CF2FFB7BDBFA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804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Gerhardt</dc:creator>
  <cp:keywords/>
  <dc:description/>
  <cp:lastModifiedBy>Bock Mandy</cp:lastModifiedBy>
  <cp:revision>13</cp:revision>
  <cp:lastPrinted>2013-09-02T05:38:00Z</cp:lastPrinted>
  <dcterms:created xsi:type="dcterms:W3CDTF">2025-05-09T09:18:00Z</dcterms:created>
  <dcterms:modified xsi:type="dcterms:W3CDTF">2026-05-05T11:51:00Z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10477400</vt:r8>
  </property>
  <property fmtid="{D5CDD505-2E9C-101B-9397-08002B2CF9AE}" pid="5" name="MediaServiceImageTags">
    <vt:lpwstr/>
  </property>
</Properties>
</file>