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8"/>
        <w:gridCol w:w="1775"/>
        <w:gridCol w:w="210"/>
        <w:gridCol w:w="3018"/>
      </w:tblGrid>
      <w:tr w:rsidR="00984102" w14:paraId="4E847576" w14:textId="77777777" w:rsidTr="008111D5">
        <w:trPr>
          <w:trHeight w:hRule="exact" w:val="135"/>
          <w:tblHeader/>
        </w:trPr>
        <w:tc>
          <w:tcPr>
            <w:tcW w:w="6553" w:type="dxa"/>
            <w:gridSpan w:val="2"/>
            <w:vMerge w:val="restart"/>
          </w:tcPr>
          <w:p w14:paraId="71F5F27F" w14:textId="77777777" w:rsidR="00984102" w:rsidRDefault="00984102">
            <w:pPr>
              <w:tabs>
                <w:tab w:val="right" w:pos="9498"/>
              </w:tabs>
              <w:spacing w:line="320" w:lineRule="exact"/>
              <w:ind w:left="-74"/>
              <w:rPr>
                <w:color w:val="000000"/>
                <w:sz w:val="20"/>
              </w:rPr>
            </w:pPr>
          </w:p>
        </w:tc>
        <w:tc>
          <w:tcPr>
            <w:tcW w:w="3228" w:type="dxa"/>
            <w:gridSpan w:val="2"/>
            <w:tcBorders>
              <w:bottom w:val="single" w:sz="4" w:space="0" w:color="auto"/>
            </w:tcBorders>
          </w:tcPr>
          <w:p w14:paraId="0364D678" w14:textId="77777777" w:rsidR="00984102" w:rsidRDefault="00984102">
            <w:pPr>
              <w:tabs>
                <w:tab w:val="right" w:pos="9498"/>
              </w:tabs>
              <w:spacing w:line="420" w:lineRule="exact"/>
              <w:jc w:val="center"/>
              <w:rPr>
                <w:b/>
                <w:color w:val="000000"/>
                <w:sz w:val="24"/>
              </w:rPr>
            </w:pPr>
          </w:p>
        </w:tc>
      </w:tr>
      <w:tr w:rsidR="005706E4" w14:paraId="43F1D1B9" w14:textId="77777777" w:rsidTr="008111D5">
        <w:trPr>
          <w:trHeight w:hRule="exact" w:val="680"/>
        </w:trPr>
        <w:tc>
          <w:tcPr>
            <w:tcW w:w="6553" w:type="dxa"/>
            <w:gridSpan w:val="2"/>
            <w:vMerge/>
            <w:tcBorders>
              <w:right w:val="single" w:sz="4" w:space="0" w:color="auto"/>
            </w:tcBorders>
          </w:tcPr>
          <w:p w14:paraId="4A9B0EBA" w14:textId="77777777" w:rsidR="005706E4" w:rsidRDefault="005706E4">
            <w:pPr>
              <w:tabs>
                <w:tab w:val="right" w:pos="9498"/>
              </w:tabs>
              <w:spacing w:line="260" w:lineRule="exact"/>
              <w:ind w:left="28"/>
              <w:rPr>
                <w:color w:val="000000"/>
                <w:sz w:val="20"/>
              </w:rPr>
            </w:pPr>
          </w:p>
        </w:tc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CDC3" w14:textId="77777777" w:rsidR="00CD5278" w:rsidRDefault="005706E4" w:rsidP="00CD5278">
            <w:pPr>
              <w:tabs>
                <w:tab w:val="right" w:pos="9498"/>
              </w:tabs>
              <w:spacing w:before="40"/>
              <w:jc w:val="center"/>
              <w:rPr>
                <w:color w:val="000000"/>
                <w:szCs w:val="16"/>
              </w:rPr>
            </w:pPr>
            <w:r w:rsidRPr="005706E4">
              <w:rPr>
                <w:color w:val="000000"/>
                <w:szCs w:val="16"/>
              </w:rPr>
              <w:t xml:space="preserve">Vergabeverfahren </w:t>
            </w:r>
            <w:r w:rsidR="009E1660">
              <w:rPr>
                <w:color w:val="000000"/>
                <w:szCs w:val="16"/>
              </w:rPr>
              <w:t xml:space="preserve">nach </w:t>
            </w:r>
            <w:r w:rsidRPr="005706E4">
              <w:rPr>
                <w:color w:val="000000"/>
                <w:szCs w:val="16"/>
              </w:rPr>
              <w:t>der V</w:t>
            </w:r>
            <w:r w:rsidR="009E1660">
              <w:rPr>
                <w:color w:val="000000"/>
                <w:szCs w:val="16"/>
              </w:rPr>
              <w:t>gV</w:t>
            </w:r>
          </w:p>
          <w:p w14:paraId="033283AA" w14:textId="77777777" w:rsidR="005706E4" w:rsidRPr="005706E4" w:rsidRDefault="00CD5278" w:rsidP="00CD5278">
            <w:pPr>
              <w:tabs>
                <w:tab w:val="right" w:pos="9498"/>
              </w:tabs>
              <w:spacing w:before="40" w:after="40"/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– Aufforderung zur Abgabe eines Angebotes EU –</w:t>
            </w:r>
          </w:p>
        </w:tc>
      </w:tr>
      <w:tr w:rsidR="00984102" w14:paraId="4ACE774E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0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076C32" w14:textId="77777777" w:rsidR="00984102" w:rsidRDefault="00984102">
            <w:pPr>
              <w:tabs>
                <w:tab w:val="right" w:pos="9498"/>
              </w:tabs>
              <w:ind w:left="-68"/>
              <w:rPr>
                <w:color w:val="000000"/>
                <w:sz w:val="20"/>
              </w:rPr>
            </w:pPr>
          </w:p>
        </w:tc>
      </w:tr>
      <w:tr w:rsidR="00984102" w14:paraId="7E8B13ED" w14:textId="77777777" w:rsidTr="008111D5">
        <w:tblPrEx>
          <w:tblCellMar>
            <w:left w:w="71" w:type="dxa"/>
            <w:right w:w="71" w:type="dxa"/>
          </w:tblCellMar>
        </w:tblPrEx>
        <w:trPr>
          <w:trHeight w:hRule="exact" w:val="238"/>
        </w:trPr>
        <w:tc>
          <w:tcPr>
            <w:tcW w:w="4778" w:type="dxa"/>
            <w:tcBorders>
              <w:bottom w:val="nil"/>
            </w:tcBorders>
          </w:tcPr>
          <w:p w14:paraId="6DC3CD91" w14:textId="77777777" w:rsidR="00984102" w:rsidRDefault="00984102">
            <w:pPr>
              <w:spacing w:line="220" w:lineRule="exact"/>
              <w:ind w:left="-74"/>
              <w:rPr>
                <w:color w:val="000000"/>
                <w:sz w:val="14"/>
              </w:rPr>
            </w:pPr>
          </w:p>
        </w:tc>
        <w:tc>
          <w:tcPr>
            <w:tcW w:w="1985" w:type="dxa"/>
            <w:gridSpan w:val="2"/>
          </w:tcPr>
          <w:p w14:paraId="0BB2128A" w14:textId="77777777" w:rsidR="00984102" w:rsidRDefault="00984102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7DEA1C" w14:textId="77777777" w:rsidR="00984102" w:rsidRDefault="00984102">
            <w:pPr>
              <w:spacing w:before="40"/>
              <w:rPr>
                <w:b/>
                <w:color w:val="000000"/>
                <w:sz w:val="14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EF6282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EF6282">
              <w:rPr>
                <w:b/>
                <w:color w:val="000000"/>
                <w:sz w:val="14"/>
              </w:rPr>
            </w:r>
            <w:r w:rsidR="00EF6282">
              <w:rPr>
                <w:b/>
                <w:color w:val="000000"/>
                <w:sz w:val="14"/>
              </w:rPr>
              <w:fldChar w:fldCharType="separate"/>
            </w:r>
            <w:r w:rsidR="00EF6282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</w:tbl>
    <w:p w14:paraId="3888708C" w14:textId="77777777" w:rsidR="00984102" w:rsidRDefault="00984102">
      <w:pPr>
        <w:tabs>
          <w:tab w:val="left" w:pos="5387"/>
        </w:tabs>
        <w:ind w:left="3402"/>
        <w:rPr>
          <w:sz w:val="12"/>
        </w:rPr>
      </w:pPr>
      <w:r>
        <w:rPr>
          <w:sz w:val="12"/>
        </w:rPr>
        <w:tab/>
      </w:r>
    </w:p>
    <w:p w14:paraId="655271AA" w14:textId="77777777" w:rsidR="00984102" w:rsidRDefault="00984102" w:rsidP="008111D5">
      <w:pPr>
        <w:tabs>
          <w:tab w:val="left" w:pos="5529"/>
        </w:tabs>
        <w:spacing w:after="40"/>
      </w:pPr>
      <w:r>
        <w:rPr>
          <w:color w:val="000000"/>
          <w:sz w:val="14"/>
        </w:rPr>
        <w:t xml:space="preserve"> </w:t>
      </w:r>
      <w:r w:rsidR="00546FB9">
        <w:rPr>
          <w:color w:val="000000"/>
          <w:sz w:val="14"/>
        </w:rPr>
        <w:fldChar w:fldCharType="begin">
          <w:ffData>
            <w:name w:val="Text124"/>
            <w:enabled/>
            <w:calcOnExit w:val="0"/>
            <w:textInput>
              <w:default w:val="Deutsche Bundesbank, Postfach 11 12 32, 60047 Frankfurt am Main"/>
            </w:textInput>
          </w:ffData>
        </w:fldChar>
      </w:r>
      <w:bookmarkStart w:id="1" w:name="Text124"/>
      <w:r w:rsidR="00546FB9">
        <w:rPr>
          <w:color w:val="000000"/>
          <w:sz w:val="14"/>
        </w:rPr>
        <w:instrText xml:space="preserve"> FORMTEXT </w:instrText>
      </w:r>
      <w:r w:rsidR="00546FB9">
        <w:rPr>
          <w:color w:val="000000"/>
          <w:sz w:val="14"/>
        </w:rPr>
      </w:r>
      <w:r w:rsidR="00546FB9">
        <w:rPr>
          <w:color w:val="000000"/>
          <w:sz w:val="14"/>
        </w:rPr>
        <w:fldChar w:fldCharType="separate"/>
      </w:r>
      <w:r w:rsidR="00546FB9">
        <w:rPr>
          <w:noProof/>
          <w:color w:val="000000"/>
          <w:sz w:val="14"/>
        </w:rPr>
        <w:t>Deutsche Bundesbank, Postfach 11 12 32, 60047 Frankfurt am Main</w:t>
      </w:r>
      <w:r w:rsidR="00546FB9">
        <w:rPr>
          <w:color w:val="000000"/>
          <w:sz w:val="14"/>
        </w:rPr>
        <w:fldChar w:fldCharType="end"/>
      </w:r>
      <w:bookmarkEnd w:id="1"/>
      <w:r>
        <w:tab/>
      </w:r>
    </w:p>
    <w:tbl>
      <w:tblPr>
        <w:tblW w:w="97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"/>
        <w:gridCol w:w="278"/>
        <w:gridCol w:w="57"/>
        <w:gridCol w:w="151"/>
        <w:gridCol w:w="328"/>
        <w:gridCol w:w="48"/>
        <w:gridCol w:w="2532"/>
        <w:gridCol w:w="920"/>
        <w:gridCol w:w="764"/>
        <w:gridCol w:w="425"/>
        <w:gridCol w:w="2496"/>
        <w:gridCol w:w="284"/>
        <w:gridCol w:w="1452"/>
        <w:gridCol w:w="14"/>
      </w:tblGrid>
      <w:tr w:rsidR="00FD0C4E" w14:paraId="131BC67F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5078" w:type="dxa"/>
            <w:gridSpan w:val="8"/>
            <w:vMerge w:val="restart"/>
            <w:tcBorders>
              <w:top w:val="single" w:sz="4" w:space="0" w:color="auto"/>
            </w:tcBorders>
          </w:tcPr>
          <w:p w14:paraId="26DF798D" w14:textId="77777777" w:rsidR="00FD0C4E" w:rsidRDefault="00EF6282" w:rsidP="008B6B1D">
            <w:pPr>
              <w:widowControl w:val="0"/>
              <w:tabs>
                <w:tab w:val="left" w:pos="6521"/>
              </w:tabs>
              <w:ind w:left="-74"/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2" w:name="IA_Textanfang"/>
            <w:r w:rsidR="00FD0C4E">
              <w:rPr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noProof/>
                <w:color w:val="000000"/>
                <w:sz w:val="20"/>
              </w:rPr>
            </w:r>
            <w:r>
              <w:rPr>
                <w:noProof/>
                <w:color w:val="000000"/>
                <w:sz w:val="20"/>
              </w:rPr>
              <w:fldChar w:fldCharType="separate"/>
            </w:r>
            <w:r w:rsidR="00FD0C4E">
              <w:rPr>
                <w:noProof/>
                <w:color w:val="000000"/>
                <w:sz w:val="20"/>
              </w:rPr>
              <w:t> </w:t>
            </w:r>
            <w:r w:rsidR="00FD0C4E">
              <w:rPr>
                <w:noProof/>
                <w:color w:val="000000"/>
                <w:sz w:val="20"/>
              </w:rPr>
              <w:t> </w:t>
            </w:r>
            <w:r w:rsidR="00FD0C4E">
              <w:rPr>
                <w:noProof/>
                <w:color w:val="000000"/>
                <w:sz w:val="20"/>
              </w:rPr>
              <w:t> </w:t>
            </w:r>
            <w:r w:rsidR="00FD0C4E">
              <w:rPr>
                <w:noProof/>
                <w:color w:val="000000"/>
                <w:sz w:val="20"/>
              </w:rPr>
              <w:t> </w:t>
            </w:r>
            <w:r w:rsidR="00FD0C4E"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fldChar w:fldCharType="end"/>
            </w:r>
            <w:bookmarkEnd w:id="2"/>
          </w:p>
          <w:p w14:paraId="6646D430" w14:textId="77777777" w:rsidR="00FD0C4E" w:rsidRPr="008B6B1D" w:rsidRDefault="00FD0C4E" w:rsidP="008B6B1D">
            <w:pPr>
              <w:widowControl w:val="0"/>
              <w:tabs>
                <w:tab w:val="left" w:pos="6521"/>
              </w:tabs>
              <w:ind w:left="-74"/>
              <w:rPr>
                <w:noProof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46471798" w14:textId="77777777" w:rsidR="00FD0C4E" w:rsidRDefault="00FD0C4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060FA1C" w14:textId="77777777" w:rsidR="00FD0C4E" w:rsidRDefault="00FD0C4E" w:rsidP="001F3266">
            <w:pPr>
              <w:widowControl w:val="0"/>
              <w:tabs>
                <w:tab w:val="left" w:pos="6521"/>
              </w:tabs>
              <w:spacing w:before="40"/>
              <w:rPr>
                <w:color w:val="000000"/>
              </w:rPr>
            </w:pPr>
            <w:r>
              <w:rPr>
                <w:color w:val="000000"/>
              </w:rPr>
              <w:t xml:space="preserve">Projekt Nr.: </w:t>
            </w:r>
            <w:r w:rsidR="00EF6282" w:rsidRPr="001F3266">
              <w:rPr>
                <w:b/>
                <w:color w:val="000000"/>
                <w:sz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 w:rsidRPr="001F3266">
              <w:rPr>
                <w:b/>
                <w:color w:val="000000"/>
                <w:sz w:val="20"/>
              </w:rPr>
              <w:instrText xml:space="preserve"> FORMTEXT </w:instrText>
            </w:r>
            <w:r w:rsidR="00EF6282" w:rsidRPr="001F3266">
              <w:rPr>
                <w:b/>
                <w:color w:val="000000"/>
                <w:sz w:val="20"/>
              </w:rPr>
            </w:r>
            <w:r w:rsidR="00EF6282" w:rsidRPr="001F3266">
              <w:rPr>
                <w:b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 w:rsidR="00EF6282" w:rsidRPr="001F3266">
              <w:rPr>
                <w:b/>
                <w:color w:val="000000"/>
                <w:sz w:val="20"/>
              </w:rPr>
              <w:fldChar w:fldCharType="end"/>
            </w:r>
            <w:bookmarkEnd w:id="3"/>
          </w:p>
          <w:p w14:paraId="1367E07D" w14:textId="50FFBAC8" w:rsidR="00FD0C4E" w:rsidRDefault="00FD0C4E" w:rsidP="001F3266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80" w:after="40"/>
              <w:rPr>
                <w:color w:val="000000"/>
              </w:rPr>
            </w:pPr>
            <w:r>
              <w:rPr>
                <w:color w:val="000000"/>
              </w:rPr>
              <w:t xml:space="preserve">Vergabe Nr.: </w:t>
            </w:r>
            <w:r w:rsidR="00EF6282">
              <w:rPr>
                <w:b/>
                <w:color w:val="000000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" w:name="Text57"/>
            <w:r>
              <w:rPr>
                <w:b/>
                <w:color w:val="000000"/>
                <w:sz w:val="20"/>
              </w:rPr>
              <w:instrText xml:space="preserve"> FORMTEXT </w:instrText>
            </w:r>
            <w:r w:rsidR="00EF6282">
              <w:rPr>
                <w:b/>
                <w:color w:val="000000"/>
                <w:sz w:val="20"/>
              </w:rPr>
            </w:r>
            <w:r w:rsidR="00EF6282">
              <w:rPr>
                <w:b/>
                <w:color w:val="000000"/>
                <w:sz w:val="20"/>
              </w:rPr>
              <w:fldChar w:fldCharType="separate"/>
            </w:r>
            <w:r w:rsidR="00962893">
              <w:rPr>
                <w:b/>
                <w:noProof/>
                <w:color w:val="000000"/>
                <w:sz w:val="20"/>
              </w:rPr>
              <w:t>26-</w:t>
            </w:r>
            <w:r w:rsidR="00962893" w:rsidRPr="00962893">
              <w:rPr>
                <w:b/>
                <w:noProof/>
                <w:color w:val="000000"/>
                <w:sz w:val="20"/>
              </w:rPr>
              <w:t>2000075159</w:t>
            </w:r>
            <w:r w:rsidR="00EF6282">
              <w:rPr>
                <w:b/>
                <w:color w:val="000000"/>
                <w:sz w:val="20"/>
              </w:rPr>
              <w:fldChar w:fldCharType="end"/>
            </w:r>
            <w:bookmarkEnd w:id="4"/>
          </w:p>
        </w:tc>
      </w:tr>
      <w:tr w:rsidR="00FD0C4E" w14:paraId="0DC08E21" w14:textId="77777777" w:rsidTr="008111D5">
        <w:trPr>
          <w:gridBefore w:val="1"/>
          <w:gridAfter w:val="1"/>
          <w:wBefore w:w="8" w:type="dxa"/>
          <w:wAfter w:w="14" w:type="dxa"/>
          <w:trHeight w:val="1814"/>
        </w:trPr>
        <w:tc>
          <w:tcPr>
            <w:tcW w:w="5078" w:type="dxa"/>
            <w:gridSpan w:val="8"/>
            <w:vMerge/>
          </w:tcPr>
          <w:p w14:paraId="2B9ABA9F" w14:textId="77777777" w:rsidR="00FD0C4E" w:rsidRDefault="00FD0C4E">
            <w:pPr>
              <w:widowControl w:val="0"/>
              <w:tabs>
                <w:tab w:val="left" w:pos="6521"/>
              </w:tabs>
              <w:rPr>
                <w:rFonts w:ascii="Times New Roman" w:hAnsi="Times New Roman"/>
                <w:noProof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69F64059" w14:textId="77777777" w:rsidR="00FD0C4E" w:rsidRDefault="00FD0C4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70F8753" w14:textId="77777777" w:rsidR="00FD0C4E" w:rsidRDefault="00FD0C4E" w:rsidP="00D5003F">
            <w:pPr>
              <w:widowControl w:val="0"/>
              <w:tabs>
                <w:tab w:val="left" w:pos="6521"/>
              </w:tabs>
              <w:spacing w:before="40"/>
              <w:rPr>
                <w:color w:val="000000"/>
              </w:rPr>
            </w:pPr>
            <w:r>
              <w:rPr>
                <w:color w:val="000000"/>
              </w:rPr>
              <w:t xml:space="preserve">Vergabeart: </w:t>
            </w:r>
          </w:p>
          <w:p w14:paraId="19C751B2" w14:textId="01E0B7B3" w:rsidR="00FD0C4E" w:rsidRDefault="00EF6282" w:rsidP="00D5003F">
            <w:pPr>
              <w:tabs>
                <w:tab w:val="left" w:pos="355"/>
                <w:tab w:val="left" w:pos="6521"/>
              </w:tabs>
              <w:spacing w:before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Kontrollkästchen16"/>
            <w:r w:rsidR="00FD0C4E"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bookmarkEnd w:id="5"/>
            <w:r w:rsidR="00FD0C4E">
              <w:rPr>
                <w:color w:val="000000"/>
              </w:rPr>
              <w:tab/>
              <w:t>Offenes Verfahren</w:t>
            </w:r>
          </w:p>
          <w:p w14:paraId="0E95EBA4" w14:textId="77777777" w:rsidR="00FD0C4E" w:rsidRDefault="00EF6282" w:rsidP="00D5003F">
            <w:pPr>
              <w:tabs>
                <w:tab w:val="left" w:pos="355"/>
              </w:tabs>
              <w:spacing w:before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r w:rsidR="00FD0C4E">
              <w:rPr>
                <w:color w:val="000000"/>
              </w:rPr>
              <w:tab/>
              <w:t>Nichtoffenes Verfahren</w:t>
            </w:r>
          </w:p>
          <w:p w14:paraId="287D9B1E" w14:textId="77777777" w:rsidR="00FD0C4E" w:rsidRDefault="00EF6282" w:rsidP="00D5003F">
            <w:pPr>
              <w:tabs>
                <w:tab w:val="left" w:pos="355"/>
              </w:tabs>
              <w:spacing w:before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r w:rsidR="00FD0C4E">
              <w:rPr>
                <w:color w:val="000000"/>
              </w:rPr>
              <w:tab/>
              <w:t xml:space="preserve">Verhandlungsverfahren </w:t>
            </w:r>
            <w:r w:rsidR="009E1660">
              <w:rPr>
                <w:color w:val="000000"/>
              </w:rPr>
              <w:t>mit Teilnahmewettbewerb</w:t>
            </w:r>
          </w:p>
          <w:p w14:paraId="75B48BA3" w14:textId="77777777" w:rsidR="00FD0C4E" w:rsidRDefault="00EF6282" w:rsidP="00D5003F">
            <w:pPr>
              <w:tabs>
                <w:tab w:val="left" w:pos="355"/>
              </w:tabs>
              <w:spacing w:before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r w:rsidR="00FD0C4E">
              <w:rPr>
                <w:color w:val="000000"/>
              </w:rPr>
              <w:tab/>
              <w:t xml:space="preserve">Verhandlungsverfahren ohne </w:t>
            </w:r>
            <w:r w:rsidR="009E1660">
              <w:rPr>
                <w:color w:val="000000"/>
              </w:rPr>
              <w:t>Teilnahmewettbewerb</w:t>
            </w:r>
          </w:p>
          <w:p w14:paraId="2A5DDFD5" w14:textId="77777777" w:rsidR="00FD0C4E" w:rsidRDefault="00EF6282" w:rsidP="00D5003F">
            <w:pPr>
              <w:tabs>
                <w:tab w:val="left" w:pos="355"/>
                <w:tab w:val="left" w:pos="2340"/>
                <w:tab w:val="left" w:pos="6521"/>
              </w:tabs>
              <w:spacing w:before="40" w:after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r w:rsidR="00FD0C4E">
              <w:rPr>
                <w:color w:val="000000"/>
              </w:rPr>
              <w:tab/>
              <w:t>Wettbewerblicher Dialog</w:t>
            </w:r>
          </w:p>
          <w:p w14:paraId="6E60AC58" w14:textId="77777777" w:rsidR="009E1660" w:rsidRDefault="009E1660" w:rsidP="00D5003F">
            <w:pPr>
              <w:tabs>
                <w:tab w:val="left" w:pos="355"/>
                <w:tab w:val="left" w:pos="2340"/>
                <w:tab w:val="left" w:pos="6521"/>
              </w:tabs>
              <w:spacing w:before="40" w:after="40"/>
              <w:ind w:left="357" w:hanging="357"/>
              <w:rPr>
                <w:color w:val="000000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separate"/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</w:rPr>
              <w:tab/>
              <w:t>Innovationspartnerschaft</w:t>
            </w:r>
          </w:p>
        </w:tc>
      </w:tr>
      <w:tr w:rsidR="00D5003F" w14:paraId="400DD822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5078" w:type="dxa"/>
            <w:gridSpan w:val="8"/>
            <w:vMerge/>
          </w:tcPr>
          <w:p w14:paraId="2F1939AB" w14:textId="77777777" w:rsidR="00D5003F" w:rsidRDefault="00D5003F">
            <w:pPr>
              <w:widowControl w:val="0"/>
              <w:tabs>
                <w:tab w:val="left" w:pos="6521"/>
              </w:tabs>
              <w:spacing w:before="120"/>
              <w:rPr>
                <w:noProof/>
                <w:color w:val="000000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75C61901" w14:textId="77777777" w:rsidR="00D5003F" w:rsidRDefault="00D5003F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BBA2AEE" w14:textId="77777777" w:rsidR="00D5003F" w:rsidRDefault="00D5003F" w:rsidP="00D5003F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40" w:after="40"/>
              <w:rPr>
                <w:color w:val="000000"/>
              </w:rPr>
            </w:pPr>
          </w:p>
        </w:tc>
      </w:tr>
      <w:tr w:rsidR="00FD0C4E" w14:paraId="5A6BB410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5078" w:type="dxa"/>
            <w:gridSpan w:val="8"/>
            <w:vMerge/>
          </w:tcPr>
          <w:p w14:paraId="6E296ADD" w14:textId="77777777" w:rsidR="00FD0C4E" w:rsidRDefault="00FD0C4E">
            <w:pPr>
              <w:widowControl w:val="0"/>
              <w:tabs>
                <w:tab w:val="left" w:pos="6521"/>
              </w:tabs>
              <w:spacing w:before="120"/>
              <w:rPr>
                <w:noProof/>
                <w:color w:val="000000"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14:paraId="45F58A4F" w14:textId="77777777" w:rsidR="00FD0C4E" w:rsidRDefault="00FD0C4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7C7D36F" w14:textId="77777777" w:rsidR="00FD0C4E" w:rsidRDefault="009E1660" w:rsidP="001F11C0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60"/>
              <w:rPr>
                <w:color w:val="000000"/>
              </w:rPr>
            </w:pPr>
            <w:r>
              <w:rPr>
                <w:color w:val="000000"/>
              </w:rPr>
              <w:t>Ablauf der Angebotsfrist</w:t>
            </w:r>
          </w:p>
          <w:p w14:paraId="48074841" w14:textId="75B3C889" w:rsidR="00FD0C4E" w:rsidRDefault="00FD0C4E" w:rsidP="001F11C0">
            <w:pPr>
              <w:widowControl w:val="0"/>
              <w:tabs>
                <w:tab w:val="left" w:pos="2056"/>
                <w:tab w:val="left" w:pos="6521"/>
              </w:tabs>
              <w:spacing w:before="60" w:after="40"/>
              <w:rPr>
                <w:color w:val="000000"/>
              </w:rPr>
            </w:pPr>
            <w:r>
              <w:rPr>
                <w:color w:val="000000"/>
              </w:rPr>
              <w:t xml:space="preserve">Datum: </w:t>
            </w:r>
            <w:r w:rsidR="00EF6282">
              <w:rPr>
                <w:b/>
                <w:color w:val="000000"/>
                <w:sz w:val="20"/>
              </w:rPr>
              <w:fldChar w:fldCharType="begin">
                <w:ffData>
                  <w:name w:val="Schrift"/>
                  <w:enabled/>
                  <w:calcOnExit/>
                  <w:entryMacro w:val="SetToArial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  <w:sz w:val="20"/>
              </w:rPr>
              <w:instrText xml:space="preserve"> FORMTEXT </w:instrText>
            </w:r>
            <w:r w:rsidR="00EF6282">
              <w:rPr>
                <w:b/>
                <w:color w:val="000000"/>
                <w:sz w:val="20"/>
              </w:rPr>
            </w:r>
            <w:r w:rsidR="00EF6282">
              <w:rPr>
                <w:b/>
                <w:color w:val="000000"/>
                <w:sz w:val="20"/>
              </w:rPr>
              <w:fldChar w:fldCharType="separate"/>
            </w:r>
            <w:r w:rsidR="00452D53">
              <w:rPr>
                <w:b/>
                <w:noProof/>
                <w:color w:val="000000"/>
                <w:sz w:val="20"/>
              </w:rPr>
              <w:t>02.06</w:t>
            </w:r>
            <w:r w:rsidR="00620848">
              <w:rPr>
                <w:b/>
                <w:noProof/>
                <w:color w:val="000000"/>
                <w:sz w:val="20"/>
              </w:rPr>
              <w:t>.2026</w:t>
            </w:r>
            <w:r w:rsidR="00EF6282">
              <w:rPr>
                <w:b/>
                <w:color w:val="000000"/>
                <w:sz w:val="20"/>
              </w:rPr>
              <w:fldChar w:fldCharType="end"/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  <w:t xml:space="preserve">Uhrzeit: </w:t>
            </w:r>
            <w:r w:rsidR="00EF6282">
              <w:rPr>
                <w:b/>
                <w:color w:val="000000"/>
                <w:sz w:val="20"/>
              </w:rPr>
              <w:fldChar w:fldCharType="begin">
                <w:ffData>
                  <w:name w:val="Schrift1"/>
                  <w:enabled/>
                  <w:calcOnExit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  <w:sz w:val="20"/>
              </w:rPr>
              <w:instrText xml:space="preserve"> FORMTEXT </w:instrText>
            </w:r>
            <w:r w:rsidR="00EF6282">
              <w:rPr>
                <w:b/>
                <w:color w:val="000000"/>
                <w:sz w:val="20"/>
              </w:rPr>
            </w:r>
            <w:r w:rsidR="00EF6282">
              <w:rPr>
                <w:b/>
                <w:color w:val="000000"/>
                <w:sz w:val="20"/>
              </w:rPr>
              <w:fldChar w:fldCharType="separate"/>
            </w:r>
            <w:r w:rsidR="00962893">
              <w:rPr>
                <w:b/>
                <w:noProof/>
                <w:color w:val="000000"/>
                <w:sz w:val="20"/>
              </w:rPr>
              <w:t>11:00</w:t>
            </w:r>
            <w:r w:rsidR="00EF6282">
              <w:rPr>
                <w:b/>
                <w:color w:val="000000"/>
                <w:sz w:val="20"/>
              </w:rPr>
              <w:fldChar w:fldCharType="end"/>
            </w:r>
          </w:p>
        </w:tc>
      </w:tr>
      <w:tr w:rsidR="00FD0C4E" w14:paraId="3A1C2A83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5078" w:type="dxa"/>
            <w:gridSpan w:val="8"/>
            <w:vMerge/>
          </w:tcPr>
          <w:p w14:paraId="70E7AA78" w14:textId="77777777" w:rsidR="00FD0C4E" w:rsidRDefault="00FD0C4E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20"/>
              </w:rPr>
            </w:pPr>
          </w:p>
        </w:tc>
        <w:tc>
          <w:tcPr>
            <w:tcW w:w="425" w:type="dxa"/>
          </w:tcPr>
          <w:p w14:paraId="0283A393" w14:textId="77777777" w:rsidR="00FD0C4E" w:rsidRDefault="00FD0C4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26FA20" w14:textId="77777777" w:rsidR="00FD0C4E" w:rsidRDefault="00FD0C4E" w:rsidP="001F11C0">
            <w:pPr>
              <w:pStyle w:val="Fuzeile"/>
              <w:widowControl w:val="0"/>
              <w:tabs>
                <w:tab w:val="clear" w:pos="4819"/>
                <w:tab w:val="clear" w:pos="9071"/>
              </w:tabs>
              <w:spacing w:before="60"/>
              <w:ind w:left="397" w:hanging="397"/>
              <w:rPr>
                <w:b/>
                <w:color w:val="000000"/>
              </w:rPr>
            </w:pPr>
            <w:r>
              <w:rPr>
                <w:color w:val="000000"/>
              </w:rPr>
              <w:t>Ort:</w:t>
            </w:r>
            <w:r>
              <w:rPr>
                <w:color w:val="000000"/>
              </w:rPr>
              <w:tab/>
            </w:r>
            <w:r>
              <w:rPr>
                <w:b/>
                <w:noProof/>
                <w:color w:val="000000"/>
              </w:rPr>
              <w:t>Deutsche Bundesbank</w:t>
            </w:r>
            <w:r>
              <w:rPr>
                <w:b/>
                <w:noProof/>
                <w:color w:val="000000"/>
              </w:rPr>
              <w:br/>
            </w:r>
            <w:r w:rsidR="003C2B25">
              <w:rPr>
                <w:b/>
                <w:noProof/>
                <w:color w:val="000000"/>
              </w:rPr>
              <w:t>Zentralbereich Beschaffungen</w:t>
            </w:r>
            <w:r>
              <w:rPr>
                <w:b/>
                <w:noProof/>
                <w:color w:val="000000"/>
              </w:rPr>
              <w:br/>
              <w:t>Submissionsstelle</w:t>
            </w:r>
            <w:r>
              <w:rPr>
                <w:b/>
                <w:noProof/>
                <w:color w:val="000000"/>
              </w:rPr>
              <w:br/>
              <w:t>Taunusanlage 5</w:t>
            </w:r>
            <w:r>
              <w:rPr>
                <w:b/>
                <w:noProof/>
                <w:color w:val="000000"/>
              </w:rPr>
              <w:br/>
              <w:t>60329 Frankfurt am Main</w:t>
            </w:r>
          </w:p>
          <w:p w14:paraId="6556482F" w14:textId="77777777" w:rsidR="00FD0C4E" w:rsidRDefault="00FD0C4E" w:rsidP="00577973">
            <w:pPr>
              <w:widowControl w:val="0"/>
              <w:tabs>
                <w:tab w:val="left" w:pos="355"/>
                <w:tab w:val="left" w:pos="2056"/>
                <w:tab w:val="left" w:pos="2623"/>
                <w:tab w:val="left" w:pos="6521"/>
              </w:tabs>
              <w:spacing w:before="60" w:after="40"/>
              <w:rPr>
                <w:color w:val="000000"/>
              </w:rPr>
            </w:pPr>
            <w:r>
              <w:rPr>
                <w:color w:val="000000"/>
              </w:rPr>
              <w:t xml:space="preserve">Zimmer: </w:t>
            </w:r>
            <w:r w:rsidR="00EF6282" w:rsidRPr="001F11C0">
              <w:rPr>
                <w:b/>
                <w:color w:val="000000"/>
              </w:rPr>
              <w:fldChar w:fldCharType="begin">
                <w:ffData>
                  <w:name w:val="Schrift2"/>
                  <w:enabled/>
                  <w:calcOnExit/>
                  <w:entryMacro w:val="SetToArial"/>
                  <w:textInput/>
                </w:ffData>
              </w:fldChar>
            </w:r>
            <w:r w:rsidRPr="001F11C0">
              <w:rPr>
                <w:b/>
                <w:color w:val="000000"/>
              </w:rPr>
              <w:instrText xml:space="preserve"> FORMTEXT </w:instrText>
            </w:r>
            <w:r w:rsidR="00EF6282" w:rsidRPr="001F11C0">
              <w:rPr>
                <w:b/>
                <w:color w:val="000000"/>
              </w:rPr>
            </w:r>
            <w:r w:rsidR="00EF6282" w:rsidRPr="001F11C0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 w:rsidR="00EF6282" w:rsidRPr="001F11C0">
              <w:rPr>
                <w:b/>
                <w:color w:val="000000"/>
              </w:rPr>
              <w:fldChar w:fldCharType="end"/>
            </w:r>
            <w:r>
              <w:rPr>
                <w:color w:val="000000"/>
              </w:rPr>
              <w:tab/>
              <w:t xml:space="preserve">Tel.: </w:t>
            </w:r>
            <w:r w:rsidRPr="001F11C0">
              <w:rPr>
                <w:b/>
                <w:color w:val="000000"/>
              </w:rPr>
              <w:t xml:space="preserve">069 </w:t>
            </w:r>
            <w:bookmarkStart w:id="6" w:name="Text113"/>
            <w:r w:rsidR="00EF6282">
              <w:rPr>
                <w:b/>
                <w:color w:val="000000"/>
              </w:rPr>
              <w:fldChar w:fldCharType="begin">
                <w:ffData>
                  <w:name w:val="Text113"/>
                  <w:enabled/>
                  <w:calcOnExit w:val="0"/>
                  <w:textInput>
                    <w:default w:val="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EF6282">
              <w:rPr>
                <w:b/>
                <w:color w:val="000000"/>
              </w:rPr>
            </w:r>
            <w:r w:rsidR="00EF6282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9566-</w:t>
            </w:r>
            <w:r w:rsidR="00EF6282">
              <w:rPr>
                <w:b/>
                <w:color w:val="000000"/>
              </w:rPr>
              <w:fldChar w:fldCharType="end"/>
            </w:r>
            <w:bookmarkEnd w:id="6"/>
            <w:r w:rsidR="00EF6282" w:rsidRPr="001F11C0">
              <w:rPr>
                <w:b/>
                <w:color w:val="000000"/>
              </w:rPr>
              <w:fldChar w:fldCharType="begin">
                <w:ffData>
                  <w:name w:val="Schrift3"/>
                  <w:enabled/>
                  <w:calcOnExit/>
                  <w:entryMacro w:val="SetToArial"/>
                  <w:textInput/>
                </w:ffData>
              </w:fldChar>
            </w:r>
            <w:r w:rsidRPr="001F11C0">
              <w:rPr>
                <w:b/>
                <w:color w:val="000000"/>
              </w:rPr>
              <w:instrText xml:space="preserve"> FORMTEXT </w:instrText>
            </w:r>
            <w:r w:rsidR="00EF6282" w:rsidRPr="001F11C0">
              <w:rPr>
                <w:b/>
                <w:color w:val="000000"/>
              </w:rPr>
            </w:r>
            <w:r w:rsidR="00EF6282" w:rsidRPr="001F11C0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 w:rsidR="00EF6282" w:rsidRPr="001F11C0">
              <w:rPr>
                <w:b/>
                <w:color w:val="000000"/>
              </w:rPr>
              <w:fldChar w:fldCharType="end"/>
            </w:r>
          </w:p>
        </w:tc>
      </w:tr>
      <w:tr w:rsidR="003B243C" w14:paraId="16D94E7E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5078" w:type="dxa"/>
            <w:gridSpan w:val="8"/>
          </w:tcPr>
          <w:p w14:paraId="6597AB98" w14:textId="77777777" w:rsidR="003B243C" w:rsidRDefault="003B243C" w:rsidP="00D5003F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425" w:type="dxa"/>
          </w:tcPr>
          <w:p w14:paraId="069ED56B" w14:textId="77777777" w:rsidR="003B243C" w:rsidRDefault="003B243C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42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6E0C44" w14:textId="7ABCA2BE" w:rsidR="003B243C" w:rsidRDefault="009E1660" w:rsidP="00D5003F">
            <w:pPr>
              <w:widowControl w:val="0"/>
              <w:tabs>
                <w:tab w:val="left" w:pos="355"/>
                <w:tab w:val="left" w:pos="2340"/>
                <w:tab w:val="left" w:pos="2765"/>
                <w:tab w:val="left" w:pos="3332"/>
                <w:tab w:val="left" w:pos="6521"/>
              </w:tabs>
              <w:spacing w:before="40" w:after="40"/>
              <w:rPr>
                <w:color w:val="000000"/>
              </w:rPr>
            </w:pPr>
            <w:r>
              <w:rPr>
                <w:color w:val="000000"/>
              </w:rPr>
              <w:t>Binde</w:t>
            </w:r>
            <w:r w:rsidR="003B243C">
              <w:rPr>
                <w:color w:val="000000"/>
              </w:rPr>
              <w:t xml:space="preserve">frist endet am: </w:t>
            </w:r>
            <w:r w:rsidR="00EF6282">
              <w:rPr>
                <w:b/>
                <w:color w:val="000000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7" w:name="Text65"/>
            <w:r w:rsidR="003B243C">
              <w:rPr>
                <w:b/>
                <w:color w:val="000000"/>
                <w:sz w:val="20"/>
              </w:rPr>
              <w:instrText xml:space="preserve"> FORMTEXT </w:instrText>
            </w:r>
            <w:r w:rsidR="00EF6282">
              <w:rPr>
                <w:b/>
                <w:color w:val="000000"/>
                <w:sz w:val="20"/>
              </w:rPr>
            </w:r>
            <w:r w:rsidR="00EF6282">
              <w:rPr>
                <w:b/>
                <w:color w:val="000000"/>
                <w:sz w:val="20"/>
              </w:rPr>
              <w:fldChar w:fldCharType="separate"/>
            </w:r>
            <w:r w:rsidR="00452D53">
              <w:rPr>
                <w:b/>
                <w:noProof/>
                <w:color w:val="000000"/>
                <w:sz w:val="20"/>
              </w:rPr>
              <w:t>02.07</w:t>
            </w:r>
            <w:r w:rsidR="00620848">
              <w:rPr>
                <w:b/>
                <w:noProof/>
                <w:color w:val="000000"/>
                <w:sz w:val="20"/>
              </w:rPr>
              <w:t>.2026</w:t>
            </w:r>
            <w:r w:rsidR="00EF6282">
              <w:rPr>
                <w:b/>
                <w:color w:val="000000"/>
                <w:sz w:val="20"/>
              </w:rPr>
              <w:fldChar w:fldCharType="end"/>
            </w:r>
            <w:bookmarkEnd w:id="7"/>
          </w:p>
        </w:tc>
      </w:tr>
      <w:tr w:rsidR="008B6B1D" w14:paraId="0669433B" w14:textId="77777777" w:rsidTr="008111D5">
        <w:trPr>
          <w:gridBefore w:val="1"/>
          <w:gridAfter w:val="1"/>
          <w:wBefore w:w="8" w:type="dxa"/>
          <w:wAfter w:w="14" w:type="dxa"/>
          <w:trHeight w:hRule="exact" w:val="454"/>
        </w:trPr>
        <w:tc>
          <w:tcPr>
            <w:tcW w:w="5503" w:type="dxa"/>
            <w:gridSpan w:val="9"/>
            <w:vAlign w:val="center"/>
          </w:tcPr>
          <w:p w14:paraId="29A4FDAF" w14:textId="77777777" w:rsidR="008B6B1D" w:rsidRDefault="008B6B1D" w:rsidP="003B611E">
            <w:pPr>
              <w:widowControl w:val="0"/>
              <w:tabs>
                <w:tab w:val="left" w:pos="6521"/>
              </w:tabs>
              <w:ind w:left="-57"/>
              <w:rPr>
                <w:noProof/>
                <w:color w:val="000000"/>
                <w:sz w:val="20"/>
              </w:rPr>
            </w:pPr>
            <w:r>
              <w:rPr>
                <w:b/>
                <w:color w:val="000000"/>
                <w:sz w:val="24"/>
              </w:rPr>
              <w:t>Aufforderung zur Abgabe eines Angebots</w:t>
            </w:r>
          </w:p>
        </w:tc>
        <w:tc>
          <w:tcPr>
            <w:tcW w:w="4232" w:type="dxa"/>
            <w:gridSpan w:val="3"/>
            <w:tcBorders>
              <w:top w:val="single" w:sz="12" w:space="0" w:color="auto"/>
            </w:tcBorders>
          </w:tcPr>
          <w:p w14:paraId="39A4E81C" w14:textId="77777777" w:rsidR="008B6B1D" w:rsidRDefault="008B6B1D">
            <w:pPr>
              <w:widowControl w:val="0"/>
              <w:tabs>
                <w:tab w:val="left" w:pos="355"/>
                <w:tab w:val="left" w:pos="2056"/>
                <w:tab w:val="left" w:pos="6521"/>
              </w:tabs>
              <w:spacing w:before="120" w:after="60"/>
              <w:rPr>
                <w:color w:val="000000"/>
              </w:rPr>
            </w:pPr>
          </w:p>
        </w:tc>
      </w:tr>
      <w:tr w:rsidR="00984102" w:rsidRPr="00973B4D" w14:paraId="612E12B8" w14:textId="77777777" w:rsidTr="008111D5">
        <w:trPr>
          <w:gridBefore w:val="1"/>
          <w:gridAfter w:val="1"/>
          <w:wBefore w:w="8" w:type="dxa"/>
          <w:wAfter w:w="14" w:type="dxa"/>
          <w:trHeight w:hRule="exact" w:val="284"/>
        </w:trPr>
        <w:tc>
          <w:tcPr>
            <w:tcW w:w="9735" w:type="dxa"/>
            <w:gridSpan w:val="12"/>
            <w:vAlign w:val="bottom"/>
          </w:tcPr>
          <w:p w14:paraId="0F44E5BC" w14:textId="77777777" w:rsidR="00984102" w:rsidRPr="00973B4D" w:rsidRDefault="00235066" w:rsidP="006F3EF0">
            <w:pPr>
              <w:tabs>
                <w:tab w:val="left" w:pos="6521"/>
              </w:tabs>
              <w:ind w:left="-57"/>
              <w:rPr>
                <w:b/>
                <w:color w:val="000000"/>
              </w:rPr>
            </w:pPr>
            <w:r w:rsidRPr="00973B4D">
              <w:rPr>
                <w:b/>
                <w:color w:val="000000"/>
              </w:rPr>
              <w:t>M</w:t>
            </w:r>
            <w:r w:rsidR="00984102" w:rsidRPr="00973B4D">
              <w:rPr>
                <w:b/>
                <w:color w:val="000000"/>
              </w:rPr>
              <w:t>aßnahme</w:t>
            </w:r>
            <w:r w:rsidRPr="00973B4D">
              <w:rPr>
                <w:b/>
                <w:color w:val="000000"/>
              </w:rPr>
              <w:t>/Leistung</w:t>
            </w:r>
          </w:p>
        </w:tc>
      </w:tr>
      <w:tr w:rsidR="00984102" w14:paraId="3A42A77E" w14:textId="77777777" w:rsidTr="008111D5">
        <w:trPr>
          <w:gridBefore w:val="1"/>
          <w:gridAfter w:val="1"/>
          <w:wBefore w:w="8" w:type="dxa"/>
          <w:wAfter w:w="14" w:type="dxa"/>
          <w:trHeight w:val="227"/>
        </w:trPr>
        <w:tc>
          <w:tcPr>
            <w:tcW w:w="9735" w:type="dxa"/>
            <w:gridSpan w:val="12"/>
            <w:vAlign w:val="bottom"/>
          </w:tcPr>
          <w:p w14:paraId="56FC2DDA" w14:textId="7DEE931E" w:rsidR="00962893" w:rsidRPr="00962893" w:rsidRDefault="00EF6282" w:rsidP="00962893">
            <w:pPr>
              <w:rPr>
                <w:b/>
                <w:noProof/>
                <w:color w:val="000000"/>
                <w:szCs w:val="16"/>
              </w:rPr>
            </w:pPr>
            <w:r w:rsidRPr="0063066F">
              <w:rPr>
                <w:b/>
                <w:color w:val="000000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84102" w:rsidRPr="0063066F">
              <w:rPr>
                <w:b/>
                <w:color w:val="000000"/>
                <w:szCs w:val="16"/>
              </w:rPr>
              <w:instrText xml:space="preserve"> FORMTEXT </w:instrText>
            </w:r>
            <w:r w:rsidRPr="0063066F">
              <w:rPr>
                <w:b/>
                <w:color w:val="000000"/>
                <w:szCs w:val="16"/>
              </w:rPr>
            </w:r>
            <w:r w:rsidRPr="0063066F">
              <w:rPr>
                <w:b/>
                <w:color w:val="000000"/>
                <w:szCs w:val="16"/>
              </w:rPr>
              <w:fldChar w:fldCharType="separate"/>
            </w:r>
            <w:r w:rsidR="00962893">
              <w:rPr>
                <w:b/>
                <w:noProof/>
                <w:color w:val="000000"/>
                <w:szCs w:val="16"/>
              </w:rPr>
              <w:t>E</w:t>
            </w:r>
            <w:r w:rsidR="00962893" w:rsidRPr="00962893">
              <w:rPr>
                <w:b/>
                <w:noProof/>
                <w:color w:val="000000"/>
                <w:szCs w:val="16"/>
              </w:rPr>
              <w:t>xt</w:t>
            </w:r>
            <w:r w:rsidR="00962893">
              <w:rPr>
                <w:b/>
                <w:noProof/>
                <w:color w:val="000000"/>
                <w:szCs w:val="16"/>
              </w:rPr>
              <w:t>.</w:t>
            </w:r>
            <w:r w:rsidR="00962893" w:rsidRPr="00962893">
              <w:rPr>
                <w:b/>
                <w:noProof/>
                <w:color w:val="000000"/>
                <w:szCs w:val="16"/>
              </w:rPr>
              <w:t xml:space="preserve"> Beratungs- und Unterstützungsleistung</w:t>
            </w:r>
            <w:r w:rsidR="00962893">
              <w:rPr>
                <w:b/>
                <w:noProof/>
                <w:color w:val="000000"/>
                <w:szCs w:val="16"/>
              </w:rPr>
              <w:t xml:space="preserve"> für den Bereich SAP Versorgungsadministration (VADM)</w:t>
            </w:r>
          </w:p>
          <w:p w14:paraId="3F910A3D" w14:textId="2377F052" w:rsidR="00984102" w:rsidRPr="0063066F" w:rsidRDefault="00EF6282" w:rsidP="001A150D">
            <w:pPr>
              <w:tabs>
                <w:tab w:val="left" w:pos="426"/>
                <w:tab w:val="left" w:pos="6521"/>
                <w:tab w:val="left" w:pos="7088"/>
              </w:tabs>
              <w:ind w:left="-57"/>
              <w:rPr>
                <w:color w:val="000000"/>
                <w:szCs w:val="16"/>
              </w:rPr>
            </w:pPr>
            <w:r w:rsidRPr="0063066F">
              <w:rPr>
                <w:b/>
                <w:color w:val="000000"/>
                <w:szCs w:val="16"/>
              </w:rPr>
              <w:fldChar w:fldCharType="end"/>
            </w:r>
          </w:p>
        </w:tc>
      </w:tr>
      <w:tr w:rsidR="001F3266" w:rsidRPr="001F3266" w14:paraId="37C589F1" w14:textId="77777777" w:rsidTr="008111D5">
        <w:trPr>
          <w:gridBefore w:val="1"/>
          <w:gridAfter w:val="1"/>
          <w:wBefore w:w="8" w:type="dxa"/>
          <w:wAfter w:w="14" w:type="dxa"/>
        </w:trPr>
        <w:tc>
          <w:tcPr>
            <w:tcW w:w="9735" w:type="dxa"/>
            <w:gridSpan w:val="12"/>
            <w:vAlign w:val="center"/>
          </w:tcPr>
          <w:p w14:paraId="2A2064BE" w14:textId="77777777" w:rsidR="001F3266" w:rsidRPr="001F3266" w:rsidRDefault="001F3266" w:rsidP="001F11C0">
            <w:pPr>
              <w:tabs>
                <w:tab w:val="left" w:pos="6521"/>
              </w:tabs>
              <w:spacing w:before="80"/>
              <w:ind w:left="-57"/>
              <w:rPr>
                <w:b/>
                <w:color w:val="000000"/>
                <w:szCs w:val="16"/>
              </w:rPr>
            </w:pPr>
            <w:r w:rsidRPr="001F3266">
              <w:rPr>
                <w:b/>
                <w:color w:val="000000"/>
                <w:szCs w:val="16"/>
              </w:rPr>
              <w:t>Anlagen</w:t>
            </w:r>
          </w:p>
        </w:tc>
      </w:tr>
      <w:tr w:rsidR="00FD0C4E" w:rsidRPr="007E4B65" w14:paraId="427C37A6" w14:textId="77777777" w:rsidTr="008111D5">
        <w:trPr>
          <w:gridBefore w:val="1"/>
          <w:gridAfter w:val="1"/>
          <w:wBefore w:w="8" w:type="dxa"/>
          <w:wAfter w:w="14" w:type="dxa"/>
          <w:trHeight w:hRule="exact" w:val="255"/>
        </w:trPr>
        <w:tc>
          <w:tcPr>
            <w:tcW w:w="278" w:type="dxa"/>
            <w:vAlign w:val="bottom"/>
          </w:tcPr>
          <w:p w14:paraId="3049AFE1" w14:textId="77777777" w:rsidR="00FD0C4E" w:rsidRPr="007E4B65" w:rsidRDefault="00FD0C4E" w:rsidP="003B611E">
            <w:pPr>
              <w:tabs>
                <w:tab w:val="left" w:pos="426"/>
              </w:tabs>
              <w:ind w:left="-57"/>
              <w:rPr>
                <w:b/>
                <w:color w:val="000000"/>
                <w:szCs w:val="16"/>
              </w:rPr>
            </w:pPr>
            <w:r w:rsidRPr="007E4B65">
              <w:rPr>
                <w:b/>
                <w:color w:val="000000"/>
                <w:szCs w:val="16"/>
              </w:rPr>
              <w:t>A)</w:t>
            </w:r>
          </w:p>
        </w:tc>
        <w:tc>
          <w:tcPr>
            <w:tcW w:w="9457" w:type="dxa"/>
            <w:gridSpan w:val="11"/>
            <w:vAlign w:val="bottom"/>
          </w:tcPr>
          <w:p w14:paraId="15ED0F9A" w14:textId="77777777" w:rsidR="00FD0C4E" w:rsidRPr="004A0F49" w:rsidRDefault="00FD0C4E" w:rsidP="00F077EE">
            <w:pPr>
              <w:rPr>
                <w:szCs w:val="16"/>
              </w:rPr>
            </w:pPr>
            <w:r>
              <w:rPr>
                <w:b/>
                <w:color w:val="000000"/>
                <w:szCs w:val="16"/>
              </w:rPr>
              <w:t xml:space="preserve">die </w:t>
            </w:r>
            <w:r w:rsidRPr="007E4B65">
              <w:rPr>
                <w:b/>
                <w:color w:val="000000"/>
                <w:szCs w:val="16"/>
              </w:rPr>
              <w:t>beim Bieter verbleiben</w:t>
            </w:r>
            <w:r>
              <w:rPr>
                <w:b/>
                <w:color w:val="000000"/>
                <w:szCs w:val="16"/>
              </w:rPr>
              <w:t xml:space="preserve"> und im Vergabeverfahren zu beachten sind</w:t>
            </w:r>
          </w:p>
        </w:tc>
      </w:tr>
      <w:tr w:rsidR="00FD0C4E" w:rsidRPr="004B5D13" w14:paraId="6D3B2834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326FB7B1" w14:textId="77777777" w:rsidR="00FD0C4E" w:rsidRPr="008C39A0" w:rsidRDefault="00EF6282" w:rsidP="003B611E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bookmarkStart w:id="8" w:name="Kontrollkästchen5"/>
            <w:r w:rsidR="00FD0C4E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8"/>
            <w:r w:rsidR="00FD0C4E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02E6D9B8" w14:textId="77777777" w:rsidR="00FD0C4E" w:rsidRPr="004A0F49" w:rsidRDefault="00FD0C4E" w:rsidP="00F077EE">
            <w:pPr>
              <w:rPr>
                <w:szCs w:val="16"/>
              </w:rPr>
            </w:pPr>
            <w:r w:rsidRPr="004B5D13">
              <w:rPr>
                <w:color w:val="000000"/>
                <w:szCs w:val="16"/>
              </w:rPr>
              <w:t>Bewerbungsbedingungen</w:t>
            </w:r>
            <w:r w:rsidR="0003490B">
              <w:rPr>
                <w:color w:val="000000"/>
                <w:szCs w:val="16"/>
              </w:rPr>
              <w:t xml:space="preserve"> EU</w:t>
            </w:r>
            <w:r>
              <w:rPr>
                <w:color w:val="000000"/>
                <w:szCs w:val="16"/>
              </w:rPr>
              <w:t xml:space="preserve"> (Vordr. 11018 b)</w:t>
            </w:r>
          </w:p>
        </w:tc>
      </w:tr>
      <w:tr w:rsidR="00FD0C4E" w:rsidRPr="004B5D13" w14:paraId="3CFE0F3F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11825439" w14:textId="77777777" w:rsidR="00FD0C4E" w:rsidRPr="008C39A0" w:rsidRDefault="00EF6282" w:rsidP="003B611E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FD0C4E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4FE5C687" w14:textId="77777777" w:rsidR="00FD0C4E" w:rsidRPr="004A0F49" w:rsidRDefault="00FD0C4E" w:rsidP="00D5003F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Mindestanforderungen für </w:t>
            </w:r>
            <w:r w:rsidRPr="004B5D13">
              <w:rPr>
                <w:color w:val="000000"/>
                <w:szCs w:val="16"/>
              </w:rPr>
              <w:t>Nebenangebote E</w:t>
            </w:r>
            <w:r w:rsidR="00D5003F">
              <w:rPr>
                <w:color w:val="000000"/>
                <w:szCs w:val="16"/>
              </w:rPr>
              <w:t>U</w:t>
            </w:r>
            <w:r w:rsidRPr="004B5D13">
              <w:rPr>
                <w:color w:val="000000"/>
                <w:szCs w:val="16"/>
              </w:rPr>
              <w:t xml:space="preserve"> </w:t>
            </w:r>
            <w:r>
              <w:rPr>
                <w:color w:val="000000"/>
                <w:szCs w:val="16"/>
              </w:rPr>
              <w:t>(</w:t>
            </w:r>
            <w:r w:rsidRPr="004B5D13">
              <w:rPr>
                <w:color w:val="000000"/>
                <w:szCs w:val="16"/>
              </w:rPr>
              <w:t>Vordr</w:t>
            </w:r>
            <w:r>
              <w:rPr>
                <w:color w:val="000000"/>
                <w:szCs w:val="16"/>
              </w:rPr>
              <w:t>.</w:t>
            </w:r>
            <w:r w:rsidRPr="004B5D13">
              <w:rPr>
                <w:color w:val="000000"/>
                <w:szCs w:val="16"/>
              </w:rPr>
              <w:t xml:space="preserve"> 11071</w:t>
            </w:r>
            <w:r>
              <w:rPr>
                <w:color w:val="000000"/>
                <w:szCs w:val="16"/>
              </w:rPr>
              <w:t>)</w:t>
            </w:r>
          </w:p>
        </w:tc>
      </w:tr>
      <w:tr w:rsidR="00FD0C4E" w:rsidRPr="004B5D13" w14:paraId="11D98BA0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799BB46E" w14:textId="77777777" w:rsidR="00FD0C4E" w:rsidRPr="008C39A0" w:rsidRDefault="00EF6282" w:rsidP="003B611E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D0C4E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FD0C4E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565EA47" w14:textId="77777777" w:rsidR="00FD0C4E" w:rsidRPr="004A0F49" w:rsidRDefault="00000667" w:rsidP="00F077EE">
            <w:pPr>
              <w:rPr>
                <w:szCs w:val="16"/>
              </w:rPr>
            </w:pPr>
            <w:r>
              <w:rPr>
                <w:color w:val="000000"/>
                <w:szCs w:val="16"/>
              </w:rPr>
              <w:t xml:space="preserve">Vordruck „Gewichtung der </w:t>
            </w:r>
            <w:r w:rsidR="009864C6">
              <w:rPr>
                <w:color w:val="000000"/>
                <w:szCs w:val="16"/>
              </w:rPr>
              <w:t>Zuschlag</w:t>
            </w:r>
            <w:r w:rsidR="00FD0C4E" w:rsidRPr="004B5D13">
              <w:rPr>
                <w:color w:val="000000"/>
                <w:szCs w:val="16"/>
              </w:rPr>
              <w:t>skriterien</w:t>
            </w:r>
            <w:r>
              <w:rPr>
                <w:color w:val="000000"/>
                <w:szCs w:val="16"/>
              </w:rPr>
              <w:t>“ (Vordr. 11069)</w:t>
            </w:r>
          </w:p>
        </w:tc>
      </w:tr>
      <w:tr w:rsidR="00D37EAA" w:rsidRPr="004B5D13" w14:paraId="755B6A34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61CE26D4" w14:textId="77777777" w:rsidR="00D37EAA" w:rsidRPr="008C39A0" w:rsidRDefault="00D37EAA" w:rsidP="00D37EAA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3CB48B93" w14:textId="77777777" w:rsidR="00D37EAA" w:rsidRPr="004A0F49" w:rsidRDefault="005E762C" w:rsidP="00D37EAA">
            <w:pPr>
              <w:rPr>
                <w:szCs w:val="16"/>
              </w:rPr>
            </w:pPr>
            <w:r>
              <w:rPr>
                <w:szCs w:val="16"/>
              </w:rPr>
              <w:fldChar w:fldCharType="begin">
                <w:ffData>
                  <w:name w:val="Text125"/>
                  <w:enabled/>
                  <w:calcOnExit w:val="0"/>
                  <w:textInput>
                    <w:default w:val="siehe Vordruck „Verzeichnis der im Vergabeverfahren vorzulegenden Unterlagen“ (Vordr. 11060)"/>
                  </w:textInput>
                </w:ffData>
              </w:fldChar>
            </w:r>
            <w:bookmarkStart w:id="9" w:name="Text125"/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siehe Vordruck „Verzeichnis der im Vergabeverfahren vorzulegenden Unterlagen“ (Vordr. 11060)</w:t>
            </w:r>
            <w:r>
              <w:rPr>
                <w:szCs w:val="16"/>
              </w:rPr>
              <w:fldChar w:fldCharType="end"/>
            </w:r>
            <w:bookmarkEnd w:id="9"/>
          </w:p>
        </w:tc>
      </w:tr>
      <w:tr w:rsidR="00FD0C4E" w:rsidRPr="004B5D13" w14:paraId="75E917A6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4F064AFF" w14:textId="77777777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0" w:name="Kontrollkästchen6"/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0"/>
            <w:r w:rsidR="00FD0C4E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3F77E716" w14:textId="77777777" w:rsidR="00FD0C4E" w:rsidRPr="004A0F49" w:rsidRDefault="0003490B" w:rsidP="00F077EE">
            <w:pPr>
              <w:rPr>
                <w:szCs w:val="16"/>
              </w:rPr>
            </w:pPr>
            <w:r>
              <w:rPr>
                <w:szCs w:val="16"/>
              </w:rPr>
              <w:t>Vordruck „</w:t>
            </w:r>
            <w:r w:rsidR="00FD0C4E" w:rsidRPr="004B5D13">
              <w:rPr>
                <w:szCs w:val="16"/>
              </w:rPr>
              <w:t>Datenträger Angebotsanforderung</w:t>
            </w:r>
            <w:r>
              <w:rPr>
                <w:szCs w:val="16"/>
              </w:rPr>
              <w:t>“</w:t>
            </w:r>
            <w:r w:rsidR="00FD0C4E">
              <w:rPr>
                <w:szCs w:val="16"/>
              </w:rPr>
              <w:t xml:space="preserve"> (Vordr. 11076 b)</w:t>
            </w:r>
          </w:p>
        </w:tc>
      </w:tr>
      <w:tr w:rsidR="0003490B" w:rsidRPr="004B5D13" w14:paraId="40935A15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0A3D2149" w14:textId="77777777" w:rsidR="0003490B" w:rsidRPr="008C39A0" w:rsidRDefault="00EF6282" w:rsidP="00D85CA3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3490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03490B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632A93C" w14:textId="77777777" w:rsidR="0003490B" w:rsidRPr="004B5D13" w:rsidRDefault="0003490B" w:rsidP="00D85CA3">
            <w:pPr>
              <w:rPr>
                <w:szCs w:val="16"/>
              </w:rPr>
            </w:pPr>
            <w:r>
              <w:rPr>
                <w:szCs w:val="16"/>
              </w:rPr>
              <w:t>Vordruck „Datenträger Abrechnung“ (Vordr. 11076 c)</w:t>
            </w:r>
          </w:p>
        </w:tc>
      </w:tr>
      <w:tr w:rsidR="00FD0C4E" w:rsidRPr="004B5D13" w14:paraId="4EECE29F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6FF3B80F" w14:textId="20A51A15" w:rsidR="00FD0C4E" w:rsidRPr="008C39A0" w:rsidRDefault="00EF6282" w:rsidP="003B611E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FD0C4E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FD0C4E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73E90EE2" w14:textId="2FC6A40C" w:rsidR="00FD0C4E" w:rsidRPr="00BD43CF" w:rsidRDefault="00EF6282" w:rsidP="00F077EE">
            <w:pPr>
              <w:rPr>
                <w:szCs w:val="16"/>
              </w:rPr>
            </w:pPr>
            <w:r w:rsidRPr="00BD43CF">
              <w:rPr>
                <w:color w:val="000000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bookmarkStart w:id="11" w:name="Text108"/>
            <w:r w:rsidR="00FD0C4E" w:rsidRPr="00BD43CF">
              <w:rPr>
                <w:color w:val="000000"/>
                <w:szCs w:val="16"/>
              </w:rPr>
              <w:instrText xml:space="preserve"> FORMTEXT </w:instrText>
            </w:r>
            <w:r w:rsidRPr="00BD43CF">
              <w:rPr>
                <w:color w:val="000000"/>
                <w:szCs w:val="16"/>
              </w:rPr>
            </w:r>
            <w:r w:rsidRPr="00BD43CF">
              <w:rPr>
                <w:color w:val="000000"/>
                <w:szCs w:val="16"/>
              </w:rPr>
              <w:fldChar w:fldCharType="separate"/>
            </w:r>
            <w:r w:rsidR="00962893" w:rsidRPr="00962893">
              <w:rPr>
                <w:noProof/>
                <w:color w:val="000000"/>
                <w:szCs w:val="16"/>
              </w:rPr>
              <w:t>A</w:t>
            </w:r>
            <w:r w:rsidR="00962893">
              <w:rPr>
                <w:noProof/>
                <w:color w:val="000000"/>
                <w:szCs w:val="16"/>
              </w:rPr>
              <w:t>0</w:t>
            </w:r>
            <w:r w:rsidR="00962893" w:rsidRPr="00962893">
              <w:rPr>
                <w:noProof/>
                <w:color w:val="000000"/>
                <w:szCs w:val="16"/>
              </w:rPr>
              <w:t>2</w:t>
            </w:r>
            <w:r w:rsidR="003F0625">
              <w:rPr>
                <w:noProof/>
                <w:color w:val="000000"/>
                <w:szCs w:val="16"/>
              </w:rPr>
              <w:t>_</w:t>
            </w:r>
            <w:r w:rsidR="00962893" w:rsidRPr="00962893">
              <w:rPr>
                <w:noProof/>
                <w:color w:val="000000"/>
                <w:szCs w:val="16"/>
              </w:rPr>
              <w:t>Zuschlagskriterien</w:t>
            </w:r>
            <w:r w:rsidR="00962893">
              <w:rPr>
                <w:noProof/>
                <w:color w:val="000000"/>
                <w:szCs w:val="16"/>
              </w:rPr>
              <w:t>_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 w:rsidRPr="00BD43CF">
              <w:rPr>
                <w:color w:val="000000"/>
                <w:szCs w:val="16"/>
              </w:rPr>
              <w:fldChar w:fldCharType="end"/>
            </w:r>
            <w:bookmarkEnd w:id="11"/>
          </w:p>
        </w:tc>
      </w:tr>
      <w:tr w:rsidR="00FD0C4E" w:rsidRPr="004B5D13" w14:paraId="67E16B4F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70BEC49A" w14:textId="44FAE978" w:rsidR="00FD0C4E" w:rsidRPr="008C39A0" w:rsidRDefault="00EF6282" w:rsidP="003B611E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FD0C4E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FD0C4E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18935CA" w14:textId="23E154C6" w:rsidR="00FD0C4E" w:rsidRPr="00BD43CF" w:rsidRDefault="00EF6282" w:rsidP="003F0625">
            <w:pPr>
              <w:rPr>
                <w:szCs w:val="16"/>
              </w:rPr>
            </w:pPr>
            <w:r w:rsidRPr="00BD43CF">
              <w:rPr>
                <w:color w:val="000000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FD0C4E" w:rsidRPr="00BD43CF">
              <w:rPr>
                <w:color w:val="000000"/>
                <w:szCs w:val="16"/>
              </w:rPr>
              <w:instrText xml:space="preserve"> FORMTEXT </w:instrText>
            </w:r>
            <w:r w:rsidRPr="00BD43CF">
              <w:rPr>
                <w:color w:val="000000"/>
                <w:szCs w:val="16"/>
              </w:rPr>
            </w:r>
            <w:r w:rsidRPr="00BD43CF">
              <w:rPr>
                <w:color w:val="000000"/>
                <w:szCs w:val="16"/>
              </w:rPr>
              <w:fldChar w:fldCharType="separate"/>
            </w:r>
            <w:r w:rsidR="00962893" w:rsidRPr="00962893">
              <w:rPr>
                <w:noProof/>
                <w:color w:val="000000"/>
                <w:szCs w:val="16"/>
              </w:rPr>
              <w:t>A</w:t>
            </w:r>
            <w:r w:rsidR="00962893">
              <w:rPr>
                <w:noProof/>
                <w:color w:val="000000"/>
                <w:szCs w:val="16"/>
              </w:rPr>
              <w:t>0</w:t>
            </w:r>
            <w:r w:rsidR="00962893" w:rsidRPr="00962893">
              <w:rPr>
                <w:noProof/>
                <w:color w:val="000000"/>
                <w:szCs w:val="16"/>
              </w:rPr>
              <w:t>3</w:t>
            </w:r>
            <w:r w:rsidR="003F0625">
              <w:rPr>
                <w:noProof/>
                <w:color w:val="000000"/>
                <w:szCs w:val="16"/>
              </w:rPr>
              <w:t>_</w:t>
            </w:r>
            <w:r w:rsidR="00962893" w:rsidRPr="00962893">
              <w:rPr>
                <w:noProof/>
                <w:color w:val="000000"/>
                <w:szCs w:val="16"/>
              </w:rPr>
              <w:t>Ausfüllhinweise</w:t>
            </w:r>
            <w:r w:rsidR="00962893">
              <w:rPr>
                <w:noProof/>
                <w:color w:val="000000"/>
                <w:szCs w:val="16"/>
              </w:rPr>
              <w:t>_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 w:rsidRPr="00BD43CF">
              <w:rPr>
                <w:color w:val="000000"/>
                <w:szCs w:val="16"/>
              </w:rPr>
              <w:fldChar w:fldCharType="end"/>
            </w:r>
          </w:p>
        </w:tc>
      </w:tr>
      <w:tr w:rsidR="0003490B" w:rsidRPr="004B5D13" w14:paraId="53DA02B9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4DDEA93D" w14:textId="0FC6B18B" w:rsidR="0003490B" w:rsidRPr="008C39A0" w:rsidRDefault="00EF6282" w:rsidP="00D85CA3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03490B">
              <w:rPr>
                <w:color w:val="000000"/>
                <w:sz w:val="18"/>
                <w:szCs w:val="18"/>
              </w:rPr>
              <w:instrText xml:space="preserve"> FORMCHECKBOX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03490B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720F6671" w14:textId="42FB2017" w:rsidR="0003490B" w:rsidRPr="00BD43CF" w:rsidRDefault="00EF6282" w:rsidP="00D85CA3">
            <w:pPr>
              <w:rPr>
                <w:szCs w:val="16"/>
              </w:rPr>
            </w:pPr>
            <w:r w:rsidRPr="00BD43CF">
              <w:rPr>
                <w:color w:val="000000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03490B" w:rsidRPr="00BD43CF">
              <w:rPr>
                <w:color w:val="000000"/>
                <w:szCs w:val="16"/>
              </w:rPr>
              <w:instrText xml:space="preserve"> FORMTEXT </w:instrText>
            </w:r>
            <w:r w:rsidRPr="00BD43CF">
              <w:rPr>
                <w:color w:val="000000"/>
                <w:szCs w:val="16"/>
              </w:rPr>
            </w:r>
            <w:r w:rsidRPr="00BD43CF">
              <w:rPr>
                <w:color w:val="000000"/>
                <w:szCs w:val="16"/>
              </w:rPr>
              <w:fldChar w:fldCharType="separate"/>
            </w:r>
            <w:r w:rsidR="00962893">
              <w:rPr>
                <w:noProof/>
                <w:color w:val="000000"/>
                <w:szCs w:val="16"/>
              </w:rPr>
              <w:t>A05_Datenschutzhinweise</w:t>
            </w:r>
            <w:r w:rsidR="00620848">
              <w:rPr>
                <w:noProof/>
                <w:color w:val="000000"/>
                <w:szCs w:val="16"/>
              </w:rPr>
              <w:t xml:space="preserve"> 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 w:rsidRPr="00BD43CF">
              <w:rPr>
                <w:color w:val="000000"/>
                <w:szCs w:val="16"/>
              </w:rPr>
              <w:fldChar w:fldCharType="end"/>
            </w:r>
          </w:p>
        </w:tc>
      </w:tr>
      <w:tr w:rsidR="0003490B" w:rsidRPr="004B5D13" w14:paraId="009FD4D3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6DA74ED8" w14:textId="56D61149" w:rsidR="0003490B" w:rsidRPr="008C39A0" w:rsidRDefault="00EF6282" w:rsidP="00D85CA3">
            <w:pPr>
              <w:ind w:left="-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03490B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="003F0625"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r w:rsidR="0003490B" w:rsidRPr="008C39A0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468893ED" w14:textId="556EE4DD" w:rsidR="0003490B" w:rsidRPr="00BD43CF" w:rsidRDefault="00EF6282" w:rsidP="00D85CA3">
            <w:pPr>
              <w:rPr>
                <w:szCs w:val="16"/>
              </w:rPr>
            </w:pPr>
            <w:r w:rsidRPr="00BD43CF">
              <w:rPr>
                <w:color w:val="000000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03490B" w:rsidRPr="00BD43CF">
              <w:rPr>
                <w:color w:val="000000"/>
                <w:szCs w:val="16"/>
              </w:rPr>
              <w:instrText xml:space="preserve"> FORMTEXT </w:instrText>
            </w:r>
            <w:r w:rsidRPr="00BD43CF">
              <w:rPr>
                <w:color w:val="000000"/>
                <w:szCs w:val="16"/>
              </w:rPr>
            </w:r>
            <w:r w:rsidRPr="00BD43CF">
              <w:rPr>
                <w:color w:val="000000"/>
                <w:szCs w:val="16"/>
              </w:rPr>
              <w:fldChar w:fldCharType="separate"/>
            </w:r>
            <w:r w:rsidR="003F0625">
              <w:rPr>
                <w:noProof/>
                <w:color w:val="000000"/>
                <w:szCs w:val="16"/>
              </w:rPr>
              <w:t>A00_Inhaltsverzeichnis_26-2000075159</w:t>
            </w:r>
            <w:r w:rsidRPr="00BD43CF">
              <w:rPr>
                <w:color w:val="000000"/>
                <w:szCs w:val="16"/>
              </w:rPr>
              <w:fldChar w:fldCharType="end"/>
            </w:r>
          </w:p>
        </w:tc>
      </w:tr>
      <w:tr w:rsidR="00FD0C4E" w:rsidRPr="004B5D13" w14:paraId="782A0AC6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bottom"/>
          </w:tcPr>
          <w:p w14:paraId="0EB46172" w14:textId="77777777" w:rsidR="00FD0C4E" w:rsidRPr="004B5D13" w:rsidRDefault="00FD0C4E" w:rsidP="003B611E">
            <w:pPr>
              <w:ind w:left="-57"/>
              <w:rPr>
                <w:b/>
                <w:color w:val="000000"/>
                <w:szCs w:val="16"/>
              </w:rPr>
            </w:pPr>
            <w:r w:rsidRPr="004B5D13">
              <w:rPr>
                <w:b/>
                <w:color w:val="000000"/>
                <w:szCs w:val="16"/>
              </w:rPr>
              <w:t>B)</w:t>
            </w:r>
          </w:p>
        </w:tc>
        <w:tc>
          <w:tcPr>
            <w:tcW w:w="9457" w:type="dxa"/>
            <w:gridSpan w:val="11"/>
            <w:vAlign w:val="bottom"/>
          </w:tcPr>
          <w:p w14:paraId="390B0E22" w14:textId="77777777" w:rsidR="00FD0C4E" w:rsidRPr="004A0F49" w:rsidRDefault="00FD0C4E" w:rsidP="00FD0C4E">
            <w:pPr>
              <w:rPr>
                <w:szCs w:val="16"/>
              </w:rPr>
            </w:pPr>
            <w:r>
              <w:rPr>
                <w:b/>
                <w:color w:val="000000"/>
                <w:szCs w:val="16"/>
              </w:rPr>
              <w:t>die beim Bieter verbleiben und Vertragsbestandteil werden</w:t>
            </w:r>
          </w:p>
        </w:tc>
      </w:tr>
      <w:tr w:rsidR="00FD0C4E" w:rsidRPr="004B5D13" w14:paraId="0C74066D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7FEC3CF8" w14:textId="77777777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D0C4E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24EBFDCA" w14:textId="77777777" w:rsidR="00FD0C4E" w:rsidRPr="004A0F49" w:rsidRDefault="00FD0C4E" w:rsidP="00C52236">
            <w:pPr>
              <w:rPr>
                <w:szCs w:val="16"/>
              </w:rPr>
            </w:pPr>
            <w:r>
              <w:rPr>
                <w:szCs w:val="16"/>
              </w:rPr>
              <w:t xml:space="preserve">Teile </w:t>
            </w:r>
            <w:bookmarkStart w:id="12" w:name="Dropdown3"/>
            <w:r w:rsidR="00EF6282">
              <w:rPr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der Leistungsbeschreibung"/>
                    <w:listEntry w:val="des Vertrages"/>
                  </w:ddList>
                </w:ffData>
              </w:fldChar>
            </w:r>
            <w:r w:rsidR="00C727EF">
              <w:rPr>
                <w:szCs w:val="16"/>
              </w:rPr>
              <w:instrText xml:space="preserve"> FORMDROPDOWN </w:instrText>
            </w:r>
            <w:r w:rsidR="00EF6282">
              <w:rPr>
                <w:szCs w:val="16"/>
              </w:rPr>
            </w:r>
            <w:r w:rsidR="00EF6282">
              <w:rPr>
                <w:szCs w:val="16"/>
              </w:rPr>
              <w:fldChar w:fldCharType="separate"/>
            </w:r>
            <w:r w:rsidR="00EF6282">
              <w:rPr>
                <w:szCs w:val="16"/>
              </w:rPr>
              <w:fldChar w:fldCharType="end"/>
            </w:r>
            <w:bookmarkEnd w:id="12"/>
            <w:r w:rsidR="0052385F">
              <w:rPr>
                <w:szCs w:val="16"/>
              </w:rPr>
              <w:t>:</w:t>
            </w:r>
            <w:r>
              <w:rPr>
                <w:szCs w:val="16"/>
              </w:rPr>
              <w:t xml:space="preserve"> Beschreibungen, Pläne, ggf. erläuternde Anlagen</w:t>
            </w:r>
          </w:p>
        </w:tc>
      </w:tr>
      <w:tr w:rsidR="00FD0C4E" w:rsidRPr="004B5D13" w14:paraId="5EB167D8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5A27477B" w14:textId="58F37D6C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FD0C4E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2FEE2941" w14:textId="5C608420" w:rsidR="00FD0C4E" w:rsidRPr="00BD43CF" w:rsidRDefault="00EF6282" w:rsidP="00F077EE">
            <w:pPr>
              <w:rPr>
                <w:szCs w:val="16"/>
              </w:rPr>
            </w:pPr>
            <w:r w:rsidRPr="00BD43CF">
              <w:rPr>
                <w:color w:val="000000"/>
                <w:szCs w:val="16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="00FD0C4E" w:rsidRPr="00BD43CF">
              <w:rPr>
                <w:color w:val="000000"/>
                <w:szCs w:val="16"/>
              </w:rPr>
              <w:instrText xml:space="preserve"> FORMTEXT </w:instrText>
            </w:r>
            <w:r w:rsidRPr="00BD43CF">
              <w:rPr>
                <w:color w:val="000000"/>
                <w:szCs w:val="16"/>
              </w:rPr>
            </w:r>
            <w:r w:rsidRPr="00BD43CF">
              <w:rPr>
                <w:color w:val="000000"/>
                <w:szCs w:val="16"/>
              </w:rPr>
              <w:fldChar w:fldCharType="separate"/>
            </w:r>
            <w:r w:rsidR="00962893">
              <w:rPr>
                <w:noProof/>
                <w:color w:val="000000"/>
                <w:szCs w:val="16"/>
              </w:rPr>
              <w:t>B01_Leistungsbeschreibung_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 w:rsidR="00962893">
              <w:rPr>
                <w:noProof/>
                <w:color w:val="000000"/>
                <w:szCs w:val="16"/>
              </w:rPr>
              <w:t>, Anlage 1</w:t>
            </w:r>
            <w:r w:rsidR="00620848">
              <w:rPr>
                <w:noProof/>
                <w:color w:val="000000"/>
                <w:szCs w:val="16"/>
              </w:rPr>
              <w:t xml:space="preserve"> </w:t>
            </w:r>
            <w:r w:rsidR="00620848" w:rsidRPr="00620848">
              <w:rPr>
                <w:noProof/>
                <w:color w:val="000000"/>
                <w:szCs w:val="16"/>
              </w:rPr>
              <w:t>zum EVB IT Dienstvertrag</w:t>
            </w:r>
            <w:r w:rsidRPr="00BD43CF">
              <w:rPr>
                <w:color w:val="000000"/>
                <w:szCs w:val="16"/>
              </w:rPr>
              <w:fldChar w:fldCharType="end"/>
            </w:r>
          </w:p>
        </w:tc>
      </w:tr>
      <w:tr w:rsidR="00FD0C4E" w:rsidRPr="004B5D13" w14:paraId="5181221B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56E9C360" w14:textId="047091EC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 w:val="20"/>
                    <w:default w:val="1"/>
                    <w:checked w:val="0"/>
                  </w:checkBox>
                </w:ffData>
              </w:fldChar>
            </w:r>
            <w:bookmarkStart w:id="13" w:name="Kontrollkästchen7"/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13"/>
            <w:r w:rsidR="00FD0C4E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0F92805" w14:textId="77777777" w:rsidR="00FD0C4E" w:rsidRPr="004B5D13" w:rsidRDefault="00FD0C4E" w:rsidP="00F077EE">
            <w:pPr>
              <w:rPr>
                <w:szCs w:val="16"/>
              </w:rPr>
            </w:pPr>
            <w:r w:rsidRPr="004B5D13">
              <w:rPr>
                <w:szCs w:val="16"/>
              </w:rPr>
              <w:t>Besondere Vertragsbedingungen (</w:t>
            </w:r>
            <w:smartTag w:uri="urn:schemas-microsoft-com:office:smarttags" w:element="stockticker">
              <w:r w:rsidRPr="004B5D13">
                <w:rPr>
                  <w:szCs w:val="16"/>
                </w:rPr>
                <w:t>BVB</w:t>
              </w:r>
            </w:smartTag>
            <w:r w:rsidRPr="004B5D13">
              <w:rPr>
                <w:szCs w:val="16"/>
              </w:rPr>
              <w:t>)</w:t>
            </w:r>
            <w:r>
              <w:rPr>
                <w:szCs w:val="16"/>
              </w:rPr>
              <w:t xml:space="preserve"> (Vordr. 11019)</w:t>
            </w:r>
          </w:p>
        </w:tc>
      </w:tr>
      <w:tr w:rsidR="00C727EF" w:rsidRPr="004B5D13" w14:paraId="0140051A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62063AED" w14:textId="77777777" w:rsidR="00C727EF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C727E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C727EF" w:rsidRPr="008C39A0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240F7D20" w14:textId="77777777" w:rsidR="00C727EF" w:rsidRPr="004B5D13" w:rsidRDefault="00C727EF" w:rsidP="00D85CA3">
            <w:pPr>
              <w:rPr>
                <w:szCs w:val="16"/>
              </w:rPr>
            </w:pPr>
            <w:r>
              <w:rPr>
                <w:szCs w:val="16"/>
              </w:rPr>
              <w:t>Zusätzliche Vertragsbedingungen (ZVB) (Vordr. 11020)</w:t>
            </w:r>
          </w:p>
        </w:tc>
      </w:tr>
      <w:tr w:rsidR="00FD0C4E" w:rsidRPr="004B5D13" w14:paraId="4B8C5E14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10106D12" w14:textId="77777777" w:rsidR="00FD0C4E" w:rsidRPr="00D74132" w:rsidRDefault="00EF6282" w:rsidP="003B611E">
            <w:pPr>
              <w:ind w:left="-57"/>
              <w:rPr>
                <w:sz w:val="18"/>
                <w:szCs w:val="18"/>
              </w:rPr>
            </w:pPr>
            <w:r w:rsidRPr="00D74132">
              <w:rPr>
                <w:sz w:val="18"/>
                <w:szCs w:val="18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4" w:name="Kontrollkästchen11"/>
            <w:r w:rsidR="00FD0C4E" w:rsidRPr="00D74132">
              <w:rPr>
                <w:sz w:val="18"/>
                <w:szCs w:val="18"/>
              </w:rPr>
              <w:instrText xml:space="preserve"> FORMCHECKBOX </w:instrText>
            </w:r>
            <w:r w:rsidRPr="00D74132">
              <w:rPr>
                <w:sz w:val="18"/>
                <w:szCs w:val="18"/>
              </w:rPr>
            </w:r>
            <w:r w:rsidRPr="00D74132">
              <w:rPr>
                <w:sz w:val="18"/>
                <w:szCs w:val="18"/>
              </w:rPr>
              <w:fldChar w:fldCharType="separate"/>
            </w:r>
            <w:r w:rsidRPr="00D74132">
              <w:rPr>
                <w:sz w:val="18"/>
                <w:szCs w:val="18"/>
              </w:rPr>
              <w:fldChar w:fldCharType="end"/>
            </w:r>
            <w:bookmarkEnd w:id="14"/>
            <w:r w:rsidR="00FD0C4E" w:rsidRPr="00D74132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1350EF9" w14:textId="77777777" w:rsidR="00FD0C4E" w:rsidRPr="004B5D13" w:rsidRDefault="00FD0C4E" w:rsidP="00F077EE">
            <w:pPr>
              <w:rPr>
                <w:szCs w:val="16"/>
              </w:rPr>
            </w:pPr>
            <w:r w:rsidRPr="00D74132">
              <w:rPr>
                <w:szCs w:val="16"/>
              </w:rPr>
              <w:t>Vordruck „Ergänzung Abfall“ (Vordr. 11073)</w:t>
            </w:r>
          </w:p>
        </w:tc>
      </w:tr>
      <w:tr w:rsidR="00FD0C4E" w:rsidRPr="004B5D13" w14:paraId="06EB9AA2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630211E9" w14:textId="77777777" w:rsidR="00FD0C4E" w:rsidRPr="00D74132" w:rsidRDefault="00EF6282" w:rsidP="003B611E">
            <w:pPr>
              <w:ind w:left="-57"/>
              <w:rPr>
                <w:sz w:val="18"/>
                <w:szCs w:val="18"/>
              </w:rPr>
            </w:pPr>
            <w:r w:rsidRPr="00D74132">
              <w:rPr>
                <w:sz w:val="18"/>
                <w:szCs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5" w:name="Kontrollkästchen30"/>
            <w:r w:rsidR="00FD0C4E" w:rsidRPr="00D74132">
              <w:rPr>
                <w:sz w:val="18"/>
                <w:szCs w:val="18"/>
              </w:rPr>
              <w:instrText xml:space="preserve"> FORMCHECKBOX </w:instrText>
            </w:r>
            <w:r w:rsidRPr="00D74132">
              <w:rPr>
                <w:sz w:val="18"/>
                <w:szCs w:val="18"/>
              </w:rPr>
            </w:r>
            <w:r w:rsidRPr="00D74132">
              <w:rPr>
                <w:sz w:val="18"/>
                <w:szCs w:val="18"/>
              </w:rPr>
              <w:fldChar w:fldCharType="separate"/>
            </w:r>
            <w:r w:rsidRPr="00D74132">
              <w:rPr>
                <w:sz w:val="18"/>
                <w:szCs w:val="18"/>
              </w:rPr>
              <w:fldChar w:fldCharType="end"/>
            </w:r>
            <w:bookmarkEnd w:id="15"/>
            <w:r w:rsidR="00FD0C4E" w:rsidRPr="00D74132">
              <w:rPr>
                <w:sz w:val="18"/>
                <w:szCs w:val="18"/>
              </w:rPr>
              <w:tab/>
            </w:r>
          </w:p>
        </w:tc>
        <w:tc>
          <w:tcPr>
            <w:tcW w:w="9457" w:type="dxa"/>
            <w:gridSpan w:val="11"/>
            <w:vAlign w:val="center"/>
          </w:tcPr>
          <w:p w14:paraId="61760005" w14:textId="77777777" w:rsidR="00FD0C4E" w:rsidRPr="004B5D13" w:rsidRDefault="00FD0C4E" w:rsidP="00F077EE">
            <w:pPr>
              <w:rPr>
                <w:szCs w:val="16"/>
              </w:rPr>
            </w:pPr>
            <w:r w:rsidRPr="00D74132">
              <w:rPr>
                <w:szCs w:val="16"/>
              </w:rPr>
              <w:t xml:space="preserve">Vordruck </w:t>
            </w:r>
            <w:r>
              <w:rPr>
                <w:szCs w:val="16"/>
              </w:rPr>
              <w:t xml:space="preserve">„Anwendung der </w:t>
            </w:r>
            <w:r w:rsidRPr="00D74132">
              <w:rPr>
                <w:szCs w:val="16"/>
              </w:rPr>
              <w:t>Datenverarbeitung</w:t>
            </w:r>
            <w:r>
              <w:rPr>
                <w:szCs w:val="16"/>
              </w:rPr>
              <w:t>“</w:t>
            </w:r>
            <w:r w:rsidRPr="00D74132">
              <w:rPr>
                <w:szCs w:val="16"/>
              </w:rPr>
              <w:t xml:space="preserve"> (Vordr. </w:t>
            </w:r>
            <w:smartTag w:uri="urn:schemas-microsoft-com:office:smarttags" w:element="metricconverter">
              <w:smartTagPr>
                <w:attr w:name="ProductID" w:val="11076 a"/>
              </w:smartTagPr>
              <w:r w:rsidRPr="00D74132">
                <w:rPr>
                  <w:szCs w:val="16"/>
                </w:rPr>
                <w:t>11076 a</w:t>
              </w:r>
            </w:smartTag>
            <w:r w:rsidRPr="00D74132">
              <w:rPr>
                <w:szCs w:val="16"/>
              </w:rPr>
              <w:t>)</w:t>
            </w:r>
          </w:p>
        </w:tc>
      </w:tr>
      <w:tr w:rsidR="00FD0C4E" w:rsidRPr="004B5D13" w14:paraId="392A8E85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1797F206" w14:textId="65D04028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57" w:type="dxa"/>
            <w:gridSpan w:val="11"/>
            <w:vAlign w:val="center"/>
          </w:tcPr>
          <w:p w14:paraId="3B2C9A5C" w14:textId="5A3051C8" w:rsidR="00FD0C4E" w:rsidRPr="00BD43CF" w:rsidRDefault="00EF6282" w:rsidP="00F077EE">
            <w:pPr>
              <w:rPr>
                <w:szCs w:val="16"/>
              </w:rPr>
            </w:pPr>
            <w:r w:rsidRPr="00BD43CF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0C4E" w:rsidRPr="00BD43CF">
              <w:rPr>
                <w:szCs w:val="16"/>
              </w:rPr>
              <w:instrText xml:space="preserve"> FORMTEXT </w:instrText>
            </w:r>
            <w:r w:rsidRPr="00BD43CF">
              <w:rPr>
                <w:szCs w:val="16"/>
              </w:rPr>
            </w:r>
            <w:r w:rsidRPr="00BD43CF">
              <w:rPr>
                <w:szCs w:val="16"/>
              </w:rPr>
              <w:fldChar w:fldCharType="separate"/>
            </w:r>
            <w:r w:rsidR="00962893">
              <w:rPr>
                <w:noProof/>
                <w:szCs w:val="16"/>
              </w:rPr>
              <w:t>B03_Bedingungen IT Nutzung_</w:t>
            </w:r>
            <w:r w:rsidR="00962893" w:rsidRPr="00962893">
              <w:rPr>
                <w:noProof/>
                <w:szCs w:val="16"/>
              </w:rPr>
              <w:t>26-2000075159</w:t>
            </w:r>
            <w:r w:rsidR="00962893">
              <w:rPr>
                <w:noProof/>
                <w:szCs w:val="16"/>
              </w:rPr>
              <w:t>, Anlage 3</w:t>
            </w:r>
            <w:r w:rsidR="00620848">
              <w:rPr>
                <w:noProof/>
                <w:szCs w:val="16"/>
              </w:rPr>
              <w:t xml:space="preserve"> </w:t>
            </w:r>
            <w:r w:rsidR="00620848" w:rsidRPr="00620848">
              <w:rPr>
                <w:noProof/>
                <w:szCs w:val="16"/>
              </w:rPr>
              <w:t>zum EVB IT Dienstvertrag</w:t>
            </w:r>
            <w:r w:rsidRPr="00BD43CF">
              <w:rPr>
                <w:szCs w:val="16"/>
              </w:rPr>
              <w:fldChar w:fldCharType="end"/>
            </w:r>
          </w:p>
        </w:tc>
      </w:tr>
      <w:tr w:rsidR="0003490B" w:rsidRPr="004B5D13" w14:paraId="3A034BA9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30AA48A7" w14:textId="77777777" w:rsidR="0003490B" w:rsidRPr="008C39A0" w:rsidRDefault="00EF6282" w:rsidP="00D85CA3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3490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57" w:type="dxa"/>
            <w:gridSpan w:val="11"/>
            <w:vAlign w:val="center"/>
          </w:tcPr>
          <w:p w14:paraId="0FB1FB53" w14:textId="77777777" w:rsidR="0003490B" w:rsidRPr="00BD43CF" w:rsidRDefault="00EF6282" w:rsidP="00D85CA3">
            <w:pPr>
              <w:rPr>
                <w:szCs w:val="16"/>
              </w:rPr>
            </w:pPr>
            <w:r w:rsidRPr="00BD43CF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3490B" w:rsidRPr="00BD43CF">
              <w:rPr>
                <w:szCs w:val="16"/>
              </w:rPr>
              <w:instrText xml:space="preserve"> FORMTEXT </w:instrText>
            </w:r>
            <w:r w:rsidRPr="00BD43CF">
              <w:rPr>
                <w:szCs w:val="16"/>
              </w:rPr>
            </w:r>
            <w:r w:rsidRPr="00BD43CF">
              <w:rPr>
                <w:szCs w:val="16"/>
              </w:rPr>
              <w:fldChar w:fldCharType="separate"/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Pr="00BD43CF">
              <w:rPr>
                <w:szCs w:val="16"/>
              </w:rPr>
              <w:fldChar w:fldCharType="end"/>
            </w:r>
          </w:p>
        </w:tc>
      </w:tr>
      <w:tr w:rsidR="0003490B" w:rsidRPr="004B5D13" w14:paraId="04C57DE4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2B7A6830" w14:textId="77777777" w:rsidR="0003490B" w:rsidRPr="008C39A0" w:rsidRDefault="00EF6282" w:rsidP="00D85CA3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3490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57" w:type="dxa"/>
            <w:gridSpan w:val="11"/>
            <w:vAlign w:val="center"/>
          </w:tcPr>
          <w:p w14:paraId="11FBD275" w14:textId="77777777" w:rsidR="0003490B" w:rsidRPr="00BD43CF" w:rsidRDefault="00EF6282" w:rsidP="00D85CA3">
            <w:pPr>
              <w:rPr>
                <w:szCs w:val="16"/>
              </w:rPr>
            </w:pPr>
            <w:r w:rsidRPr="00BD43CF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3490B" w:rsidRPr="00BD43CF">
              <w:rPr>
                <w:szCs w:val="16"/>
              </w:rPr>
              <w:instrText xml:space="preserve"> FORMTEXT </w:instrText>
            </w:r>
            <w:r w:rsidRPr="00BD43CF">
              <w:rPr>
                <w:szCs w:val="16"/>
              </w:rPr>
            </w:r>
            <w:r w:rsidRPr="00BD43CF">
              <w:rPr>
                <w:szCs w:val="16"/>
              </w:rPr>
              <w:fldChar w:fldCharType="separate"/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="0003490B" w:rsidRPr="00BD43CF">
              <w:rPr>
                <w:noProof/>
                <w:szCs w:val="16"/>
              </w:rPr>
              <w:t> </w:t>
            </w:r>
            <w:r w:rsidRPr="00BD43CF">
              <w:rPr>
                <w:szCs w:val="16"/>
              </w:rPr>
              <w:fldChar w:fldCharType="end"/>
            </w:r>
          </w:p>
        </w:tc>
      </w:tr>
      <w:tr w:rsidR="00FD0C4E" w:rsidRPr="004B5D13" w14:paraId="0C641B9B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277B4DD3" w14:textId="77777777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57" w:type="dxa"/>
            <w:gridSpan w:val="11"/>
            <w:vAlign w:val="center"/>
          </w:tcPr>
          <w:p w14:paraId="406561C2" w14:textId="77777777" w:rsidR="00FD0C4E" w:rsidRPr="00BD43CF" w:rsidRDefault="00EF6282" w:rsidP="00F077EE">
            <w:pPr>
              <w:rPr>
                <w:szCs w:val="16"/>
              </w:rPr>
            </w:pPr>
            <w:r w:rsidRPr="00BD43CF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0C4E" w:rsidRPr="00BD43CF">
              <w:rPr>
                <w:szCs w:val="16"/>
              </w:rPr>
              <w:instrText xml:space="preserve"> FORMTEXT </w:instrText>
            </w:r>
            <w:r w:rsidRPr="00BD43CF">
              <w:rPr>
                <w:szCs w:val="16"/>
              </w:rPr>
            </w:r>
            <w:r w:rsidRPr="00BD43CF">
              <w:rPr>
                <w:szCs w:val="16"/>
              </w:rPr>
              <w:fldChar w:fldCharType="separate"/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Pr="00BD43CF">
              <w:rPr>
                <w:szCs w:val="16"/>
              </w:rPr>
              <w:fldChar w:fldCharType="end"/>
            </w:r>
          </w:p>
        </w:tc>
      </w:tr>
      <w:tr w:rsidR="00FD0C4E" w:rsidRPr="004B5D13" w14:paraId="529EFD3A" w14:textId="77777777" w:rsidTr="008111D5">
        <w:trPr>
          <w:gridBefore w:val="1"/>
          <w:gridAfter w:val="1"/>
          <w:wBefore w:w="8" w:type="dxa"/>
          <w:wAfter w:w="14" w:type="dxa"/>
          <w:trHeight w:hRule="exact" w:val="227"/>
        </w:trPr>
        <w:tc>
          <w:tcPr>
            <w:tcW w:w="278" w:type="dxa"/>
            <w:vAlign w:val="center"/>
          </w:tcPr>
          <w:p w14:paraId="7783D1C3" w14:textId="77777777" w:rsidR="00FD0C4E" w:rsidRPr="008C39A0" w:rsidRDefault="00EF6282" w:rsidP="003B611E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D0C4E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57" w:type="dxa"/>
            <w:gridSpan w:val="11"/>
            <w:vAlign w:val="center"/>
          </w:tcPr>
          <w:p w14:paraId="1713187C" w14:textId="77777777" w:rsidR="00FD0C4E" w:rsidRPr="00BD43CF" w:rsidRDefault="00EF6282" w:rsidP="00FD0C4E">
            <w:pPr>
              <w:rPr>
                <w:szCs w:val="16"/>
              </w:rPr>
            </w:pPr>
            <w:r w:rsidRPr="00BD43CF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D0C4E" w:rsidRPr="00BD43CF">
              <w:rPr>
                <w:szCs w:val="16"/>
              </w:rPr>
              <w:instrText xml:space="preserve"> FORMTEXT </w:instrText>
            </w:r>
            <w:r w:rsidRPr="00BD43CF">
              <w:rPr>
                <w:szCs w:val="16"/>
              </w:rPr>
            </w:r>
            <w:r w:rsidRPr="00BD43CF">
              <w:rPr>
                <w:szCs w:val="16"/>
              </w:rPr>
              <w:fldChar w:fldCharType="separate"/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="00FD0C4E" w:rsidRPr="00BD43CF">
              <w:rPr>
                <w:noProof/>
                <w:szCs w:val="16"/>
              </w:rPr>
              <w:t> </w:t>
            </w:r>
            <w:r w:rsidRPr="00BD43CF">
              <w:rPr>
                <w:szCs w:val="16"/>
              </w:rPr>
              <w:fldChar w:fldCharType="end"/>
            </w:r>
          </w:p>
        </w:tc>
      </w:tr>
      <w:tr w:rsidR="003C3544" w:rsidRPr="007E4B65" w14:paraId="5105254B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bottom"/>
          </w:tcPr>
          <w:p w14:paraId="38656C0B" w14:textId="77777777" w:rsidR="003C3544" w:rsidRPr="007E4B65" w:rsidRDefault="003C3544" w:rsidP="003B611E">
            <w:pPr>
              <w:tabs>
                <w:tab w:val="left" w:pos="426"/>
              </w:tabs>
              <w:spacing w:before="40"/>
              <w:ind w:left="-57"/>
              <w:rPr>
                <w:b/>
                <w:color w:val="000000"/>
                <w:szCs w:val="16"/>
              </w:rPr>
            </w:pPr>
            <w:r>
              <w:rPr>
                <w:b/>
                <w:color w:val="000000"/>
                <w:szCs w:val="16"/>
              </w:rPr>
              <w:t>C</w:t>
            </w:r>
            <w:r w:rsidRPr="007E4B65">
              <w:rPr>
                <w:b/>
                <w:color w:val="000000"/>
                <w:szCs w:val="16"/>
              </w:rPr>
              <w:t>)</w:t>
            </w:r>
          </w:p>
        </w:tc>
        <w:tc>
          <w:tcPr>
            <w:tcW w:w="9400" w:type="dxa"/>
            <w:gridSpan w:val="10"/>
            <w:vAlign w:val="bottom"/>
          </w:tcPr>
          <w:p w14:paraId="25EEB0E6" w14:textId="77777777" w:rsidR="003C3544" w:rsidRPr="007E4B65" w:rsidRDefault="003C3544" w:rsidP="00FD0C4E">
            <w:pPr>
              <w:rPr>
                <w:b/>
                <w:color w:val="000000"/>
                <w:szCs w:val="16"/>
              </w:rPr>
            </w:pPr>
            <w:r>
              <w:rPr>
                <w:b/>
                <w:color w:val="000000"/>
                <w:szCs w:val="16"/>
              </w:rPr>
              <w:t>die</w:t>
            </w:r>
            <w:r w:rsidR="00FD0C4E">
              <w:rPr>
                <w:b/>
                <w:color w:val="000000"/>
                <w:szCs w:val="16"/>
              </w:rPr>
              <w:t>, soweit erforderlich, ausgefüllt mit dem Angebot einzureichen sind</w:t>
            </w:r>
          </w:p>
        </w:tc>
      </w:tr>
      <w:tr w:rsidR="00B5592B" w:rsidRPr="004B5D13" w14:paraId="53D3EE89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4D74A1DC" w14:textId="77777777" w:rsidR="00B5592B" w:rsidRPr="008C39A0" w:rsidRDefault="002C08E6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0E72592E" w14:textId="77777777" w:rsidR="00B5592B" w:rsidRPr="004B5D13" w:rsidRDefault="00B5592B" w:rsidP="00B5592B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Roter Kennzettel</w:t>
            </w:r>
            <w:r w:rsidR="00A40225">
              <w:rPr>
                <w:color w:val="000000"/>
                <w:szCs w:val="16"/>
              </w:rPr>
              <w:t>/Adresszettel</w:t>
            </w:r>
          </w:p>
        </w:tc>
      </w:tr>
      <w:tr w:rsidR="00B5592B" w:rsidRPr="004B5D13" w14:paraId="048C0131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0472D9C9" w14:textId="77777777" w:rsidR="00B5592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B5592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4519A998" w14:textId="77777777" w:rsidR="00B5592B" w:rsidRPr="004B5D13" w:rsidRDefault="00B5592B" w:rsidP="0003490B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Angebotsschreiben (Vordr. 11021 I bzw. 11021 II)</w:t>
            </w:r>
          </w:p>
        </w:tc>
      </w:tr>
      <w:tr w:rsidR="00B5592B" w:rsidRPr="004B5D13" w14:paraId="2DA1B4B7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0A166788" w14:textId="4DBFA455" w:rsidR="00B5592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B5592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16" w:name="Dropdown4"/>
        <w:tc>
          <w:tcPr>
            <w:tcW w:w="9400" w:type="dxa"/>
            <w:gridSpan w:val="10"/>
            <w:vAlign w:val="center"/>
          </w:tcPr>
          <w:p w14:paraId="188E7EC3" w14:textId="59790D4F" w:rsidR="00B5592B" w:rsidRPr="004B5D13" w:rsidRDefault="00EF6282" w:rsidP="00AB03B1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Leistungsbeschreibung"/>
                    <w:listEntry w:val="Vertrag"/>
                  </w:ddList>
                </w:ffData>
              </w:fldChar>
            </w:r>
            <w:r w:rsidR="00AB03B1">
              <w:rPr>
                <w:color w:val="000000"/>
                <w:szCs w:val="16"/>
              </w:rPr>
              <w:instrText xml:space="preserve"> FORMDROPDOWN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>
              <w:rPr>
                <w:color w:val="000000"/>
                <w:szCs w:val="16"/>
              </w:rPr>
              <w:fldChar w:fldCharType="end"/>
            </w:r>
            <w:bookmarkEnd w:id="16"/>
            <w:r w:rsidR="00805821">
              <w:rPr>
                <w:color w:val="000000"/>
                <w:szCs w:val="16"/>
              </w:rPr>
              <w:t xml:space="preserve"> </w:t>
            </w:r>
            <w:r>
              <w:rPr>
                <w:color w:val="000000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5821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962893">
              <w:rPr>
                <w:noProof/>
                <w:color w:val="000000"/>
                <w:szCs w:val="16"/>
              </w:rPr>
              <w:t>C03_EVB-IT Dienstvertrag_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>
              <w:rPr>
                <w:color w:val="000000"/>
                <w:szCs w:val="16"/>
              </w:rPr>
              <w:fldChar w:fldCharType="end"/>
            </w:r>
          </w:p>
        </w:tc>
      </w:tr>
      <w:tr w:rsidR="00B5592B" w:rsidRPr="004B5D13" w14:paraId="3BF205AC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2F9E9AF6" w14:textId="72BD582F" w:rsidR="00B5592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B5592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72AB97F8" w14:textId="72668B0A" w:rsidR="00B5592B" w:rsidRPr="004B5D13" w:rsidRDefault="00B5592B" w:rsidP="00B5592B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Preisangebot</w:t>
            </w:r>
            <w:r w:rsidR="00977250">
              <w:rPr>
                <w:color w:val="000000"/>
                <w:szCs w:val="16"/>
              </w:rPr>
              <w:t xml:space="preserve"> </w:t>
            </w:r>
            <w:r w:rsidR="00EF6282">
              <w:rPr>
                <w:color w:val="000000"/>
                <w:szCs w:val="16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77250">
              <w:rPr>
                <w:color w:val="000000"/>
                <w:szCs w:val="16"/>
              </w:rPr>
              <w:instrText xml:space="preserve"> FORMTEXT </w:instrText>
            </w:r>
            <w:r w:rsidR="00EF6282">
              <w:rPr>
                <w:color w:val="000000"/>
                <w:szCs w:val="16"/>
              </w:rPr>
            </w:r>
            <w:r w:rsidR="00EF6282">
              <w:rPr>
                <w:color w:val="000000"/>
                <w:szCs w:val="16"/>
              </w:rPr>
              <w:fldChar w:fldCharType="separate"/>
            </w:r>
            <w:r w:rsidR="00962893">
              <w:rPr>
                <w:noProof/>
                <w:color w:val="000000"/>
                <w:szCs w:val="16"/>
              </w:rPr>
              <w:t>C04_Preisblatt_</w:t>
            </w:r>
            <w:r w:rsidR="00962893" w:rsidRPr="00962893">
              <w:rPr>
                <w:noProof/>
                <w:color w:val="000000"/>
                <w:szCs w:val="16"/>
              </w:rPr>
              <w:t>26-2000075159</w:t>
            </w:r>
            <w:r w:rsidR="00962893">
              <w:rPr>
                <w:noProof/>
                <w:color w:val="000000"/>
                <w:szCs w:val="16"/>
              </w:rPr>
              <w:t>, Anlage 2 zum EVB IT Dienstvertrag</w:t>
            </w:r>
            <w:r w:rsidR="00EF6282">
              <w:rPr>
                <w:color w:val="000000"/>
                <w:szCs w:val="16"/>
              </w:rPr>
              <w:fldChar w:fldCharType="end"/>
            </w:r>
          </w:p>
        </w:tc>
      </w:tr>
      <w:tr w:rsidR="00B5592B" w:rsidRPr="004B5D13" w14:paraId="142C471A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4ED065A2" w14:textId="77777777" w:rsidR="00B5592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2BD7E300" w14:textId="77777777" w:rsidR="00B5592B" w:rsidRPr="004B5D13" w:rsidRDefault="00B5592B" w:rsidP="00B5592B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Fragenkatalog</w:t>
            </w:r>
            <w:r w:rsidR="00977250">
              <w:rPr>
                <w:color w:val="000000"/>
                <w:szCs w:val="16"/>
              </w:rPr>
              <w:t xml:space="preserve"> </w:t>
            </w:r>
            <w:r w:rsidR="00EF6282">
              <w:rPr>
                <w:color w:val="000000"/>
                <w:szCs w:val="16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77250">
              <w:rPr>
                <w:color w:val="000000"/>
                <w:szCs w:val="16"/>
              </w:rPr>
              <w:instrText xml:space="preserve"> FORMTEXT </w:instrText>
            </w:r>
            <w:r w:rsidR="00EF6282">
              <w:rPr>
                <w:color w:val="000000"/>
                <w:szCs w:val="16"/>
              </w:rPr>
            </w:r>
            <w:r w:rsidR="00EF6282">
              <w:rPr>
                <w:color w:val="000000"/>
                <w:szCs w:val="16"/>
              </w:rPr>
              <w:fldChar w:fldCharType="separate"/>
            </w:r>
            <w:r w:rsidR="00977250">
              <w:rPr>
                <w:noProof/>
                <w:color w:val="000000"/>
                <w:szCs w:val="16"/>
              </w:rPr>
              <w:t> </w:t>
            </w:r>
            <w:r w:rsidR="00977250">
              <w:rPr>
                <w:noProof/>
                <w:color w:val="000000"/>
                <w:szCs w:val="16"/>
              </w:rPr>
              <w:t> </w:t>
            </w:r>
            <w:r w:rsidR="00977250">
              <w:rPr>
                <w:noProof/>
                <w:color w:val="000000"/>
                <w:szCs w:val="16"/>
              </w:rPr>
              <w:t> </w:t>
            </w:r>
            <w:r w:rsidR="00977250">
              <w:rPr>
                <w:noProof/>
                <w:color w:val="000000"/>
                <w:szCs w:val="16"/>
              </w:rPr>
              <w:t> </w:t>
            </w:r>
            <w:r w:rsidR="00977250">
              <w:rPr>
                <w:noProof/>
                <w:color w:val="000000"/>
                <w:szCs w:val="16"/>
              </w:rPr>
              <w:t> </w:t>
            </w:r>
            <w:r w:rsidR="00EF6282">
              <w:rPr>
                <w:color w:val="000000"/>
                <w:szCs w:val="16"/>
              </w:rPr>
              <w:fldChar w:fldCharType="end"/>
            </w:r>
          </w:p>
        </w:tc>
      </w:tr>
      <w:tr w:rsidR="00B5592B" w:rsidRPr="004B5D13" w14:paraId="62A70D71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01B06A98" w14:textId="51FA2EA9" w:rsidR="00B5592B" w:rsidRPr="008C39A0" w:rsidRDefault="00EF6282" w:rsidP="009E1660">
            <w:pPr>
              <w:keepNext/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67F5FAE5" w14:textId="77777777" w:rsidR="00B5592B" w:rsidRPr="004B5D13" w:rsidRDefault="00B5592B" w:rsidP="00627EEE">
            <w:pPr>
              <w:keepNext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Eige</w:t>
            </w:r>
            <w:r w:rsidR="00AE05A5">
              <w:rPr>
                <w:color w:val="000000"/>
                <w:szCs w:val="16"/>
              </w:rPr>
              <w:t xml:space="preserve">nerklärung </w:t>
            </w:r>
            <w:r w:rsidR="00627EEE" w:rsidRPr="00627EEE">
              <w:rPr>
                <w:color w:val="000000"/>
                <w:szCs w:val="16"/>
              </w:rPr>
              <w:t xml:space="preserve">zum Vergabeverfahren </w:t>
            </w:r>
            <w:r w:rsidR="00627EEE">
              <w:rPr>
                <w:color w:val="000000"/>
                <w:szCs w:val="16"/>
              </w:rPr>
              <w:t>– </w:t>
            </w:r>
            <w:r w:rsidR="00627EEE" w:rsidRPr="00627EEE">
              <w:rPr>
                <w:color w:val="000000"/>
                <w:szCs w:val="16"/>
              </w:rPr>
              <w:t>UVgO/VgV</w:t>
            </w:r>
            <w:r w:rsidR="00627EEE">
              <w:rPr>
                <w:color w:val="000000"/>
                <w:szCs w:val="16"/>
              </w:rPr>
              <w:t> –</w:t>
            </w:r>
            <w:r w:rsidR="00627EEE" w:rsidRPr="00627EEE">
              <w:rPr>
                <w:color w:val="000000"/>
                <w:szCs w:val="16"/>
              </w:rPr>
              <w:t xml:space="preserve"> </w:t>
            </w:r>
            <w:r w:rsidR="00AE05A5">
              <w:rPr>
                <w:color w:val="000000"/>
                <w:szCs w:val="16"/>
              </w:rPr>
              <w:t>(Vordr. 11078 II)</w:t>
            </w:r>
          </w:p>
        </w:tc>
      </w:tr>
      <w:tr w:rsidR="00B5592B" w:rsidRPr="004B5D13" w14:paraId="37700599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3DBB8842" w14:textId="77777777" w:rsidR="00B5592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5592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5E672E81" w14:textId="77777777" w:rsidR="00B5592B" w:rsidRPr="004B5D13" w:rsidRDefault="00B5592B" w:rsidP="00B5592B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Angebot Lohngleitklausel (Vordr. 11025)</w:t>
            </w:r>
          </w:p>
        </w:tc>
      </w:tr>
      <w:tr w:rsidR="00627EEE" w:rsidRPr="004B5D13" w14:paraId="6E42DC21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5F938649" w14:textId="0CF06871" w:rsidR="00627EEE" w:rsidRPr="008C39A0" w:rsidRDefault="00627EEE" w:rsidP="00D37EAA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39939834" w14:textId="77777777" w:rsidR="00627EEE" w:rsidRPr="004B5D13" w:rsidRDefault="00627EEE" w:rsidP="00D37EAA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Verzeichnis der Nachunternehmerleistungen (Vordr. 11029 a)</w:t>
            </w:r>
          </w:p>
        </w:tc>
      </w:tr>
      <w:tr w:rsidR="0003490B" w:rsidRPr="004B5D13" w14:paraId="51B1E15F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1603C4A5" w14:textId="33B76C3C" w:rsidR="0003490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03490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299B9BB9" w14:textId="77777777" w:rsidR="0003490B" w:rsidRPr="004B5D13" w:rsidRDefault="0003490B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Verzeichnis der Leistungen anderer Unternehmen (Vordr. 11029 c)</w:t>
            </w:r>
          </w:p>
        </w:tc>
      </w:tr>
      <w:tr w:rsidR="0003490B" w:rsidRPr="004B5D13" w14:paraId="29753403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301FD932" w14:textId="38AFAE78" w:rsidR="0003490B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03490B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50DC2B47" w14:textId="77777777" w:rsidR="0003490B" w:rsidRPr="004B5D13" w:rsidRDefault="0003490B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Erklärung zur Bildung einer Bieter-/Arbeitsgemeinschaft (Vordr. 11031)</w:t>
            </w:r>
          </w:p>
        </w:tc>
      </w:tr>
      <w:tr w:rsidR="009E1660" w:rsidRPr="004B5D13" w14:paraId="5A5D1A07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10591C2D" w14:textId="77777777" w:rsidR="009E1660" w:rsidRPr="008C39A0" w:rsidRDefault="009E1660" w:rsidP="00D37EAA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459AAFF5" w14:textId="77777777" w:rsidR="009E1660" w:rsidRPr="004B5D13" w:rsidRDefault="009E1660" w:rsidP="00DF6268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Erklärung zur Verwendung von Holzprodukten (Vordr. 1107</w:t>
            </w:r>
            <w:r w:rsidR="00DF6268">
              <w:rPr>
                <w:color w:val="000000"/>
                <w:szCs w:val="16"/>
              </w:rPr>
              <w:t>0</w:t>
            </w:r>
            <w:r>
              <w:rPr>
                <w:color w:val="000000"/>
                <w:szCs w:val="16"/>
              </w:rPr>
              <w:t>)</w:t>
            </w:r>
          </w:p>
        </w:tc>
      </w:tr>
      <w:tr w:rsidR="009E1660" w:rsidRPr="004B5D13" w14:paraId="58FAA441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40BC5815" w14:textId="77777777" w:rsidR="009E1660" w:rsidRPr="008C39A0" w:rsidRDefault="009E1660" w:rsidP="00D37EAA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148BF9CB" w14:textId="77777777" w:rsidR="009E1660" w:rsidRPr="004B5D13" w:rsidRDefault="009E1660" w:rsidP="009E1660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Erklärung der Vergabeunterlagen für Vergaben, die schutzbedürftige Anlagen oder Informationen betreffen (Vordr. 11079)</w:t>
            </w:r>
          </w:p>
        </w:tc>
      </w:tr>
      <w:tr w:rsidR="0052385F" w:rsidRPr="004B5D13" w14:paraId="6FA4B41A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227C44B5" w14:textId="47FADA31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17" w:name="Text116"/>
        <w:tc>
          <w:tcPr>
            <w:tcW w:w="9400" w:type="dxa"/>
            <w:gridSpan w:val="10"/>
            <w:vAlign w:val="center"/>
          </w:tcPr>
          <w:p w14:paraId="1464873C" w14:textId="24B3BED2" w:rsidR="0052385F" w:rsidRPr="004B5D13" w:rsidRDefault="00EF6282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962893" w:rsidRPr="00962893">
              <w:rPr>
                <w:noProof/>
                <w:color w:val="000000"/>
                <w:szCs w:val="16"/>
              </w:rPr>
              <w:t>C</w:t>
            </w:r>
            <w:r w:rsidR="00B27772">
              <w:rPr>
                <w:noProof/>
                <w:color w:val="000000"/>
                <w:szCs w:val="16"/>
              </w:rPr>
              <w:t>0</w:t>
            </w:r>
            <w:r w:rsidR="00962893" w:rsidRPr="00962893">
              <w:rPr>
                <w:noProof/>
                <w:color w:val="000000"/>
                <w:szCs w:val="16"/>
              </w:rPr>
              <w:t>5 Eignungsmatrix</w:t>
            </w:r>
            <w:r w:rsidR="00B27772" w:rsidRPr="00B27772">
              <w:rPr>
                <w:noProof/>
                <w:color w:val="000000"/>
                <w:szCs w:val="16"/>
              </w:rPr>
              <w:t>_26-2000075159</w:t>
            </w:r>
            <w:r>
              <w:rPr>
                <w:color w:val="000000"/>
                <w:szCs w:val="16"/>
              </w:rPr>
              <w:fldChar w:fldCharType="end"/>
            </w:r>
            <w:bookmarkEnd w:id="17"/>
          </w:p>
        </w:tc>
      </w:tr>
      <w:tr w:rsidR="0052385F" w:rsidRPr="004B5D13" w14:paraId="45B252BD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1C9E4933" w14:textId="4CD0C5F3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18" w:name="Text117"/>
        <w:tc>
          <w:tcPr>
            <w:tcW w:w="9400" w:type="dxa"/>
            <w:gridSpan w:val="10"/>
            <w:vAlign w:val="center"/>
          </w:tcPr>
          <w:p w14:paraId="7F6AF7D3" w14:textId="1EAC501D" w:rsidR="0052385F" w:rsidRPr="004B5D13" w:rsidRDefault="00EF6282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B27772" w:rsidRPr="00B27772">
              <w:rPr>
                <w:noProof/>
                <w:color w:val="000000"/>
                <w:szCs w:val="16"/>
              </w:rPr>
              <w:t>C</w:t>
            </w:r>
            <w:r w:rsidR="00B27772">
              <w:rPr>
                <w:noProof/>
                <w:color w:val="000000"/>
                <w:szCs w:val="16"/>
              </w:rPr>
              <w:t>0</w:t>
            </w:r>
            <w:r w:rsidR="00B27772" w:rsidRPr="00B27772">
              <w:rPr>
                <w:noProof/>
                <w:color w:val="000000"/>
                <w:szCs w:val="16"/>
              </w:rPr>
              <w:t>6 Bewertungsmatrix</w:t>
            </w:r>
            <w:r w:rsidR="00B27772">
              <w:rPr>
                <w:noProof/>
                <w:color w:val="000000"/>
                <w:szCs w:val="16"/>
              </w:rPr>
              <w:t>_</w:t>
            </w:r>
            <w:r w:rsidR="00B27772" w:rsidRPr="00B27772">
              <w:rPr>
                <w:noProof/>
                <w:color w:val="000000"/>
                <w:szCs w:val="16"/>
              </w:rPr>
              <w:t>26-2000075159, Anlage 4 zum EVB-IT Dienstvertrag</w:t>
            </w:r>
            <w:r>
              <w:rPr>
                <w:color w:val="000000"/>
                <w:szCs w:val="16"/>
              </w:rPr>
              <w:fldChar w:fldCharType="end"/>
            </w:r>
            <w:bookmarkEnd w:id="18"/>
          </w:p>
        </w:tc>
      </w:tr>
      <w:tr w:rsidR="0052385F" w:rsidRPr="004B5D13" w14:paraId="230B519E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651CE484" w14:textId="1A3AFA8B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19" w:name="Text118"/>
        <w:tc>
          <w:tcPr>
            <w:tcW w:w="9400" w:type="dxa"/>
            <w:gridSpan w:val="10"/>
            <w:vAlign w:val="center"/>
          </w:tcPr>
          <w:p w14:paraId="20777D36" w14:textId="4EF47727" w:rsidR="0052385F" w:rsidRPr="004B5D13" w:rsidRDefault="00EF6282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B27772" w:rsidRPr="00B27772">
              <w:rPr>
                <w:noProof/>
                <w:color w:val="000000"/>
                <w:szCs w:val="16"/>
              </w:rPr>
              <w:t>C</w:t>
            </w:r>
            <w:r w:rsidR="00B27772">
              <w:rPr>
                <w:noProof/>
                <w:color w:val="000000"/>
                <w:szCs w:val="16"/>
              </w:rPr>
              <w:t>0</w:t>
            </w:r>
            <w:r w:rsidR="00B27772" w:rsidRPr="00B27772">
              <w:rPr>
                <w:noProof/>
                <w:color w:val="000000"/>
                <w:szCs w:val="16"/>
              </w:rPr>
              <w:t>9 Eigenerklärung Russlandsanktionen_26-200007515</w:t>
            </w:r>
            <w:r w:rsidR="008B13BB">
              <w:rPr>
                <w:noProof/>
                <w:color w:val="000000"/>
                <w:szCs w:val="16"/>
              </w:rPr>
              <w:t xml:space="preserve">0, </w:t>
            </w:r>
            <w:r w:rsidR="008B13BB" w:rsidRPr="008B13BB">
              <w:rPr>
                <w:noProof/>
                <w:color w:val="000000"/>
                <w:szCs w:val="16"/>
              </w:rPr>
              <w:t xml:space="preserve">Anlage </w:t>
            </w:r>
            <w:r w:rsidR="008B13BB">
              <w:rPr>
                <w:noProof/>
                <w:color w:val="000000"/>
                <w:szCs w:val="16"/>
              </w:rPr>
              <w:t>7</w:t>
            </w:r>
            <w:r w:rsidR="008B13BB" w:rsidRPr="008B13BB">
              <w:rPr>
                <w:noProof/>
                <w:color w:val="000000"/>
                <w:szCs w:val="16"/>
              </w:rPr>
              <w:t xml:space="preserve"> zum EVB-IT Dienstvertrag</w:t>
            </w:r>
            <w:r w:rsidR="00B27772" w:rsidRPr="00B27772">
              <w:rPr>
                <w:noProof/>
                <w:color w:val="000000"/>
                <w:szCs w:val="16"/>
              </w:rPr>
              <w:t>9</w:t>
            </w:r>
            <w:r>
              <w:rPr>
                <w:color w:val="000000"/>
                <w:szCs w:val="16"/>
              </w:rPr>
              <w:fldChar w:fldCharType="end"/>
            </w:r>
            <w:bookmarkEnd w:id="19"/>
          </w:p>
        </w:tc>
      </w:tr>
      <w:tr w:rsidR="0052385F" w:rsidRPr="004B5D13" w14:paraId="69536FF5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0446DB71" w14:textId="67820827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20" w:name="Text119"/>
        <w:tc>
          <w:tcPr>
            <w:tcW w:w="9400" w:type="dxa"/>
            <w:gridSpan w:val="10"/>
            <w:vAlign w:val="center"/>
          </w:tcPr>
          <w:p w14:paraId="2D5D24A4" w14:textId="5C04BCB4" w:rsidR="0052385F" w:rsidRPr="004B5D13" w:rsidRDefault="00EF6282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>
              <w:rPr>
                <w:color w:val="000000"/>
                <w:szCs w:val="16"/>
              </w:rPr>
              <w:fldChar w:fldCharType="end"/>
            </w:r>
            <w:bookmarkEnd w:id="20"/>
          </w:p>
        </w:tc>
      </w:tr>
      <w:tr w:rsidR="0052385F" w:rsidRPr="004B5D13" w14:paraId="50A65B72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40FAF5AD" w14:textId="6A8D4235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 w:rsidR="00FD55DF"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21" w:name="Text120"/>
        <w:tc>
          <w:tcPr>
            <w:tcW w:w="9400" w:type="dxa"/>
            <w:gridSpan w:val="10"/>
            <w:vAlign w:val="center"/>
          </w:tcPr>
          <w:p w14:paraId="76AFC85C" w14:textId="5443D424" w:rsidR="0052385F" w:rsidRPr="004B5D13" w:rsidRDefault="00EF6282" w:rsidP="00D85CA3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FD55DF">
              <w:rPr>
                <w:noProof/>
                <w:color w:val="000000"/>
                <w:szCs w:val="16"/>
              </w:rPr>
              <w:t>Dienstleistungskonzepte- und beschreibunge gem. Bewertungsmatrix (selbt zu erstellen)</w:t>
            </w:r>
            <w:r>
              <w:rPr>
                <w:color w:val="000000"/>
                <w:szCs w:val="16"/>
              </w:rPr>
              <w:fldChar w:fldCharType="end"/>
            </w:r>
            <w:bookmarkEnd w:id="21"/>
          </w:p>
        </w:tc>
      </w:tr>
      <w:tr w:rsidR="00116F58" w:rsidRPr="00116F58" w14:paraId="371C2199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190EFF28" w14:textId="77777777" w:rsidR="00116F58" w:rsidRPr="00116F58" w:rsidRDefault="00116F58" w:rsidP="00116F58">
            <w:pPr>
              <w:ind w:left="-57"/>
              <w:rPr>
                <w:b/>
                <w:sz w:val="18"/>
                <w:szCs w:val="18"/>
              </w:rPr>
            </w:pPr>
            <w:r w:rsidRPr="00116F58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9400" w:type="dxa"/>
            <w:gridSpan w:val="10"/>
            <w:vAlign w:val="center"/>
          </w:tcPr>
          <w:p w14:paraId="6F5F53BB" w14:textId="77777777" w:rsidR="00116F58" w:rsidRPr="00116F58" w:rsidRDefault="00116F58" w:rsidP="00D37EAA">
            <w:pPr>
              <w:rPr>
                <w:b/>
                <w:color w:val="000000"/>
                <w:szCs w:val="16"/>
              </w:rPr>
            </w:pPr>
            <w:r w:rsidRPr="00116F58">
              <w:rPr>
                <w:b/>
                <w:color w:val="000000"/>
                <w:szCs w:val="16"/>
              </w:rPr>
              <w:t>die ausgefüllt auf gesondertes Verlangen der Vergabestelle einzureichen sind</w:t>
            </w:r>
          </w:p>
        </w:tc>
      </w:tr>
      <w:tr w:rsidR="00116F58" w:rsidRPr="004B5D13" w14:paraId="37349FF3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4D41BD61" w14:textId="3ECC1DCC" w:rsidR="00116F58" w:rsidRPr="008C39A0" w:rsidRDefault="00116F58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6E0B010F" w14:textId="77777777" w:rsidR="00116F58" w:rsidRPr="004B5D13" w:rsidRDefault="00116F58" w:rsidP="00D37EAA">
            <w:pPr>
              <w:rPr>
                <w:color w:val="000000"/>
                <w:szCs w:val="16"/>
              </w:rPr>
            </w:pPr>
            <w:r w:rsidRPr="004B5D13">
              <w:rPr>
                <w:color w:val="000000"/>
                <w:szCs w:val="16"/>
              </w:rPr>
              <w:t>Verpflichtungserklärung andere</w:t>
            </w:r>
            <w:r>
              <w:rPr>
                <w:color w:val="000000"/>
                <w:szCs w:val="16"/>
              </w:rPr>
              <w:t>r</w:t>
            </w:r>
            <w:r w:rsidRPr="004B5D13">
              <w:rPr>
                <w:color w:val="000000"/>
                <w:szCs w:val="16"/>
              </w:rPr>
              <w:t xml:space="preserve"> Unternehmen </w:t>
            </w:r>
            <w:r>
              <w:rPr>
                <w:color w:val="000000"/>
                <w:szCs w:val="16"/>
              </w:rPr>
              <w:t>(</w:t>
            </w:r>
            <w:r w:rsidRPr="004B5D13">
              <w:rPr>
                <w:color w:val="000000"/>
                <w:szCs w:val="16"/>
              </w:rPr>
              <w:t>Vordr</w:t>
            </w:r>
            <w:r>
              <w:rPr>
                <w:color w:val="000000"/>
                <w:szCs w:val="16"/>
              </w:rPr>
              <w:t>.</w:t>
            </w:r>
            <w:r w:rsidRPr="004B5D13">
              <w:rPr>
                <w:color w:val="000000"/>
                <w:szCs w:val="16"/>
              </w:rPr>
              <w:t xml:space="preserve"> 11029</w:t>
            </w:r>
            <w:r>
              <w:rPr>
                <w:color w:val="000000"/>
                <w:szCs w:val="16"/>
              </w:rPr>
              <w:t> </w:t>
            </w:r>
            <w:r w:rsidRPr="004B5D13">
              <w:rPr>
                <w:color w:val="000000"/>
                <w:szCs w:val="16"/>
              </w:rPr>
              <w:t>d</w:t>
            </w:r>
            <w:r>
              <w:rPr>
                <w:color w:val="000000"/>
                <w:szCs w:val="16"/>
              </w:rPr>
              <w:t>)</w:t>
            </w:r>
          </w:p>
        </w:tc>
      </w:tr>
      <w:tr w:rsidR="00D37EAA" w:rsidRPr="004B5D13" w14:paraId="759FF5D2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78E8FEB9" w14:textId="77777777" w:rsidR="00D37EAA" w:rsidRDefault="00D37EAA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1D80EA0F" w14:textId="77777777" w:rsidR="00D37EAA" w:rsidRPr="004B5D13" w:rsidRDefault="005E762C" w:rsidP="00D37EAA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26"/>
                  <w:enabled/>
                  <w:calcOnExit w:val="0"/>
                  <w:textInput>
                    <w:default w:val="siehe Vordruck „Verzeichnis der im Vergabeverfahren vorzulegenden Unterlagen“ (Vordr. 11060)"/>
                  </w:textInput>
                </w:ffData>
              </w:fldChar>
            </w:r>
            <w:bookmarkStart w:id="22" w:name="Text126"/>
            <w:r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>
              <w:rPr>
                <w:noProof/>
                <w:color w:val="000000"/>
                <w:szCs w:val="16"/>
              </w:rPr>
              <w:t>siehe Vordruck „Verzeichnis der im Vergabeverfahren vorzulegenden Unterlagen“ (Vordr. 11060)</w:t>
            </w:r>
            <w:r>
              <w:rPr>
                <w:color w:val="000000"/>
                <w:szCs w:val="16"/>
              </w:rPr>
              <w:fldChar w:fldCharType="end"/>
            </w:r>
            <w:bookmarkEnd w:id="22"/>
          </w:p>
        </w:tc>
      </w:tr>
      <w:tr w:rsidR="00116F58" w:rsidRPr="004B5D13" w14:paraId="3C96AE67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14A67838" w14:textId="0C51794D" w:rsidR="00116F58" w:rsidRPr="008C39A0" w:rsidRDefault="00116F58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515ECACB" w14:textId="32C8B1EE" w:rsidR="00116F58" w:rsidRPr="004B5D13" w:rsidRDefault="00116F58" w:rsidP="00D37EAA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B27772" w:rsidRPr="00B27772">
              <w:rPr>
                <w:noProof/>
                <w:color w:val="000000"/>
                <w:szCs w:val="16"/>
              </w:rPr>
              <w:t>D</w:t>
            </w:r>
            <w:r w:rsidR="00B27772">
              <w:rPr>
                <w:noProof/>
                <w:color w:val="000000"/>
                <w:szCs w:val="16"/>
              </w:rPr>
              <w:t xml:space="preserve">02 </w:t>
            </w:r>
            <w:r w:rsidR="00B27772" w:rsidRPr="00B27772">
              <w:rPr>
                <w:noProof/>
                <w:color w:val="000000"/>
                <w:szCs w:val="16"/>
              </w:rPr>
              <w:t>Einwilligung IT Nutzung</w:t>
            </w:r>
            <w:r w:rsidR="00B27772">
              <w:rPr>
                <w:noProof/>
                <w:color w:val="000000"/>
                <w:szCs w:val="16"/>
              </w:rPr>
              <w:t>_</w:t>
            </w:r>
            <w:r w:rsidR="00B27772" w:rsidRPr="00B27772">
              <w:rPr>
                <w:noProof/>
                <w:color w:val="000000"/>
                <w:szCs w:val="16"/>
              </w:rPr>
              <w:t>_26-2000075159, Anlage 5 zum EVB IT Dienstvertrag</w:t>
            </w:r>
            <w:r>
              <w:rPr>
                <w:color w:val="000000"/>
                <w:szCs w:val="16"/>
              </w:rPr>
              <w:fldChar w:fldCharType="end"/>
            </w:r>
          </w:p>
        </w:tc>
      </w:tr>
      <w:tr w:rsidR="00116F58" w:rsidRPr="004B5D13" w14:paraId="0CCE33FC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7BAD8B64" w14:textId="2586749B" w:rsidR="00116F58" w:rsidRPr="008C39A0" w:rsidRDefault="00116F58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9400" w:type="dxa"/>
            <w:gridSpan w:val="10"/>
            <w:vAlign w:val="center"/>
          </w:tcPr>
          <w:p w14:paraId="4BC983B2" w14:textId="6AD05090" w:rsidR="00116F58" w:rsidRPr="004B5D13" w:rsidRDefault="00116F58" w:rsidP="00D37EAA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B27772" w:rsidRPr="00B27772">
              <w:rPr>
                <w:noProof/>
                <w:color w:val="000000"/>
                <w:szCs w:val="16"/>
              </w:rPr>
              <w:t>D</w:t>
            </w:r>
            <w:r w:rsidR="00B27772">
              <w:rPr>
                <w:noProof/>
                <w:color w:val="000000"/>
                <w:szCs w:val="16"/>
              </w:rPr>
              <w:t>0</w:t>
            </w:r>
            <w:r w:rsidR="00B27772" w:rsidRPr="00B27772">
              <w:rPr>
                <w:noProof/>
                <w:color w:val="000000"/>
                <w:szCs w:val="16"/>
              </w:rPr>
              <w:t>3 Einwilligung ZVU_SÜG</w:t>
            </w:r>
            <w:r w:rsidR="00B27772">
              <w:rPr>
                <w:noProof/>
                <w:color w:val="000000"/>
                <w:szCs w:val="16"/>
              </w:rPr>
              <w:t>_</w:t>
            </w:r>
            <w:r w:rsidR="00B27772" w:rsidRPr="00B27772">
              <w:rPr>
                <w:noProof/>
                <w:color w:val="000000"/>
                <w:szCs w:val="16"/>
              </w:rPr>
              <w:t>_26-2000075159, Anlage 6</w:t>
            </w:r>
            <w:r w:rsidR="00620848">
              <w:rPr>
                <w:noProof/>
                <w:color w:val="000000"/>
                <w:szCs w:val="16"/>
              </w:rPr>
              <w:t xml:space="preserve"> </w:t>
            </w:r>
            <w:r w:rsidR="00620848" w:rsidRPr="00620848">
              <w:rPr>
                <w:noProof/>
                <w:color w:val="000000"/>
                <w:szCs w:val="16"/>
              </w:rPr>
              <w:t>zum EVB IT Dienstvertrag</w:t>
            </w:r>
            <w:r>
              <w:rPr>
                <w:color w:val="000000"/>
                <w:szCs w:val="16"/>
              </w:rPr>
              <w:fldChar w:fldCharType="end"/>
            </w:r>
          </w:p>
        </w:tc>
      </w:tr>
      <w:tr w:rsidR="0052385F" w:rsidRPr="004B5D13" w14:paraId="580193F3" w14:textId="77777777" w:rsidTr="008111D5">
        <w:trPr>
          <w:gridAfter w:val="1"/>
          <w:wAfter w:w="14" w:type="dxa"/>
          <w:trHeight w:hRule="exact" w:val="227"/>
        </w:trPr>
        <w:tc>
          <w:tcPr>
            <w:tcW w:w="343" w:type="dxa"/>
            <w:gridSpan w:val="3"/>
            <w:vAlign w:val="center"/>
          </w:tcPr>
          <w:p w14:paraId="5DAD08BC" w14:textId="71193B4E" w:rsidR="0052385F" w:rsidRPr="008C39A0" w:rsidRDefault="00EF6282" w:rsidP="00116F58">
            <w:pPr>
              <w:ind w:lef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52385F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</w:tc>
        <w:bookmarkStart w:id="23" w:name="Text121"/>
        <w:tc>
          <w:tcPr>
            <w:tcW w:w="9400" w:type="dxa"/>
            <w:gridSpan w:val="10"/>
            <w:vAlign w:val="center"/>
          </w:tcPr>
          <w:p w14:paraId="52350B5B" w14:textId="621E430D" w:rsidR="0052385F" w:rsidRPr="004B5D13" w:rsidRDefault="00EF6282" w:rsidP="00D83BA5">
            <w:pPr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="0052385F">
              <w:rPr>
                <w:color w:val="000000"/>
                <w:szCs w:val="16"/>
              </w:rPr>
              <w:instrText xml:space="preserve"> FORMTEXT </w:instrText>
            </w:r>
            <w:r>
              <w:rPr>
                <w:color w:val="000000"/>
                <w:szCs w:val="16"/>
              </w:rPr>
            </w:r>
            <w:r>
              <w:rPr>
                <w:color w:val="000000"/>
                <w:szCs w:val="16"/>
              </w:rPr>
              <w:fldChar w:fldCharType="separate"/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 w:rsidR="00620848">
              <w:rPr>
                <w:noProof/>
                <w:color w:val="000000"/>
                <w:szCs w:val="16"/>
              </w:rPr>
              <w:t> </w:t>
            </w:r>
            <w:r>
              <w:rPr>
                <w:color w:val="000000"/>
                <w:szCs w:val="16"/>
              </w:rPr>
              <w:fldChar w:fldCharType="end"/>
            </w:r>
            <w:bookmarkEnd w:id="23"/>
          </w:p>
        </w:tc>
      </w:tr>
      <w:tr w:rsidR="00B5592B" w:rsidRPr="008B2258" w14:paraId="4042E82E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278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AEB6" w14:textId="77777777" w:rsidR="00B5592B" w:rsidRPr="001F3266" w:rsidRDefault="00B5592B" w:rsidP="00430539">
            <w:pPr>
              <w:pStyle w:val="Kopfzeile"/>
              <w:tabs>
                <w:tab w:val="clear" w:pos="9071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695D" w14:textId="77777777" w:rsidR="00B5592B" w:rsidRPr="007B582B" w:rsidRDefault="00B5592B" w:rsidP="00235066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</w:tr>
      <w:tr w:rsidR="007B582B" w:rsidRPr="008B2258" w14:paraId="7425F34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278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0CEB" w14:textId="77777777" w:rsidR="007B582B" w:rsidRPr="001F3266" w:rsidRDefault="007B582B" w:rsidP="00430539">
            <w:pPr>
              <w:pStyle w:val="Kopfzeile"/>
              <w:tabs>
                <w:tab w:val="clear" w:pos="9071"/>
              </w:tabs>
              <w:rPr>
                <w:b/>
                <w:color w:val="000000"/>
                <w:sz w:val="18"/>
                <w:szCs w:val="18"/>
              </w:rPr>
            </w:pPr>
            <w:r w:rsidRPr="001F3266">
              <w:rPr>
                <w:b/>
                <w:sz w:val="18"/>
                <w:szCs w:val="18"/>
              </w:rPr>
              <w:br w:type="page"/>
            </w:r>
            <w:r w:rsidRPr="001F3266">
              <w:rPr>
                <w:b/>
                <w:sz w:val="18"/>
                <w:szCs w:val="18"/>
              </w:rPr>
              <w:br w:type="page"/>
            </w:r>
            <w:r w:rsidRPr="001F3266">
              <w:rPr>
                <w:b/>
                <w:color w:val="000000"/>
                <w:sz w:val="18"/>
                <w:szCs w:val="18"/>
              </w:rPr>
              <w:br w:type="page"/>
              <w:t>1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75E7" w14:textId="0EA2D23F" w:rsidR="007B582B" w:rsidRPr="00C14DCA" w:rsidRDefault="00C14DCA" w:rsidP="00C14DCA">
            <w:pPr>
              <w:pStyle w:val="Kopfzeile"/>
              <w:tabs>
                <w:tab w:val="clear" w:pos="9071"/>
              </w:tabs>
              <w:rPr>
                <w:b/>
                <w:color w:val="000000"/>
                <w:sz w:val="18"/>
                <w:szCs w:val="18"/>
              </w:rPr>
            </w:pPr>
            <w:r w:rsidRPr="00C14DCA">
              <w:rPr>
                <w:b/>
                <w:color w:val="000000"/>
                <w:sz w:val="18"/>
                <w:szCs w:val="18"/>
              </w:rPr>
              <w:t xml:space="preserve">Es ist </w:t>
            </w:r>
            <w:r w:rsidR="007B582B" w:rsidRPr="00C14DCA">
              <w:rPr>
                <w:b/>
                <w:color w:val="000000"/>
                <w:sz w:val="18"/>
                <w:szCs w:val="18"/>
              </w:rPr>
              <w:t>beabsichtig</w:t>
            </w:r>
            <w:r w:rsidRPr="00C14DCA">
              <w:rPr>
                <w:b/>
                <w:color w:val="000000"/>
                <w:sz w:val="18"/>
                <w:szCs w:val="18"/>
              </w:rPr>
              <w:t>t</w:t>
            </w:r>
            <w:r w:rsidR="007B582B" w:rsidRPr="00C14DCA">
              <w:rPr>
                <w:b/>
                <w:color w:val="000000"/>
                <w:sz w:val="18"/>
                <w:szCs w:val="18"/>
              </w:rPr>
              <w:t xml:space="preserve">, die in </w:t>
            </w:r>
            <w:bookmarkStart w:id="24" w:name="Dropdown1"/>
            <w:r w:rsidR="00EF6282" w:rsidRPr="00C14DCA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     "/>
                    <w:listEntry w:val="beiliegender Leistungsbeschreibung"/>
                    <w:listEntry w:val="beiliegendem Vertrag"/>
                  </w:ddList>
                </w:ffData>
              </w:fldChar>
            </w:r>
            <w:r w:rsidR="00235066" w:rsidRPr="00C14DCA">
              <w:rPr>
                <w:b/>
                <w:color w:val="000000"/>
                <w:sz w:val="18"/>
                <w:szCs w:val="18"/>
              </w:rPr>
              <w:instrText xml:space="preserve"> FORMDROPDOWN </w:instrText>
            </w:r>
            <w:r w:rsidR="00EF6282" w:rsidRPr="00C14DCA">
              <w:rPr>
                <w:b/>
                <w:color w:val="000000"/>
                <w:sz w:val="18"/>
                <w:szCs w:val="18"/>
              </w:rPr>
            </w:r>
            <w:r w:rsidR="00EF6282" w:rsidRPr="00C14DCA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EF6282" w:rsidRPr="00C14DCA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24"/>
            <w:r w:rsidR="00235066" w:rsidRPr="00C14DCA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7B582B" w:rsidRPr="00C14DCA">
              <w:rPr>
                <w:b/>
                <w:color w:val="000000"/>
                <w:sz w:val="18"/>
                <w:szCs w:val="18"/>
              </w:rPr>
              <w:t>bezeichneten Leistungen zu vergeben.</w:t>
            </w:r>
          </w:p>
        </w:tc>
      </w:tr>
      <w:tr w:rsidR="007B582B" w:rsidRPr="00C14DCA" w14:paraId="7468A88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2596" w14:textId="77777777" w:rsidR="007B582B" w:rsidRPr="00C14DCA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E541" w14:textId="77777777" w:rsidR="007B582B" w:rsidRPr="00C14DCA" w:rsidRDefault="002C3CE2" w:rsidP="00430539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Kommunikation</w:t>
            </w:r>
          </w:p>
        </w:tc>
      </w:tr>
      <w:tr w:rsidR="002C3CE2" w:rsidRPr="008B2258" w14:paraId="252CFBA6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2E7" w14:textId="77777777" w:rsidR="002C3CE2" w:rsidRPr="008B2258" w:rsidRDefault="002C3CE2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6A11" w14:textId="77777777" w:rsidR="002C3CE2" w:rsidRPr="00BD43CF" w:rsidRDefault="002C3CE2" w:rsidP="00A314A3">
            <w:pPr>
              <w:pStyle w:val="Kopfzeile"/>
              <w:tabs>
                <w:tab w:val="clear" w:pos="9071"/>
                <w:tab w:val="left" w:pos="426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Die Kommunikation erfolgt:</w:t>
            </w:r>
          </w:p>
        </w:tc>
      </w:tr>
      <w:tr w:rsidR="002C3CE2" w:rsidRPr="008B2258" w14:paraId="3673C0A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ED13E" w14:textId="77777777" w:rsidR="002C3CE2" w:rsidRPr="008B2258" w:rsidRDefault="002C3CE2" w:rsidP="002C3CE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E0B5E" w14:textId="1AB1C20D" w:rsidR="002C3CE2" w:rsidRPr="008B2258" w:rsidRDefault="002C3CE2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6F8CD" w14:textId="77777777" w:rsidR="002C3CE2" w:rsidRPr="00BD43CF" w:rsidRDefault="002C3CE2" w:rsidP="003C670D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Elektronisch über die Vergabeplattform</w:t>
            </w:r>
          </w:p>
        </w:tc>
      </w:tr>
      <w:tr w:rsidR="002C3CE2" w:rsidRPr="008B2258" w14:paraId="4ACF8E40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22A46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C78F9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9D57B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Auf andere Weise (schriftlich/Textform)</w:t>
            </w:r>
          </w:p>
        </w:tc>
      </w:tr>
      <w:tr w:rsidR="002C3CE2" w:rsidRPr="008B2258" w14:paraId="582064C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FA6E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04E2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C3169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Bis </w:t>
            </w:r>
            <w:proofErr w:type="gramStart"/>
            <w:r>
              <w:rPr>
                <w:color w:val="000000"/>
                <w:sz w:val="18"/>
                <w:szCs w:val="18"/>
              </w:rPr>
              <w:t>zur Angebots</w:t>
            </w:r>
            <w:proofErr w:type="gramEnd"/>
            <w:r>
              <w:rPr>
                <w:color w:val="000000"/>
                <w:sz w:val="18"/>
                <w:szCs w:val="18"/>
              </w:rPr>
              <w:t>(er)öffnung elektronisch über die Vergabeplattform; danach schriftlich oder in Textform</w:t>
            </w:r>
          </w:p>
        </w:tc>
      </w:tr>
      <w:tr w:rsidR="002C3CE2" w:rsidRPr="008B2258" w14:paraId="372F932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2C1D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3E1D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F8F77" w14:textId="77777777" w:rsidR="002C3CE2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Stelle</w:t>
            </w:r>
          </w:p>
        </w:tc>
      </w:tr>
      <w:tr w:rsidR="002C3CE2" w:rsidRPr="008B2258" w14:paraId="21611D45" w14:textId="77777777" w:rsidTr="003C2B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57F3" w14:textId="77777777" w:rsidR="002C3CE2" w:rsidRPr="008B2258" w:rsidRDefault="002C3CE2" w:rsidP="002C3CE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C6C3" w14:textId="77777777" w:rsidR="002C3CE2" w:rsidRPr="008B2258" w:rsidRDefault="002C3CE2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1D99" w14:textId="4188B6E1" w:rsidR="002C3CE2" w:rsidRDefault="003C2B25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Text127"/>
                  <w:enabled/>
                  <w:calcOnExit w:val="0"/>
                  <w:textInput>
                    <w:default w:val="Deutsche Bundesbank Zentralbereich Beschaffungen Taunusanlage 5 60329 Frankfurt"/>
                  </w:textInput>
                </w:ffData>
              </w:fldChar>
            </w:r>
            <w:bookmarkStart w:id="25" w:name="Text127"/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46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72F7" w14:textId="77777777" w:rsidR="002C3CE2" w:rsidRDefault="002C3CE2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E-Mail </w:t>
            </w: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26" w:name="Text128"/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26"/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@bundesbank.de"/>
                    <w:listEntry w:val="@externe-mitarbeiter.bundesbank.de"/>
                  </w:ddList>
                </w:ffData>
              </w:fldChar>
            </w:r>
            <w:bookmarkStart w:id="27" w:name="Dropdown6"/>
            <w:r>
              <w:rPr>
                <w:color w:val="000000"/>
                <w:sz w:val="18"/>
                <w:szCs w:val="18"/>
              </w:rPr>
              <w:instrText xml:space="preserve"> FORMDROPDOWN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3549" w14:textId="4FC0DD5A" w:rsidR="002C3CE2" w:rsidRDefault="002C3CE2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Fax </w:t>
            </w: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Text129"/>
                  <w:enabled/>
                  <w:calcOnExit w:val="0"/>
                  <w:textInput>
                    <w:default w:val="069 9566-5295"/>
                  </w:textInput>
                </w:ffData>
              </w:fldChar>
            </w:r>
            <w:bookmarkStart w:id="28" w:name="Text129"/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 w:rsidR="00887185"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</w:tr>
      <w:tr w:rsidR="002C3CE2" w:rsidRPr="008B2258" w14:paraId="55C9A9FF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9B30" w14:textId="77777777" w:rsidR="002C3CE2" w:rsidRPr="008B2258" w:rsidRDefault="002C3CE2" w:rsidP="002C3CE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A3FF9" w14:textId="034BC0D5" w:rsidR="002C3CE2" w:rsidRPr="008B2258" w:rsidRDefault="002C3CE2" w:rsidP="002C3CE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94E6" w14:textId="77777777" w:rsidR="00B27772" w:rsidRPr="00B27772" w:rsidRDefault="002C3CE2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</w:p>
          <w:p w14:paraId="1367D9FF" w14:textId="77777777" w:rsidR="00887185" w:rsidRDefault="00887185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</w:p>
          <w:p w14:paraId="5DFB7FD0" w14:textId="77777777" w:rsidR="00887185" w:rsidRDefault="00887185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</w:p>
          <w:p w14:paraId="07092AE7" w14:textId="1222D96A" w:rsidR="00B27772" w:rsidRPr="00B27772" w:rsidRDefault="00B27772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  <w:r w:rsidRPr="00B27772">
              <w:rPr>
                <w:noProof/>
                <w:color w:val="000000"/>
                <w:sz w:val="18"/>
                <w:szCs w:val="18"/>
              </w:rPr>
              <w:t xml:space="preserve">Rechtzeitig angeforderte Auskünfte müssen bis spätestens </w:t>
            </w:r>
            <w:r w:rsidR="00A471B8">
              <w:rPr>
                <w:noProof/>
                <w:color w:val="000000"/>
                <w:sz w:val="18"/>
                <w:szCs w:val="18"/>
              </w:rPr>
              <w:t>12</w:t>
            </w:r>
            <w:r w:rsidR="00CD4F3D">
              <w:rPr>
                <w:noProof/>
                <w:color w:val="000000"/>
                <w:sz w:val="18"/>
                <w:szCs w:val="18"/>
              </w:rPr>
              <w:t xml:space="preserve">. </w:t>
            </w:r>
            <w:r w:rsidR="00A471B8">
              <w:rPr>
                <w:noProof/>
                <w:color w:val="000000"/>
                <w:sz w:val="18"/>
                <w:szCs w:val="18"/>
              </w:rPr>
              <w:t>Mai</w:t>
            </w:r>
            <w:r w:rsidR="00CD4F3D">
              <w:rPr>
                <w:noProof/>
                <w:color w:val="000000"/>
                <w:sz w:val="18"/>
                <w:szCs w:val="18"/>
              </w:rPr>
              <w:t xml:space="preserve"> </w:t>
            </w:r>
            <w:r>
              <w:rPr>
                <w:noProof/>
                <w:color w:val="000000"/>
                <w:sz w:val="18"/>
                <w:szCs w:val="18"/>
              </w:rPr>
              <w:t xml:space="preserve">2026 </w:t>
            </w:r>
            <w:r w:rsidRPr="00B27772">
              <w:rPr>
                <w:noProof/>
                <w:color w:val="000000"/>
                <w:sz w:val="18"/>
                <w:szCs w:val="18"/>
              </w:rPr>
              <w:t xml:space="preserve">bei der Vergabestelle vorliegen. </w:t>
            </w:r>
          </w:p>
          <w:p w14:paraId="05BF9067" w14:textId="77777777" w:rsidR="00B27772" w:rsidRPr="00B27772" w:rsidRDefault="00B27772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  <w:r w:rsidRPr="00B27772">
              <w:rPr>
                <w:noProof/>
                <w:color w:val="000000"/>
                <w:sz w:val="18"/>
                <w:szCs w:val="18"/>
              </w:rPr>
              <w:t>Danach eingehende Anfragen können grundsätzlich nicht mehr beantwortet werden.</w:t>
            </w:r>
          </w:p>
          <w:p w14:paraId="2113608A" w14:textId="77777777" w:rsidR="00B27772" w:rsidRPr="00B27772" w:rsidRDefault="00B27772" w:rsidP="00B27772">
            <w:pPr>
              <w:pStyle w:val="Kopfzeile"/>
              <w:tabs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</w:p>
          <w:p w14:paraId="0F0534DD" w14:textId="7F6B4C8B" w:rsidR="002C3CE2" w:rsidRPr="00BD43CF" w:rsidRDefault="00B27772" w:rsidP="00B2777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27772">
              <w:rPr>
                <w:noProof/>
                <w:color w:val="000000"/>
                <w:sz w:val="18"/>
                <w:szCs w:val="18"/>
              </w:rPr>
              <w:t>Die Versendung von Bieterinformationen durch die Vergabestelle erfolgt ausschließlich über die Vergabeplattform. Antworten und ggf. weitere Informationen dazu werden von der Vergabestelle ebenfalls nur dort bereitgestellt.</w:t>
            </w:r>
            <w:r w:rsidR="002C3CE2"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7B582B" w:rsidRPr="008B2258" w14:paraId="0709F09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7FD1" w14:textId="77777777" w:rsidR="007B582B" w:rsidRPr="001F3266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4925" w14:textId="77777777" w:rsidR="007B582B" w:rsidRPr="00582554" w:rsidRDefault="002C3CE2" w:rsidP="00244CE3">
            <w:pPr>
              <w:pStyle w:val="Kopfzeile"/>
              <w:tabs>
                <w:tab w:val="clear" w:pos="9071"/>
              </w:tabs>
              <w:spacing w:after="40"/>
              <w:ind w:right="-5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Unt</w:t>
            </w:r>
            <w:r w:rsidR="00244CE3">
              <w:rPr>
                <w:b/>
                <w:color w:val="000000"/>
                <w:sz w:val="18"/>
                <w:szCs w:val="18"/>
              </w:rPr>
              <w:t>erlagen (E</w:t>
            </w:r>
            <w:r w:rsidR="00000667">
              <w:rPr>
                <w:b/>
                <w:color w:val="000000"/>
                <w:sz w:val="18"/>
                <w:szCs w:val="18"/>
              </w:rPr>
              <w:t>igene</w:t>
            </w:r>
            <w:r w:rsidR="00244CE3">
              <w:rPr>
                <w:b/>
                <w:color w:val="000000"/>
                <w:sz w:val="18"/>
                <w:szCs w:val="18"/>
              </w:rPr>
              <w:t>rklärungen, Angaben, N</w:t>
            </w:r>
            <w:r>
              <w:rPr>
                <w:b/>
                <w:color w:val="000000"/>
                <w:sz w:val="18"/>
                <w:szCs w:val="18"/>
              </w:rPr>
              <w:t>achweise)</w:t>
            </w:r>
          </w:p>
        </w:tc>
      </w:tr>
      <w:tr w:rsidR="001F3266" w:rsidRPr="008B2258" w14:paraId="46C9600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12F7" w14:textId="77777777" w:rsidR="001F3266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6639" w14:textId="77777777" w:rsidR="001F3266" w:rsidRPr="001F3266" w:rsidRDefault="00C14DCA" w:rsidP="002C3CE2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Folgende Unterlagen sind mit dem Angebot einzureichen</w:t>
            </w:r>
            <w:r w:rsidR="00C727EF">
              <w:rPr>
                <w:color w:val="000000"/>
                <w:sz w:val="18"/>
                <w:szCs w:val="18"/>
              </w:rPr>
              <w:t>:</w:t>
            </w:r>
          </w:p>
        </w:tc>
      </w:tr>
      <w:tr w:rsidR="002C3CE2" w:rsidRPr="008B2258" w14:paraId="4A315AED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6367A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ADCD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C7640" w14:textId="77777777" w:rsidR="002C3CE2" w:rsidRPr="00BD43CF" w:rsidRDefault="005E762C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>
                    <w:default w:val="siehe Vordruck „Verzeichnis der im Vergabeverfahren vorzulegenden Unterlagen“ (Vordr. 11060)"/>
                  </w:textInput>
                </w:ffData>
              </w:fldChar>
            </w:r>
            <w:bookmarkStart w:id="29" w:name="Text40"/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siehe Vordruck „Verzeichnis der im Vergabeverfahren vorzulegenden Unterlagen“ (Vordr. 11060)</w:t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29"/>
          </w:p>
        </w:tc>
      </w:tr>
      <w:tr w:rsidR="002C3CE2" w:rsidRPr="008B2258" w14:paraId="370D0DC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A2298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DFBA9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3F17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siehe Auftragsbekanntmachung</w:t>
            </w:r>
          </w:p>
        </w:tc>
      </w:tr>
      <w:tr w:rsidR="002C3CE2" w:rsidRPr="008B2258" w14:paraId="77A1EC3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67386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231" w14:textId="76FA5D5D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F2CE6" w14:textId="4700DF1D" w:rsidR="00B27772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noProof/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>Referenz</w:t>
            </w:r>
            <w:r w:rsidR="00620848">
              <w:rPr>
                <w:noProof/>
                <w:color w:val="000000"/>
                <w:sz w:val="18"/>
                <w:szCs w:val="18"/>
              </w:rPr>
              <w:t>projekte</w:t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 xml:space="preserve"> gem</w:t>
            </w:r>
            <w:r w:rsidR="00620848">
              <w:rPr>
                <w:noProof/>
                <w:color w:val="000000"/>
                <w:sz w:val="18"/>
                <w:szCs w:val="18"/>
              </w:rPr>
              <w:t>.</w:t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 xml:space="preserve"> C</w:t>
            </w:r>
            <w:r w:rsidR="00B27772">
              <w:rPr>
                <w:noProof/>
                <w:color w:val="000000"/>
                <w:sz w:val="18"/>
                <w:szCs w:val="18"/>
              </w:rPr>
              <w:t>0</w:t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 xml:space="preserve">5 Eignungsmatrix_26-2000075159 mit </w:t>
            </w:r>
            <w:r w:rsidR="00620848">
              <w:rPr>
                <w:noProof/>
                <w:color w:val="000000"/>
                <w:sz w:val="18"/>
                <w:szCs w:val="18"/>
              </w:rPr>
              <w:t>den dort genannten</w:t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 xml:space="preserve"> Mindestanforderungen</w:t>
            </w:r>
            <w:r w:rsidR="00620848">
              <w:rPr>
                <w:noProof/>
                <w:color w:val="000000"/>
                <w:sz w:val="18"/>
                <w:szCs w:val="18"/>
              </w:rPr>
              <w:t>:</w:t>
            </w:r>
          </w:p>
          <w:p w14:paraId="74017993" w14:textId="4548A17D" w:rsidR="002C3CE2" w:rsidRPr="00BD43CF" w:rsidRDefault="00620848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noProof/>
                <w:color w:val="000000"/>
                <w:sz w:val="18"/>
                <w:szCs w:val="18"/>
              </w:rPr>
              <w:t xml:space="preserve">- </w:t>
            </w:r>
            <w:r w:rsidR="00B27772">
              <w:rPr>
                <w:noProof/>
                <w:color w:val="000000"/>
                <w:sz w:val="18"/>
                <w:szCs w:val="18"/>
              </w:rPr>
              <w:t>Referenz 1</w:t>
            </w:r>
            <w:r>
              <w:rPr>
                <w:noProof/>
                <w:color w:val="000000"/>
                <w:sz w:val="18"/>
                <w:szCs w:val="18"/>
              </w:rPr>
              <w:t xml:space="preserve"> zu</w:t>
            </w:r>
            <w:r w:rsidR="00B27772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Pr="00620848">
              <w:rPr>
                <w:noProof/>
                <w:color w:val="000000"/>
                <w:sz w:val="18"/>
                <w:szCs w:val="18"/>
              </w:rPr>
              <w:t>Customizing der SAP HCM-Payroll-Komponenten</w:t>
            </w:r>
            <w:r w:rsidR="002C3CE2"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23C41253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144E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ABB99" w14:textId="075616D2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B8617" w14:textId="431FEC4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620848">
              <w:rPr>
                <w:noProof/>
                <w:color w:val="000000"/>
                <w:sz w:val="18"/>
                <w:szCs w:val="18"/>
              </w:rPr>
              <w:t xml:space="preserve">- </w:t>
            </w:r>
            <w:r w:rsidR="00B27772">
              <w:rPr>
                <w:noProof/>
                <w:color w:val="000000"/>
                <w:sz w:val="18"/>
                <w:szCs w:val="18"/>
              </w:rPr>
              <w:t>Referenz 2</w:t>
            </w:r>
            <w:r w:rsidR="00620848">
              <w:rPr>
                <w:noProof/>
                <w:color w:val="000000"/>
                <w:sz w:val="18"/>
                <w:szCs w:val="18"/>
              </w:rPr>
              <w:t xml:space="preserve"> zu U</w:t>
            </w:r>
            <w:r w:rsidR="00620848" w:rsidRPr="00620848">
              <w:rPr>
                <w:noProof/>
                <w:color w:val="000000"/>
                <w:sz w:val="18"/>
                <w:szCs w:val="18"/>
              </w:rPr>
              <w:t>nterstützung  bei der Pflege und Wartung  der VADM-Komponente im laufenden Betrie</w:t>
            </w:r>
            <w:r w:rsidR="00620848">
              <w:rPr>
                <w:noProof/>
                <w:color w:val="000000"/>
                <w:sz w:val="18"/>
                <w:szCs w:val="18"/>
              </w:rPr>
              <w:t>b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128C947D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FB832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A18EC" w14:textId="537C59C6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B0FDE" w14:textId="29D37D20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>Unterlagen Teil C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02E20783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934E9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F9CA5" w14:textId="413FD14B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94327" w14:textId="67FD1611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4B6E24" w:rsidRPr="004B6E24">
              <w:rPr>
                <w:color w:val="000000"/>
                <w:sz w:val="18"/>
                <w:szCs w:val="18"/>
              </w:rPr>
              <w:t>aktuelle Bescheinigung des Bestehens einer Betriebshaftpflichtversicherung mit den geforderten Deckungssummen Vordr.11078 II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3C9F1C40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6E5FC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1D3A3" w14:textId="77777777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CB96" w14:textId="77777777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40DE670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B8629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6B49A" w14:textId="23CEBE56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4C64" w14:textId="20F3D648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4B6E24">
              <w:rPr>
                <w:color w:val="000000"/>
                <w:sz w:val="18"/>
                <w:szCs w:val="18"/>
              </w:rPr>
              <w:t> </w:t>
            </w:r>
            <w:r w:rsidR="004B6E24">
              <w:rPr>
                <w:color w:val="000000"/>
                <w:sz w:val="18"/>
                <w:szCs w:val="18"/>
              </w:rPr>
              <w:t> </w:t>
            </w:r>
            <w:r w:rsidR="004B6E24">
              <w:rPr>
                <w:color w:val="000000"/>
                <w:sz w:val="18"/>
                <w:szCs w:val="18"/>
              </w:rPr>
              <w:t> </w:t>
            </w:r>
            <w:r w:rsidR="004B6E24">
              <w:rPr>
                <w:color w:val="000000"/>
                <w:sz w:val="18"/>
                <w:szCs w:val="18"/>
              </w:rPr>
              <w:t> </w:t>
            </w:r>
            <w:r w:rsidR="004B6E24">
              <w:rPr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1D2176D3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26090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F4DED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D603B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2226199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49C1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476F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B2A65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62093E" w:rsidRPr="008B2258" w14:paraId="71E8404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73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098D6" w14:textId="77777777" w:rsidR="0062093E" w:rsidRPr="008B2258" w:rsidRDefault="00C14DCA" w:rsidP="002C3CE2">
            <w:pPr>
              <w:pStyle w:val="Kopfzeile"/>
              <w:tabs>
                <w:tab w:val="clear" w:pos="9071"/>
              </w:tabs>
              <w:spacing w:before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E4218F" w14:textId="77777777" w:rsidR="0062093E" w:rsidRPr="00C14DCA" w:rsidRDefault="002C3CE2" w:rsidP="00193EBD">
            <w:pPr>
              <w:pStyle w:val="Kopfzeile"/>
              <w:tabs>
                <w:tab w:val="clear" w:pos="9071"/>
                <w:tab w:val="left" w:pos="426"/>
              </w:tabs>
              <w:spacing w:before="40"/>
              <w:rPr>
                <w:color w:val="000000"/>
                <w:sz w:val="18"/>
                <w:szCs w:val="18"/>
              </w:rPr>
            </w:pPr>
            <w:r w:rsidRPr="002C3CE2">
              <w:rPr>
                <w:color w:val="000000"/>
                <w:sz w:val="18"/>
                <w:szCs w:val="18"/>
              </w:rPr>
              <w:t xml:space="preserve">Der Auftraggeber wird ab einer Auftragssumme von mehr als 30.000,00 € für den Bieter, der den Zuschlag erhalten soll, zur Bestätigung der Erklärung unter Nr. 6 des Angebotes (Vordruck 11021 I bzw. 11021 II) </w:t>
            </w:r>
            <w:r w:rsidR="00193EBD">
              <w:rPr>
                <w:color w:val="000000"/>
                <w:sz w:val="18"/>
                <w:szCs w:val="18"/>
              </w:rPr>
              <w:t>eine Abfrage des Wettbewerbsregisters durchführen</w:t>
            </w:r>
            <w:r w:rsidRPr="002C3CE2">
              <w:rPr>
                <w:color w:val="000000"/>
                <w:sz w:val="18"/>
                <w:szCs w:val="18"/>
              </w:rPr>
              <w:t>.</w:t>
            </w:r>
          </w:p>
        </w:tc>
      </w:tr>
      <w:tr w:rsidR="0003490B" w:rsidRPr="008B2258" w14:paraId="6A155732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52D0" w14:textId="77777777" w:rsidR="0003490B" w:rsidRDefault="0003490B" w:rsidP="001344F2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  <w:r w:rsidR="001344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E030" w14:textId="77777777" w:rsidR="0003490B" w:rsidRPr="001F3266" w:rsidRDefault="002C3CE2" w:rsidP="002C3CE2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Folgende Unterlagen sind auf gesondertes Verlangen der Vergabestelle vorzulegen:</w:t>
            </w:r>
          </w:p>
        </w:tc>
      </w:tr>
      <w:tr w:rsidR="00000667" w:rsidRPr="008B2258" w14:paraId="1DF8FDC6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EF720" w14:textId="77777777" w:rsidR="00000667" w:rsidRPr="008B2258" w:rsidRDefault="00000667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B57EB" w14:textId="77777777" w:rsidR="00000667" w:rsidRPr="008B2258" w:rsidRDefault="00000667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8D5A5" w14:textId="77777777" w:rsidR="00000667" w:rsidRPr="00BD43CF" w:rsidRDefault="005E762C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iehe Vordruck „Verzeichnis der im Vergabeverfahren vorzulegenden Unterlagen“ (Vordr. 11060)"/>
                  </w:textInput>
                </w:ffData>
              </w:fldChar>
            </w:r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siehe Vordruck „Verzeichnis der im Vergabeverfahren vorzulegenden Unterlagen“ (Vordr. 11060)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1EC7A23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C5EE2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0E8A7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A45E2" w14:textId="77777777" w:rsidR="005E762C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siehe Auftragsbekanntmachung</w:t>
            </w:r>
          </w:p>
        </w:tc>
      </w:tr>
      <w:tr w:rsidR="002C3CE2" w:rsidRPr="008B2258" w14:paraId="6F1560C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67A15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6659F" w14:textId="1BE66B4F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5777A" w14:textId="1DC57A3B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="00B27772">
              <w:rPr>
                <w:noProof/>
                <w:color w:val="000000"/>
                <w:sz w:val="18"/>
                <w:szCs w:val="18"/>
              </w:rPr>
              <w:t>Unterlagen Teil D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159611AB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DB95C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CD1F7" w14:textId="77777777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FDEE1" w14:textId="77777777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32EA89D1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07BE1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D2768" w14:textId="77777777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D6AE4" w14:textId="77777777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573E62CD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DA5C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6E78B" w14:textId="77777777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D9D75" w14:textId="77777777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8A4F80" w:rsidRPr="008B2258" w14:paraId="5ADA717A" w14:textId="77777777" w:rsidTr="003842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12F63" w14:textId="77777777" w:rsidR="008A4F80" w:rsidRPr="008B2258" w:rsidRDefault="008A4F80" w:rsidP="0038421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3A56F" w14:textId="77777777" w:rsidR="008A4F80" w:rsidRPr="008B2258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E5D33" w14:textId="77777777" w:rsidR="008A4F80" w:rsidRPr="00BD43CF" w:rsidRDefault="008A4F80" w:rsidP="00384219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1A64821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02A38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05219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8C49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3CD7F53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FA7B1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0E407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8B942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5E0E8E22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0976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2BC7A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5482C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C3CE2" w:rsidRPr="008B2258" w14:paraId="2C036B45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283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997F" w14:textId="77777777" w:rsidR="002C3CE2" w:rsidRPr="008B2258" w:rsidRDefault="002C3CE2" w:rsidP="00307C02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0939A" w14:textId="77777777" w:rsidR="002C3CE2" w:rsidRPr="008B2258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8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B352A" w14:textId="77777777" w:rsidR="002C3CE2" w:rsidRPr="00BD43CF" w:rsidRDefault="002C3CE2" w:rsidP="00307C02">
            <w:pPr>
              <w:pStyle w:val="Kopfzeile"/>
              <w:tabs>
                <w:tab w:val="clear" w:pos="9071"/>
                <w:tab w:val="left" w:pos="426"/>
              </w:tabs>
              <w:rPr>
                <w:color w:val="000000"/>
                <w:sz w:val="18"/>
                <w:szCs w:val="18"/>
              </w:rPr>
            </w:pPr>
            <w:r w:rsidRPr="00BD43CF">
              <w:rPr>
                <w:color w:val="000000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BD43CF">
              <w:rPr>
                <w:color w:val="000000"/>
                <w:sz w:val="18"/>
                <w:szCs w:val="18"/>
              </w:rPr>
            </w:r>
            <w:r w:rsidRPr="00BD43CF">
              <w:rPr>
                <w:color w:val="000000"/>
                <w:sz w:val="18"/>
                <w:szCs w:val="18"/>
              </w:rPr>
              <w:fldChar w:fldCharType="separate"/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noProof/>
                <w:color w:val="000000"/>
                <w:sz w:val="18"/>
                <w:szCs w:val="18"/>
              </w:rPr>
              <w:t> </w:t>
            </w:r>
            <w:r w:rsidRPr="00BD43CF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265760" w:rsidRPr="008B2258" w14:paraId="102E6015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F5D5" w14:textId="77777777" w:rsidR="00265760" w:rsidRPr="001F3266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B5F5" w14:textId="77777777" w:rsidR="00265760" w:rsidRPr="00265760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Losweise Vergabe</w:t>
            </w:r>
          </w:p>
        </w:tc>
      </w:tr>
      <w:tr w:rsidR="00265760" w:rsidRPr="008B2258" w14:paraId="5EB11B5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C491" w14:textId="77777777" w:rsidR="00265760" w:rsidRDefault="00265760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DEB1" w14:textId="55C8C660" w:rsidR="00265760" w:rsidRPr="00265760" w:rsidRDefault="00EF6282" w:rsidP="00C14DCA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265760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265760">
              <w:rPr>
                <w:color w:val="000000"/>
                <w:sz w:val="18"/>
                <w:szCs w:val="18"/>
              </w:rPr>
              <w:t>nein</w:t>
            </w:r>
          </w:p>
        </w:tc>
      </w:tr>
      <w:tr w:rsidR="00265760" w:rsidRPr="008B2258" w14:paraId="617723AF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E026" w14:textId="77777777" w:rsidR="00265760" w:rsidRDefault="00265760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0233" w14:textId="77777777" w:rsidR="00265760" w:rsidRPr="008B2258" w:rsidRDefault="00EF6282" w:rsidP="0003490B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65760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265760">
              <w:rPr>
                <w:color w:val="000000"/>
                <w:sz w:val="18"/>
                <w:szCs w:val="18"/>
              </w:rPr>
              <w:t xml:space="preserve">ja, </w:t>
            </w:r>
            <w:r w:rsidR="00627EEE">
              <w:rPr>
                <w:color w:val="000000"/>
                <w:sz w:val="18"/>
                <w:szCs w:val="18"/>
              </w:rPr>
              <w:t>Angebote sind möglich für</w:t>
            </w:r>
          </w:p>
        </w:tc>
      </w:tr>
      <w:tr w:rsidR="00C14DCA" w:rsidRPr="008B2258" w14:paraId="0FAEF39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E384" w14:textId="77777777" w:rsidR="00C14DCA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0ADB" w14:textId="77777777" w:rsidR="00C14DCA" w:rsidRPr="008B2258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4D79" w14:textId="77777777" w:rsidR="00C14DCA" w:rsidRPr="00265760" w:rsidRDefault="00EF6282" w:rsidP="009E1660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9E1660">
              <w:rPr>
                <w:color w:val="000000"/>
                <w:sz w:val="18"/>
                <w:szCs w:val="18"/>
              </w:rPr>
              <w:t>alle Lose (alle Lose müssen angeboten werden)</w:t>
            </w:r>
          </w:p>
        </w:tc>
      </w:tr>
      <w:tr w:rsidR="00C14DCA" w:rsidRPr="008B2258" w14:paraId="081AC75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09DA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BECC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6056" w14:textId="77777777" w:rsidR="00C14DCA" w:rsidRPr="00265760" w:rsidRDefault="00EF6282" w:rsidP="009E1660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9E1660">
              <w:rPr>
                <w:color w:val="000000"/>
                <w:sz w:val="18"/>
                <w:szCs w:val="18"/>
              </w:rPr>
              <w:t>eine maximale Anzahl an Losen: siehe Bekanntmachung oder Aufforderung zur Interessenbestätigung</w:t>
            </w:r>
          </w:p>
        </w:tc>
      </w:tr>
      <w:tr w:rsidR="00C14DCA" w:rsidRPr="008B2258" w14:paraId="3608CC2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3771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8D91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D142" w14:textId="77777777" w:rsidR="00C14DCA" w:rsidRPr="00BD43CF" w:rsidRDefault="00EF6282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20"/>
              </w:rPr>
            </w:pPr>
            <w:r w:rsidRPr="00BD43CF">
              <w:rPr>
                <w:color w:val="000000"/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30" w:name="Text115"/>
            <w:r w:rsidR="00C14DCA" w:rsidRPr="00BD43CF">
              <w:rPr>
                <w:color w:val="000000"/>
                <w:sz w:val="20"/>
              </w:rPr>
              <w:instrText xml:space="preserve"> FORMTEXT </w:instrText>
            </w:r>
            <w:r w:rsidRPr="00BD43CF">
              <w:rPr>
                <w:color w:val="000000"/>
                <w:sz w:val="20"/>
              </w:rPr>
            </w:r>
            <w:r w:rsidRPr="00BD43CF">
              <w:rPr>
                <w:color w:val="000000"/>
                <w:sz w:val="20"/>
              </w:rPr>
              <w:fldChar w:fldCharType="separate"/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color w:val="000000"/>
                <w:sz w:val="20"/>
              </w:rPr>
              <w:fldChar w:fldCharType="end"/>
            </w:r>
            <w:bookmarkEnd w:id="30"/>
          </w:p>
        </w:tc>
      </w:tr>
      <w:tr w:rsidR="00C14DCA" w:rsidRPr="008B2258" w14:paraId="1A58398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0C0D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0951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43E9" w14:textId="77777777" w:rsidR="00C14DCA" w:rsidRPr="00265760" w:rsidRDefault="00EF6282" w:rsidP="009E1660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  <w:t xml:space="preserve">nur für </w:t>
            </w:r>
            <w:r w:rsidR="009E1660">
              <w:rPr>
                <w:color w:val="000000"/>
                <w:sz w:val="18"/>
                <w:szCs w:val="18"/>
              </w:rPr>
              <w:t xml:space="preserve">ein </w:t>
            </w:r>
            <w:r w:rsidR="00C14DCA">
              <w:rPr>
                <w:color w:val="000000"/>
                <w:sz w:val="18"/>
                <w:szCs w:val="18"/>
              </w:rPr>
              <w:t>Los</w:t>
            </w:r>
          </w:p>
        </w:tc>
      </w:tr>
      <w:tr w:rsidR="009E1660" w:rsidRPr="008B2258" w14:paraId="44C2FDE6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E1DC" w14:textId="77777777" w:rsidR="009E1660" w:rsidRDefault="009E1660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8B64" w14:textId="77777777" w:rsidR="009E1660" w:rsidRPr="008B2258" w:rsidRDefault="009E1660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4655" w14:textId="77777777" w:rsidR="009E1660" w:rsidRPr="008B2258" w:rsidRDefault="009E1660" w:rsidP="009E1660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Bei zugelassener Angebotsabgabe für mehr als ein Los:</w:t>
            </w:r>
          </w:p>
        </w:tc>
      </w:tr>
      <w:tr w:rsidR="009E1660" w:rsidRPr="008B2258" w14:paraId="1244A25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93444A" w14:textId="77777777" w:rsidR="009E1660" w:rsidRDefault="009E1660" w:rsidP="00002280">
            <w:pPr>
              <w:pStyle w:val="Kopfzeile"/>
              <w:tabs>
                <w:tab w:val="clear" w:pos="9071"/>
              </w:tabs>
              <w:spacing w:before="2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7AF754B" w14:textId="77777777" w:rsidR="009E1660" w:rsidRPr="008B2258" w:rsidRDefault="009E1660" w:rsidP="00002280">
            <w:pPr>
              <w:pStyle w:val="Kopfzeile"/>
              <w:tabs>
                <w:tab w:val="clear" w:pos="9071"/>
              </w:tabs>
              <w:spacing w:before="2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13390BE" w14:textId="77777777" w:rsidR="009E1660" w:rsidRPr="00265760" w:rsidRDefault="009E1660" w:rsidP="00627EEE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before="2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ab/>
            </w:r>
            <w:r w:rsidR="00002280">
              <w:rPr>
                <w:color w:val="000000"/>
                <w:sz w:val="18"/>
                <w:szCs w:val="18"/>
              </w:rPr>
              <w:t>Beschränkung der Zahl der Lose, für die ein Bieter den Zuschlag erh</w:t>
            </w:r>
            <w:r w:rsidR="007F57FD">
              <w:rPr>
                <w:color w:val="000000"/>
                <w:sz w:val="18"/>
                <w:szCs w:val="18"/>
              </w:rPr>
              <w:t>alten kann</w:t>
            </w:r>
            <w:r w:rsidR="00002280">
              <w:rPr>
                <w:color w:val="000000"/>
                <w:sz w:val="18"/>
                <w:szCs w:val="18"/>
              </w:rPr>
              <w:br/>
              <w:t>Höchstzahl: siehe</w:t>
            </w:r>
            <w:r>
              <w:rPr>
                <w:color w:val="000000"/>
                <w:sz w:val="18"/>
                <w:szCs w:val="18"/>
              </w:rPr>
              <w:t xml:space="preserve"> Bekanntmachung oder Aufforde</w:t>
            </w:r>
            <w:r w:rsidR="00002280">
              <w:rPr>
                <w:color w:val="000000"/>
                <w:sz w:val="18"/>
                <w:szCs w:val="18"/>
              </w:rPr>
              <w:t>rung zur Interessensbestätigung</w:t>
            </w:r>
            <w:r w:rsidR="00627EEE">
              <w:rPr>
                <w:color w:val="000000"/>
                <w:sz w:val="18"/>
                <w:szCs w:val="18"/>
              </w:rPr>
              <w:t>.</w:t>
            </w:r>
            <w:r w:rsidR="00627EEE">
              <w:rPr>
                <w:color w:val="000000"/>
                <w:sz w:val="18"/>
                <w:szCs w:val="18"/>
              </w:rPr>
              <w:br/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627EEE" w:rsidRPr="008B2258" w14:paraId="7BA40C4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AADC" w14:textId="77777777" w:rsidR="00627EEE" w:rsidRDefault="00627EEE" w:rsidP="00D37EA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B029" w14:textId="77777777" w:rsidR="00627EEE" w:rsidRPr="008B2258" w:rsidRDefault="00627EEE" w:rsidP="00D37EA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E0A5" w14:textId="77777777" w:rsidR="00627EEE" w:rsidRPr="00BD43CF" w:rsidRDefault="00627EEE" w:rsidP="00627EEE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20"/>
              </w:rPr>
            </w:pPr>
            <w:r w:rsidRPr="00BD43CF">
              <w:rPr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43CF">
              <w:rPr>
                <w:color w:val="000000"/>
                <w:sz w:val="20"/>
              </w:rPr>
              <w:instrText xml:space="preserve"> FORMTEXT </w:instrText>
            </w:r>
            <w:r w:rsidRPr="00BD43CF">
              <w:rPr>
                <w:color w:val="000000"/>
                <w:sz w:val="20"/>
              </w:rPr>
            </w:r>
            <w:r w:rsidRPr="00BD43CF">
              <w:rPr>
                <w:color w:val="000000"/>
                <w:sz w:val="20"/>
              </w:rPr>
              <w:fldChar w:fldCharType="separate"/>
            </w:r>
            <w:r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color w:val="000000"/>
                <w:sz w:val="20"/>
              </w:rPr>
              <w:fldChar w:fldCharType="end"/>
            </w:r>
          </w:p>
        </w:tc>
      </w:tr>
      <w:tr w:rsidR="00265760" w:rsidRPr="008B2258" w14:paraId="5B2A90AE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0709" w14:textId="77777777" w:rsidR="00265760" w:rsidRPr="001F3266" w:rsidRDefault="00C14DCA" w:rsidP="009E1660">
            <w:pPr>
              <w:pStyle w:val="Kopfzeile"/>
              <w:keepNext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DF3B" w14:textId="77777777" w:rsidR="00265760" w:rsidRPr="00C727EF" w:rsidRDefault="00C727EF" w:rsidP="009E1660">
            <w:pPr>
              <w:pStyle w:val="Kopfzeile"/>
              <w:keepNext/>
              <w:tabs>
                <w:tab w:val="clear" w:pos="9071"/>
              </w:tabs>
              <w:spacing w:after="40"/>
              <w:jc w:val="both"/>
              <w:rPr>
                <w:b/>
                <w:color w:val="000000"/>
                <w:sz w:val="18"/>
                <w:szCs w:val="18"/>
              </w:rPr>
            </w:pPr>
            <w:r w:rsidRPr="00C727EF">
              <w:rPr>
                <w:b/>
                <w:color w:val="000000"/>
                <w:sz w:val="18"/>
                <w:szCs w:val="18"/>
              </w:rPr>
              <w:t>Nebenangebote</w:t>
            </w:r>
          </w:p>
        </w:tc>
      </w:tr>
      <w:tr w:rsidR="00265760" w:rsidRPr="00C727EF" w14:paraId="39F2A0A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D5089" w14:textId="77777777" w:rsidR="00265760" w:rsidRPr="00C727EF" w:rsidRDefault="00265760" w:rsidP="008F7528">
            <w:pPr>
              <w:pStyle w:val="Kopfzeile"/>
              <w:keepNext/>
              <w:tabs>
                <w:tab w:val="clear" w:pos="9071"/>
              </w:tabs>
              <w:spacing w:before="40"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4BC5" w14:textId="4FF14731" w:rsidR="00265760" w:rsidRPr="00C727EF" w:rsidRDefault="00EF6282" w:rsidP="008F7528">
            <w:pPr>
              <w:pStyle w:val="Kopfzeile"/>
              <w:keepNext/>
              <w:tabs>
                <w:tab w:val="clear" w:pos="4819"/>
                <w:tab w:val="clear" w:pos="9071"/>
              </w:tabs>
              <w:spacing w:before="40" w:after="40"/>
              <w:ind w:left="312" w:hanging="312"/>
              <w:rPr>
                <w:color w:val="000000"/>
                <w:sz w:val="18"/>
                <w:szCs w:val="18"/>
              </w:rPr>
            </w:pPr>
            <w:r w:rsidRPr="00C727EF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C727EF" w:rsidRPr="00C727EF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C727EF">
              <w:rPr>
                <w:color w:val="000000"/>
                <w:sz w:val="18"/>
                <w:szCs w:val="18"/>
              </w:rPr>
            </w:r>
            <w:r w:rsidRPr="00C727EF">
              <w:rPr>
                <w:color w:val="000000"/>
                <w:sz w:val="18"/>
                <w:szCs w:val="18"/>
              </w:rPr>
              <w:fldChar w:fldCharType="separate"/>
            </w:r>
            <w:r w:rsidRPr="00C727EF">
              <w:rPr>
                <w:color w:val="000000"/>
                <w:sz w:val="18"/>
                <w:szCs w:val="18"/>
              </w:rPr>
              <w:fldChar w:fldCharType="end"/>
            </w:r>
            <w:r w:rsidR="005B38F1">
              <w:rPr>
                <w:color w:val="000000"/>
                <w:sz w:val="18"/>
                <w:szCs w:val="18"/>
              </w:rPr>
              <w:tab/>
            </w:r>
            <w:r w:rsidR="00C727EF" w:rsidRPr="00C727EF">
              <w:rPr>
                <w:color w:val="000000"/>
                <w:sz w:val="18"/>
                <w:szCs w:val="18"/>
              </w:rPr>
              <w:t>Nebenangebote sind nicht zugelassen, Nr. 4 der Bewerbungsbedingungen (Vordr. 11018 b) gilt nicht.</w:t>
            </w:r>
          </w:p>
        </w:tc>
      </w:tr>
      <w:tr w:rsidR="00C727EF" w:rsidRPr="00C727EF" w14:paraId="5654F9B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51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0993" w14:textId="77777777" w:rsidR="00C727EF" w:rsidRPr="00C727EF" w:rsidRDefault="00C727EF" w:rsidP="00E52AD9">
            <w:pPr>
              <w:pStyle w:val="Kopfzeile"/>
              <w:keepNext/>
              <w:tabs>
                <w:tab w:val="clear" w:pos="9071"/>
              </w:tabs>
              <w:spacing w:before="40"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1D41" w14:textId="77777777" w:rsidR="00C727EF" w:rsidRPr="00C727EF" w:rsidRDefault="00EF6282" w:rsidP="00C83F3C">
            <w:pPr>
              <w:pStyle w:val="Kopfzeile"/>
              <w:keepNext/>
              <w:tabs>
                <w:tab w:val="clear" w:pos="4819"/>
                <w:tab w:val="clear" w:pos="9071"/>
              </w:tabs>
              <w:spacing w:before="40" w:after="40"/>
              <w:ind w:left="312" w:hanging="312"/>
              <w:rPr>
                <w:color w:val="000000"/>
                <w:sz w:val="18"/>
                <w:szCs w:val="18"/>
              </w:rPr>
            </w:pPr>
            <w:r w:rsidRPr="00C727EF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727EF" w:rsidRPr="00C727EF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C727EF">
              <w:rPr>
                <w:color w:val="000000"/>
                <w:sz w:val="18"/>
                <w:szCs w:val="18"/>
              </w:rPr>
            </w:r>
            <w:r w:rsidRPr="00C727EF">
              <w:rPr>
                <w:color w:val="000000"/>
                <w:sz w:val="18"/>
                <w:szCs w:val="18"/>
              </w:rPr>
              <w:fldChar w:fldCharType="separate"/>
            </w:r>
            <w:r w:rsidRPr="00C727EF">
              <w:rPr>
                <w:color w:val="000000"/>
                <w:sz w:val="18"/>
                <w:szCs w:val="18"/>
              </w:rPr>
              <w:fldChar w:fldCharType="end"/>
            </w:r>
            <w:r w:rsidR="005B38F1">
              <w:rPr>
                <w:color w:val="000000"/>
                <w:sz w:val="18"/>
                <w:szCs w:val="18"/>
              </w:rPr>
              <w:tab/>
            </w:r>
            <w:r w:rsidR="00C727EF" w:rsidRPr="00C727EF">
              <w:rPr>
                <w:color w:val="000000"/>
                <w:sz w:val="18"/>
                <w:szCs w:val="18"/>
              </w:rPr>
              <w:t>Nebenangebote sind zugelassen (siehe auch Nr. 4 der Bewerbungsbedingungen</w:t>
            </w:r>
            <w:r w:rsidR="00116F58">
              <w:rPr>
                <w:color w:val="000000"/>
                <w:sz w:val="18"/>
                <w:szCs w:val="18"/>
              </w:rPr>
              <w:t xml:space="preserve"> EU</w:t>
            </w:r>
            <w:r w:rsidR="00307C02">
              <w:rPr>
                <w:color w:val="000000"/>
                <w:sz w:val="18"/>
                <w:szCs w:val="18"/>
              </w:rPr>
              <w:t>, Vordr. 11018 b)</w:t>
            </w:r>
            <w:r w:rsidR="00116F58">
              <w:rPr>
                <w:color w:val="000000"/>
                <w:sz w:val="18"/>
                <w:szCs w:val="18"/>
              </w:rPr>
              <w:br/>
              <w:t>– </w:t>
            </w:r>
            <w:r w:rsidR="00C727EF" w:rsidRPr="00C727EF">
              <w:rPr>
                <w:color w:val="000000"/>
                <w:sz w:val="18"/>
                <w:szCs w:val="18"/>
              </w:rPr>
              <w:t>ausgenommen sind Nebenangebote</w:t>
            </w:r>
            <w:r w:rsidR="0003490B">
              <w:rPr>
                <w:color w:val="000000"/>
                <w:sz w:val="18"/>
                <w:szCs w:val="18"/>
              </w:rPr>
              <w:t>,</w:t>
            </w:r>
            <w:r w:rsidR="00C727EF" w:rsidRPr="00C727EF">
              <w:rPr>
                <w:color w:val="000000"/>
                <w:sz w:val="18"/>
                <w:szCs w:val="18"/>
              </w:rPr>
              <w:t xml:space="preserve"> die </w:t>
            </w:r>
            <w:r w:rsidR="00C83F3C">
              <w:rPr>
                <w:color w:val="000000"/>
                <w:sz w:val="18"/>
                <w:szCs w:val="18"/>
              </w:rPr>
              <w:t>ausschließlich Preisn</w:t>
            </w:r>
            <w:r w:rsidR="0003490B">
              <w:rPr>
                <w:color w:val="000000"/>
                <w:sz w:val="18"/>
                <w:szCs w:val="18"/>
              </w:rPr>
              <w:t xml:space="preserve">achlässe mit </w:t>
            </w:r>
            <w:r w:rsidR="00C727EF" w:rsidRPr="00C727EF">
              <w:rPr>
                <w:color w:val="000000"/>
                <w:sz w:val="18"/>
                <w:szCs w:val="18"/>
              </w:rPr>
              <w:t>Bedingungen</w:t>
            </w:r>
            <w:r w:rsidR="0003490B">
              <w:rPr>
                <w:color w:val="000000"/>
                <w:sz w:val="18"/>
                <w:szCs w:val="18"/>
              </w:rPr>
              <w:t xml:space="preserve"> beinhalten</w:t>
            </w:r>
            <w:r w:rsidR="00116F58">
              <w:rPr>
                <w:color w:val="000000"/>
                <w:sz w:val="18"/>
                <w:szCs w:val="18"/>
              </w:rPr>
              <w:t> –</w:t>
            </w:r>
            <w:r w:rsidR="00C727EF" w:rsidRPr="00C727EF">
              <w:rPr>
                <w:color w:val="000000"/>
                <w:sz w:val="18"/>
                <w:szCs w:val="18"/>
              </w:rPr>
              <w:t>.</w:t>
            </w:r>
          </w:p>
        </w:tc>
      </w:tr>
      <w:tr w:rsidR="00C14DCA" w:rsidRPr="008B2258" w14:paraId="218F87A2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CB6AD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D27B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850A" w14:textId="77777777" w:rsidR="00C14DCA" w:rsidRPr="00265760" w:rsidRDefault="00EF6282" w:rsidP="00C14DCA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  <w:t>für die gesamte Leistung</w:t>
            </w:r>
          </w:p>
        </w:tc>
      </w:tr>
      <w:tr w:rsidR="00C14DCA" w:rsidRPr="008B2258" w14:paraId="2DADF7F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11C5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63B7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69AD" w14:textId="77777777" w:rsidR="00C14DCA" w:rsidRPr="00265760" w:rsidRDefault="00EF6282" w:rsidP="00C14DCA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  <w:t>nur für nachfolgend genannte Bereiche:</w:t>
            </w:r>
          </w:p>
        </w:tc>
      </w:tr>
      <w:tr w:rsidR="00C14DCA" w:rsidRPr="008B2258" w14:paraId="757BD21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FB7B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4001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212F" w14:textId="77777777" w:rsidR="00C14DCA" w:rsidRPr="00BD43CF" w:rsidRDefault="00EF6282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20"/>
              </w:rPr>
            </w:pPr>
            <w:r w:rsidRPr="00BD43CF">
              <w:rPr>
                <w:color w:val="000000"/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C14DCA" w:rsidRPr="00BD43CF">
              <w:rPr>
                <w:color w:val="000000"/>
                <w:sz w:val="20"/>
              </w:rPr>
              <w:instrText xml:space="preserve"> FORMTEXT </w:instrText>
            </w:r>
            <w:r w:rsidRPr="00BD43CF">
              <w:rPr>
                <w:color w:val="000000"/>
                <w:sz w:val="20"/>
              </w:rPr>
            </w:r>
            <w:r w:rsidRPr="00BD43CF">
              <w:rPr>
                <w:color w:val="000000"/>
                <w:sz w:val="20"/>
              </w:rPr>
              <w:fldChar w:fldCharType="separate"/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color w:val="000000"/>
                <w:sz w:val="20"/>
              </w:rPr>
              <w:fldChar w:fldCharType="end"/>
            </w:r>
          </w:p>
        </w:tc>
      </w:tr>
      <w:tr w:rsidR="00C14DCA" w:rsidRPr="008B2258" w14:paraId="7C51CBC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1AF8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68BF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3A42" w14:textId="77777777" w:rsidR="00C14DCA" w:rsidRPr="00265760" w:rsidRDefault="00EF6282" w:rsidP="00C14DCA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  <w:t>mit Ausnahme nachfolgend genannter Bereiche:</w:t>
            </w:r>
          </w:p>
        </w:tc>
      </w:tr>
      <w:tr w:rsidR="00C14DCA" w:rsidRPr="008B2258" w14:paraId="1E6EA16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1D94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AEE0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A7BC" w14:textId="77777777" w:rsidR="00C14DCA" w:rsidRPr="00BD43CF" w:rsidRDefault="00EF6282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20"/>
              </w:rPr>
            </w:pPr>
            <w:r w:rsidRPr="00BD43CF">
              <w:rPr>
                <w:color w:val="000000"/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C14DCA" w:rsidRPr="00BD43CF">
              <w:rPr>
                <w:color w:val="000000"/>
                <w:sz w:val="20"/>
              </w:rPr>
              <w:instrText xml:space="preserve"> FORMTEXT </w:instrText>
            </w:r>
            <w:r w:rsidRPr="00BD43CF">
              <w:rPr>
                <w:color w:val="000000"/>
                <w:sz w:val="20"/>
              </w:rPr>
            </w:r>
            <w:r w:rsidRPr="00BD43CF">
              <w:rPr>
                <w:color w:val="000000"/>
                <w:sz w:val="20"/>
              </w:rPr>
              <w:fldChar w:fldCharType="separate"/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color w:val="000000"/>
                <w:sz w:val="20"/>
              </w:rPr>
              <w:fldChar w:fldCharType="end"/>
            </w:r>
          </w:p>
        </w:tc>
      </w:tr>
      <w:tr w:rsidR="00C14DCA" w:rsidRPr="008B2258" w14:paraId="0FE755C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B88C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9B50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3EB4" w14:textId="77777777" w:rsidR="00C14DCA" w:rsidRPr="00265760" w:rsidRDefault="00EF6282" w:rsidP="00C14DCA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C14DCA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727EF">
              <w:rPr>
                <w:color w:val="000000"/>
                <w:sz w:val="18"/>
                <w:szCs w:val="18"/>
              </w:rPr>
              <w:tab/>
              <w:t>unter fo</w:t>
            </w:r>
            <w:r w:rsidR="00C14DCA">
              <w:rPr>
                <w:color w:val="000000"/>
                <w:sz w:val="18"/>
                <w:szCs w:val="18"/>
              </w:rPr>
              <w:t>l</w:t>
            </w:r>
            <w:r w:rsidR="00C727EF">
              <w:rPr>
                <w:color w:val="000000"/>
                <w:sz w:val="18"/>
                <w:szCs w:val="18"/>
              </w:rPr>
              <w:t>g</w:t>
            </w:r>
            <w:r w:rsidR="00C14DCA">
              <w:rPr>
                <w:color w:val="000000"/>
                <w:sz w:val="18"/>
                <w:szCs w:val="18"/>
              </w:rPr>
              <w:t>enden weiteren Bedingungen:</w:t>
            </w:r>
          </w:p>
        </w:tc>
      </w:tr>
      <w:tr w:rsidR="00C14DCA" w:rsidRPr="008B2258" w14:paraId="4D1431E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C40E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243B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892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A86E" w14:textId="77777777" w:rsidR="00C14DCA" w:rsidRPr="00BD43CF" w:rsidRDefault="00EF6282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20"/>
              </w:rPr>
            </w:pPr>
            <w:r w:rsidRPr="00BD43CF">
              <w:rPr>
                <w:color w:val="000000"/>
                <w:sz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 w:rsidR="00C14DCA" w:rsidRPr="00BD43CF">
              <w:rPr>
                <w:color w:val="000000"/>
                <w:sz w:val="20"/>
              </w:rPr>
              <w:instrText xml:space="preserve"> FORMTEXT </w:instrText>
            </w:r>
            <w:r w:rsidRPr="00BD43CF">
              <w:rPr>
                <w:color w:val="000000"/>
                <w:sz w:val="20"/>
              </w:rPr>
            </w:r>
            <w:r w:rsidRPr="00BD43CF">
              <w:rPr>
                <w:color w:val="000000"/>
                <w:sz w:val="20"/>
              </w:rPr>
              <w:fldChar w:fldCharType="separate"/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="00C14DCA" w:rsidRPr="00BD43CF">
              <w:rPr>
                <w:noProof/>
                <w:color w:val="000000"/>
                <w:sz w:val="20"/>
              </w:rPr>
              <w:t> </w:t>
            </w:r>
            <w:r w:rsidRPr="00BD43CF">
              <w:rPr>
                <w:color w:val="000000"/>
                <w:sz w:val="20"/>
              </w:rPr>
              <w:fldChar w:fldCharType="end"/>
            </w:r>
          </w:p>
        </w:tc>
      </w:tr>
      <w:tr w:rsidR="00DD6E0E" w:rsidRPr="008B2258" w14:paraId="2022A1C9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DEEF" w14:textId="77777777" w:rsidR="00DD6E0E" w:rsidRPr="001F3266" w:rsidRDefault="00C14DCA" w:rsidP="00C96139">
            <w:pPr>
              <w:pStyle w:val="Kopfzeile"/>
              <w:tabs>
                <w:tab w:val="clear" w:pos="9071"/>
              </w:tabs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27E6" w14:textId="77777777" w:rsidR="00DD6E0E" w:rsidRPr="00DD6E0E" w:rsidRDefault="00C14DCA" w:rsidP="00430539">
            <w:pPr>
              <w:pStyle w:val="Kopfzeile"/>
              <w:tabs>
                <w:tab w:val="clear" w:pos="9071"/>
              </w:tabs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Angebotswertung</w:t>
            </w:r>
          </w:p>
        </w:tc>
      </w:tr>
      <w:tr w:rsidR="00DD6E0E" w:rsidRPr="008B2258" w14:paraId="7594BAAE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5FFA" w14:textId="77777777" w:rsidR="00DD6E0E" w:rsidRDefault="00DD6E0E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F05B" w14:textId="77777777" w:rsidR="00DD6E0E" w:rsidRPr="00DD6E0E" w:rsidRDefault="009E1660" w:rsidP="009E1660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</w:t>
            </w:r>
            <w:r w:rsidR="00C14DCA">
              <w:rPr>
                <w:color w:val="000000"/>
                <w:sz w:val="18"/>
                <w:szCs w:val="18"/>
              </w:rPr>
              <w:t>riterien für die Wertung der Haupt- und ggf. Nebenangebote</w:t>
            </w:r>
            <w:r w:rsidR="00C727EF">
              <w:rPr>
                <w:color w:val="000000"/>
                <w:sz w:val="18"/>
                <w:szCs w:val="18"/>
              </w:rPr>
              <w:t>.</w:t>
            </w:r>
          </w:p>
        </w:tc>
      </w:tr>
      <w:tr w:rsidR="00DD6E0E" w:rsidRPr="008B2258" w14:paraId="7199B12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AD6E" w14:textId="77777777" w:rsidR="00DD6E0E" w:rsidRDefault="00DD6E0E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377E" w14:textId="77777777" w:rsidR="00DD6E0E" w:rsidRPr="00DD6E0E" w:rsidRDefault="00EF6282" w:rsidP="00627EEE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DD6E0E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9E1660">
              <w:rPr>
                <w:color w:val="000000"/>
                <w:sz w:val="18"/>
                <w:szCs w:val="18"/>
              </w:rPr>
              <w:t>Zuschlagsk</w:t>
            </w:r>
            <w:r w:rsidR="00C14DCA" w:rsidRPr="00C14DCA">
              <w:rPr>
                <w:color w:val="000000"/>
                <w:sz w:val="18"/>
                <w:szCs w:val="18"/>
              </w:rPr>
              <w:t>riterium Preis</w:t>
            </w:r>
            <w:r w:rsidR="00627EEE">
              <w:rPr>
                <w:color w:val="000000"/>
                <w:sz w:val="18"/>
                <w:szCs w:val="18"/>
              </w:rPr>
              <w:t>.</w:t>
            </w:r>
          </w:p>
        </w:tc>
      </w:tr>
      <w:tr w:rsidR="00C14DCA" w:rsidRPr="008B2258" w14:paraId="1BD48FD5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A026" w14:textId="77777777" w:rsidR="00C14DCA" w:rsidRDefault="00C14DCA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A533" w14:textId="77777777" w:rsidR="00C14DCA" w:rsidRPr="00C14DCA" w:rsidRDefault="00C14DCA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18"/>
                <w:szCs w:val="18"/>
              </w:rPr>
            </w:pPr>
            <w:r w:rsidRPr="00C14DCA">
              <w:rPr>
                <w:color w:val="000000"/>
                <w:sz w:val="18"/>
                <w:szCs w:val="18"/>
              </w:rPr>
              <w:t>Der Preis wird aus der Wertungssumme des Angebotes ermittelt.</w:t>
            </w:r>
          </w:p>
          <w:p w14:paraId="137F75BD" w14:textId="77777777" w:rsidR="00C14DCA" w:rsidRPr="008B2258" w:rsidRDefault="00C14DCA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18"/>
                <w:szCs w:val="18"/>
              </w:rPr>
            </w:pPr>
            <w:r w:rsidRPr="00C14DCA">
              <w:rPr>
                <w:color w:val="000000"/>
                <w:sz w:val="18"/>
                <w:szCs w:val="18"/>
              </w:rPr>
              <w:t xml:space="preserve">Die Wertungssummen werden ermittelt aus den nachgerechneten Angebotssummen, insbesondere unter </w:t>
            </w:r>
            <w:r w:rsidR="00AB03B1">
              <w:rPr>
                <w:color w:val="000000"/>
                <w:sz w:val="18"/>
                <w:szCs w:val="18"/>
              </w:rPr>
              <w:t>Berücksichtigung von Nachlässen</w:t>
            </w:r>
            <w:r w:rsidR="00C727EF">
              <w:rPr>
                <w:color w:val="000000"/>
                <w:sz w:val="18"/>
                <w:szCs w:val="18"/>
              </w:rPr>
              <w:t>.</w:t>
            </w:r>
          </w:p>
        </w:tc>
      </w:tr>
      <w:tr w:rsidR="00DD6E0E" w:rsidRPr="008B2258" w14:paraId="6F548ECD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8C63" w14:textId="77777777" w:rsidR="00DD6E0E" w:rsidRDefault="00DD6E0E" w:rsidP="00430539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79AD" w14:textId="5115804F" w:rsidR="00DD6E0E" w:rsidRPr="00DD6E0E" w:rsidRDefault="00EF6282" w:rsidP="0003490B">
            <w:pPr>
              <w:pStyle w:val="Kopfzeile"/>
              <w:tabs>
                <w:tab w:val="clear" w:pos="4819"/>
                <w:tab w:val="clear" w:pos="9071"/>
                <w:tab w:val="left" w:pos="340"/>
              </w:tabs>
              <w:spacing w:after="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="00DD6E0E"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 w:rsidR="00C14DCA">
              <w:rPr>
                <w:color w:val="000000"/>
                <w:sz w:val="18"/>
                <w:szCs w:val="18"/>
              </w:rPr>
              <w:tab/>
            </w:r>
            <w:r w:rsidR="00C14DCA" w:rsidRPr="00C14DCA">
              <w:rPr>
                <w:color w:val="000000"/>
                <w:sz w:val="18"/>
                <w:szCs w:val="18"/>
              </w:rPr>
              <w:t xml:space="preserve">Mehrere </w:t>
            </w:r>
            <w:r w:rsidR="009E1660">
              <w:rPr>
                <w:color w:val="000000"/>
                <w:sz w:val="18"/>
                <w:szCs w:val="18"/>
              </w:rPr>
              <w:t>Zuschlagsk</w:t>
            </w:r>
            <w:r w:rsidR="00C14DCA" w:rsidRPr="00C14DCA">
              <w:rPr>
                <w:color w:val="000000"/>
                <w:sz w:val="18"/>
                <w:szCs w:val="18"/>
              </w:rPr>
              <w:t xml:space="preserve">riterien gemäß Vordruck </w:t>
            </w:r>
            <w:r w:rsidR="009E1660">
              <w:rPr>
                <w:color w:val="000000"/>
                <w:sz w:val="18"/>
                <w:szCs w:val="18"/>
              </w:rPr>
              <w:t>Zuschlagsk</w:t>
            </w:r>
            <w:r w:rsidR="00C14DCA" w:rsidRPr="00C14DCA">
              <w:rPr>
                <w:color w:val="000000"/>
                <w:sz w:val="18"/>
                <w:szCs w:val="18"/>
              </w:rPr>
              <w:t>riterien</w:t>
            </w:r>
            <w:r w:rsidR="00C727EF">
              <w:rPr>
                <w:color w:val="000000"/>
                <w:sz w:val="18"/>
                <w:szCs w:val="18"/>
              </w:rPr>
              <w:t>.</w:t>
            </w:r>
          </w:p>
        </w:tc>
      </w:tr>
      <w:tr w:rsidR="00C14DCA" w:rsidRPr="008B2258" w14:paraId="0648BA44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4E14" w14:textId="77777777" w:rsidR="00C14DCA" w:rsidRDefault="00C14DCA" w:rsidP="00C14DCA">
            <w:pPr>
              <w:pStyle w:val="Kopfzeile"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4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15A1" w14:textId="77777777" w:rsidR="00C14DCA" w:rsidRPr="00C14DCA" w:rsidRDefault="00C14DCA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18"/>
                <w:szCs w:val="18"/>
              </w:rPr>
            </w:pPr>
            <w:r w:rsidRPr="00C14DCA">
              <w:rPr>
                <w:color w:val="000000"/>
                <w:sz w:val="18"/>
                <w:szCs w:val="18"/>
              </w:rPr>
              <w:t xml:space="preserve">Werkstätten für Behinderte wird bei der Berechnung der Wertungssumme ein Bonus von 15 </w:t>
            </w:r>
            <w:r w:rsidR="00244CE3">
              <w:rPr>
                <w:color w:val="000000"/>
                <w:sz w:val="18"/>
                <w:szCs w:val="18"/>
              </w:rPr>
              <w:t>Prozent</w:t>
            </w:r>
            <w:r w:rsidRPr="00C14DCA">
              <w:rPr>
                <w:color w:val="000000"/>
                <w:sz w:val="18"/>
                <w:szCs w:val="18"/>
              </w:rPr>
              <w:t xml:space="preserve"> eingeräumt.</w:t>
            </w:r>
          </w:p>
          <w:p w14:paraId="6FF99C73" w14:textId="77777777" w:rsidR="00C14DCA" w:rsidRPr="00C14DCA" w:rsidRDefault="00C14DCA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18"/>
                <w:szCs w:val="18"/>
              </w:rPr>
            </w:pPr>
            <w:r w:rsidRPr="00C14DCA">
              <w:rPr>
                <w:color w:val="000000"/>
                <w:sz w:val="18"/>
                <w:szCs w:val="18"/>
              </w:rPr>
              <w:t xml:space="preserve">Ist ein Angebot, das von einer Werkstatt für Behinderte abgegeben wurde, ebenso wirtschaftlich wie ein anderes Angebot, so wird der Zuschlag auf das Angebot der Werkstatt für Behinderte erteilt. </w:t>
            </w:r>
          </w:p>
          <w:p w14:paraId="55F3D53F" w14:textId="77777777" w:rsidR="00C14DCA" w:rsidRPr="00C14DCA" w:rsidRDefault="0052385F" w:rsidP="00C14DCA">
            <w:pPr>
              <w:pStyle w:val="Kopfzeile"/>
              <w:tabs>
                <w:tab w:val="clear" w:pos="9071"/>
              </w:tabs>
              <w:spacing w:after="40"/>
              <w:ind w:left="340"/>
              <w:rPr>
                <w:color w:val="000000"/>
                <w:sz w:val="18"/>
                <w:szCs w:val="18"/>
              </w:rPr>
            </w:pPr>
            <w:r w:rsidRPr="0052385F">
              <w:rPr>
                <w:color w:val="000000"/>
                <w:sz w:val="18"/>
                <w:szCs w:val="18"/>
                <w:u w:val="single"/>
              </w:rPr>
              <w:t>Hinweis: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C14DCA" w:rsidRPr="00C14DCA">
              <w:rPr>
                <w:color w:val="000000"/>
                <w:sz w:val="18"/>
                <w:szCs w:val="18"/>
              </w:rPr>
              <w:t>Der Nachweis der Eigenschaft als Werkstätte für Behinderte ist mit dem Angebot zu führen.</w:t>
            </w:r>
          </w:p>
        </w:tc>
      </w:tr>
      <w:tr w:rsidR="00DD47B5" w:rsidRPr="008B2258" w14:paraId="7DE4AD9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7727" w14:textId="77777777" w:rsidR="00DD47B5" w:rsidRPr="001F3266" w:rsidRDefault="00C14DCA" w:rsidP="008F7528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F2B4" w14:textId="77777777" w:rsidR="00DD47B5" w:rsidRPr="00C14DCA" w:rsidRDefault="00C83F3C" w:rsidP="00C83F3C">
            <w:pPr>
              <w:pStyle w:val="Kopfzeile"/>
              <w:tabs>
                <w:tab w:val="clear" w:pos="9071"/>
              </w:tabs>
              <w:spacing w:after="40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Zugelassene </w:t>
            </w:r>
            <w:r w:rsidR="00C14DCA">
              <w:rPr>
                <w:b/>
                <w:color w:val="000000"/>
                <w:sz w:val="18"/>
                <w:szCs w:val="18"/>
              </w:rPr>
              <w:t>Angebot</w:t>
            </w:r>
            <w:r>
              <w:rPr>
                <w:b/>
                <w:color w:val="000000"/>
                <w:sz w:val="18"/>
                <w:szCs w:val="18"/>
              </w:rPr>
              <w:t>sabgabe</w:t>
            </w:r>
          </w:p>
        </w:tc>
      </w:tr>
      <w:tr w:rsidR="00C83F3C" w:rsidRPr="008B2258" w14:paraId="09D16B40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8D22" w14:textId="77777777" w:rsidR="00C83F3C" w:rsidRDefault="00C83F3C" w:rsidP="00C14DCA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CAA3C1F" w14:textId="2622353D" w:rsidR="00C83F3C" w:rsidRPr="008B2258" w:rsidRDefault="00C83F3C" w:rsidP="009E1660">
            <w:pPr>
              <w:pStyle w:val="Kopfzeile"/>
              <w:tabs>
                <w:tab w:val="clear" w:pos="4819"/>
                <w:tab w:val="clear" w:pos="9071"/>
              </w:tabs>
              <w:spacing w:before="4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elektronisch</w:t>
            </w:r>
          </w:p>
        </w:tc>
      </w:tr>
      <w:tr w:rsidR="00C83F3C" w:rsidRPr="008B2258" w14:paraId="204FB2F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1EA3" w14:textId="77777777" w:rsidR="00C83F3C" w:rsidRDefault="00C83F3C" w:rsidP="00C14DCA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02961" w14:textId="6FDAD5C7" w:rsidR="00C83F3C" w:rsidRPr="008B2258" w:rsidRDefault="00C83F3C" w:rsidP="00C83F3C">
            <w:pPr>
              <w:pStyle w:val="Kopfzeile"/>
              <w:tabs>
                <w:tab w:val="clear" w:pos="4819"/>
                <w:tab w:val="clear" w:pos="9071"/>
              </w:tabs>
              <w:spacing w:before="4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mit qualifizierter/m Signatur/Siegel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406A19" w14:textId="1EFB42C5" w:rsidR="00C83F3C" w:rsidRPr="008B2258" w:rsidRDefault="00C83F3C" w:rsidP="009E1660">
            <w:pPr>
              <w:pStyle w:val="Kopfzeile"/>
              <w:tabs>
                <w:tab w:val="clear" w:pos="4819"/>
                <w:tab w:val="clear" w:pos="9071"/>
              </w:tabs>
              <w:spacing w:before="4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mit fortgeschittener/m Signatur/Siegel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2FE39" w14:textId="50AAC9D9" w:rsidR="00C83F3C" w:rsidRPr="008B2258" w:rsidRDefault="00C83F3C" w:rsidP="009E1660">
            <w:pPr>
              <w:pStyle w:val="Kopfzeile"/>
              <w:tabs>
                <w:tab w:val="clear" w:pos="4819"/>
                <w:tab w:val="clear" w:pos="9071"/>
              </w:tabs>
              <w:spacing w:before="4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  <w:checked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in Textform</w:t>
            </w:r>
          </w:p>
        </w:tc>
      </w:tr>
      <w:tr w:rsidR="00C83F3C" w:rsidRPr="008B2258" w14:paraId="47C0070B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3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800C" w14:textId="77777777" w:rsidR="00C83F3C" w:rsidRDefault="00C83F3C" w:rsidP="00C14DCA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E8D248D" w14:textId="77777777" w:rsidR="00C83F3C" w:rsidRPr="008B2258" w:rsidRDefault="00C83F3C" w:rsidP="00C83F3C">
            <w:pPr>
              <w:pStyle w:val="Kopfzeile"/>
              <w:tabs>
                <w:tab w:val="clear" w:pos="4819"/>
                <w:tab w:val="clear" w:pos="9071"/>
              </w:tabs>
              <w:spacing w:before="40"/>
              <w:rPr>
                <w:color w:val="000000"/>
                <w:sz w:val="18"/>
                <w:szCs w:val="18"/>
              </w:rPr>
            </w:pPr>
            <w:r w:rsidRPr="00C83F3C">
              <w:rPr>
                <w:color w:val="000000"/>
                <w:sz w:val="18"/>
                <w:szCs w:val="18"/>
              </w:rPr>
              <w:t>Bei elektronischer Angebotsübermittlung in Textform muss der Bieter zu erkennen sein; falls vorgegeben, ist das Angebot mit der geforderten Signatur/dem geforderten Siegel zu versehen. Das Angebot ist zusammen mit den Anlagen bis zum Ablauf der Angebotsfrist über die Vergabeplattform der Vergabestelle zu übermitteln.</w:t>
            </w:r>
          </w:p>
        </w:tc>
      </w:tr>
      <w:tr w:rsidR="00C83F3C" w:rsidRPr="008B2258" w14:paraId="11FC8138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1853" w14:textId="77777777" w:rsidR="00C83F3C" w:rsidRDefault="00C83F3C" w:rsidP="00C14DCA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C40EE22" w14:textId="77777777" w:rsidR="00C83F3C" w:rsidRPr="008B2258" w:rsidRDefault="00C83F3C" w:rsidP="009E1660">
            <w:pPr>
              <w:pStyle w:val="Kopfzeile"/>
              <w:tabs>
                <w:tab w:val="clear" w:pos="4819"/>
                <w:tab w:val="clear" w:pos="9071"/>
              </w:tabs>
              <w:spacing w:before="40"/>
              <w:ind w:left="340" w:hanging="340"/>
              <w:rPr>
                <w:color w:val="000000"/>
                <w:sz w:val="18"/>
                <w:szCs w:val="18"/>
              </w:rPr>
            </w:pPr>
            <w:r w:rsidRPr="008B2258">
              <w:rPr>
                <w:color w:val="000000"/>
                <w:sz w:val="18"/>
                <w:szCs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B2258">
              <w:rPr>
                <w:color w:val="000000"/>
                <w:sz w:val="18"/>
                <w:szCs w:val="18"/>
              </w:rPr>
              <w:instrText xml:space="preserve"> FORMCHECKBOX </w:instrText>
            </w:r>
            <w:r w:rsidRPr="008B2258">
              <w:rPr>
                <w:color w:val="000000"/>
                <w:sz w:val="18"/>
                <w:szCs w:val="18"/>
              </w:rPr>
            </w:r>
            <w:r w:rsidRPr="008B2258">
              <w:rPr>
                <w:color w:val="000000"/>
                <w:sz w:val="18"/>
                <w:szCs w:val="18"/>
              </w:rPr>
              <w:fldChar w:fldCharType="separate"/>
            </w:r>
            <w:r w:rsidRPr="008B2258">
              <w:rPr>
                <w:color w:val="000000"/>
                <w:sz w:val="18"/>
                <w:szCs w:val="18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schriftlich</w:t>
            </w:r>
          </w:p>
        </w:tc>
      </w:tr>
      <w:tr w:rsidR="00C83F3C" w:rsidRPr="008B2258" w14:paraId="49BB9A2C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361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065B" w14:textId="77777777" w:rsidR="00C83F3C" w:rsidRDefault="00C83F3C" w:rsidP="00307C02">
            <w:pPr>
              <w:pStyle w:val="Kopfzeile"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F5E8FB2" w14:textId="77777777" w:rsidR="00C83F3C" w:rsidRPr="008B2258" w:rsidRDefault="00C83F3C" w:rsidP="003C2B25">
            <w:pPr>
              <w:pStyle w:val="Kopfzeile"/>
              <w:tabs>
                <w:tab w:val="clear" w:pos="4819"/>
                <w:tab w:val="clear" w:pos="9071"/>
              </w:tabs>
              <w:spacing w:before="40"/>
              <w:rPr>
                <w:color w:val="000000"/>
                <w:sz w:val="18"/>
                <w:szCs w:val="18"/>
              </w:rPr>
            </w:pPr>
            <w:r w:rsidRPr="00C83F3C">
              <w:rPr>
                <w:color w:val="000000"/>
                <w:sz w:val="18"/>
                <w:szCs w:val="18"/>
              </w:rPr>
              <w:t xml:space="preserve">Das beiliegende Angebotsschreiben ist zu unterzeichnen und zusammen mit den Anlagen in einem Innen-umschlag (Kennzeichnung mit anliegendem Kennzettel und Ihren Firmenangaben) und zusätzlichem Außenumschlag bis zum Eröffnungs-/Einreichungstermin an die Deutsche Bundesbank, </w:t>
            </w:r>
            <w:r w:rsidR="003C2B25">
              <w:rPr>
                <w:color w:val="000000"/>
                <w:sz w:val="18"/>
                <w:szCs w:val="18"/>
              </w:rPr>
              <w:t>Zentralbereich Beschaffungen</w:t>
            </w:r>
            <w:r w:rsidRPr="00C83F3C">
              <w:rPr>
                <w:color w:val="000000"/>
                <w:sz w:val="18"/>
                <w:szCs w:val="18"/>
              </w:rPr>
              <w:t>, Taunusanlage 5, 60329 Frankfurt bis zum Ablauf der Angebotsfrist einzusenden oder dort abzugeben. Beide Umschläge sind durch Sie zu verschließen. Der Umschlag ist außen mit dem Absender (Name/Firma, Anschrift des Bieters) zu versehen.</w:t>
            </w:r>
          </w:p>
        </w:tc>
      </w:tr>
      <w:tr w:rsidR="008F7528" w:rsidRPr="008B2258" w14:paraId="0D0EFB8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66326" w14:textId="77777777" w:rsidR="008F7528" w:rsidRPr="001F3266" w:rsidRDefault="008F7528" w:rsidP="008A4F80">
            <w:pPr>
              <w:pStyle w:val="Kopfzeile"/>
              <w:keepNext/>
              <w:tabs>
                <w:tab w:val="clear" w:pos="9071"/>
              </w:tabs>
              <w:spacing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887E" w14:textId="77777777" w:rsidR="008F7528" w:rsidRPr="00C14DCA" w:rsidRDefault="008F7528" w:rsidP="008A4F80">
            <w:pPr>
              <w:pStyle w:val="Kopfzeile"/>
              <w:keepNext/>
              <w:tabs>
                <w:tab w:val="clear" w:pos="9071"/>
              </w:tabs>
              <w:spacing w:after="40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Angebotsabgabe</w:t>
            </w:r>
          </w:p>
        </w:tc>
      </w:tr>
      <w:tr w:rsidR="00B67732" w:rsidRPr="008B2258" w14:paraId="0102768A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D434E6" w14:textId="77777777" w:rsidR="00B67732" w:rsidRDefault="00B67732" w:rsidP="008A4F80">
            <w:pPr>
              <w:pStyle w:val="Kopfzeile"/>
              <w:keepNext/>
              <w:tabs>
                <w:tab w:val="clear" w:pos="9071"/>
              </w:tabs>
              <w:spacing w:before="4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1FE20A3" w14:textId="77777777" w:rsidR="005B38F1" w:rsidRDefault="00C14DCA" w:rsidP="008A4F80">
            <w:pPr>
              <w:pStyle w:val="Kopfzeile"/>
              <w:keepNext/>
              <w:tabs>
                <w:tab w:val="clear" w:pos="9071"/>
              </w:tabs>
              <w:spacing w:before="4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Falls Sie nicht die Absicht haben ein Angebot abzugeben, werden Sie gebeten die Vergabestelle baldmöglichst davon zu unterrichten</w:t>
            </w:r>
            <w:r w:rsidR="00002280">
              <w:rPr>
                <w:color w:val="000000"/>
                <w:sz w:val="18"/>
                <w:szCs w:val="18"/>
              </w:rPr>
              <w:t xml:space="preserve"> (entfällt bei offenem Verfahren)</w:t>
            </w:r>
            <w:r w:rsidR="00C83F3C">
              <w:rPr>
                <w:color w:val="000000"/>
                <w:sz w:val="18"/>
                <w:szCs w:val="18"/>
              </w:rPr>
              <w:t>.</w:t>
            </w:r>
          </w:p>
          <w:p w14:paraId="3D36F930" w14:textId="77777777" w:rsidR="00C83F3C" w:rsidRPr="00B67732" w:rsidRDefault="00C83F3C" w:rsidP="008A4F80">
            <w:pPr>
              <w:pStyle w:val="Kopfzeile"/>
              <w:keepNext/>
              <w:tabs>
                <w:tab w:val="clear" w:pos="9071"/>
              </w:tabs>
              <w:spacing w:before="40"/>
              <w:jc w:val="both"/>
              <w:rPr>
                <w:color w:val="000000"/>
                <w:sz w:val="18"/>
                <w:szCs w:val="18"/>
              </w:rPr>
            </w:pPr>
            <w:r w:rsidRPr="00EF32D3">
              <w:rPr>
                <w:color w:val="000000"/>
                <w:sz w:val="18"/>
                <w:szCs w:val="18"/>
              </w:rPr>
              <w:t>D</w:t>
            </w:r>
            <w:r>
              <w:rPr>
                <w:color w:val="000000"/>
                <w:sz w:val="18"/>
                <w:szCs w:val="18"/>
              </w:rPr>
              <w:t>i</w:t>
            </w:r>
            <w:r w:rsidRPr="00EF32D3">
              <w:rPr>
                <w:color w:val="000000"/>
                <w:sz w:val="18"/>
                <w:szCs w:val="18"/>
              </w:rPr>
              <w:t xml:space="preserve">e Bieter </w:t>
            </w:r>
            <w:r>
              <w:rPr>
                <w:color w:val="000000"/>
                <w:sz w:val="18"/>
                <w:szCs w:val="18"/>
              </w:rPr>
              <w:t>werden gebeten</w:t>
            </w:r>
            <w:r w:rsidRPr="00EF32D3">
              <w:rPr>
                <w:color w:val="000000"/>
                <w:sz w:val="18"/>
                <w:szCs w:val="18"/>
              </w:rPr>
              <w:t xml:space="preserve"> mit der Übersendung </w:t>
            </w:r>
            <w:r>
              <w:rPr>
                <w:color w:val="000000"/>
                <w:sz w:val="18"/>
                <w:szCs w:val="18"/>
              </w:rPr>
              <w:t>d</w:t>
            </w:r>
            <w:r w:rsidRPr="00EF32D3">
              <w:rPr>
                <w:color w:val="000000"/>
                <w:sz w:val="18"/>
                <w:szCs w:val="18"/>
              </w:rPr>
              <w:t>es Angebotes die Stellen zu kennzeichnen, die von Dritten aus wichtigen Gründen, insbesondere des Geheimschutzes oder zur Wahrung von Fabrikations-, Betriebs- oder Geschäftsgeheimnissen, nicht eingesehen werden dürfen.</w:t>
            </w:r>
          </w:p>
        </w:tc>
      </w:tr>
      <w:tr w:rsidR="00005722" w:rsidRPr="008B2258" w14:paraId="6D6607E7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A4647" w14:textId="77777777" w:rsidR="00005722" w:rsidRPr="002C08E6" w:rsidRDefault="00C83F3C" w:rsidP="00C14DCA">
            <w:pPr>
              <w:pStyle w:val="Kopfzeile"/>
              <w:tabs>
                <w:tab w:val="clear" w:pos="9071"/>
              </w:tabs>
              <w:spacing w:before="40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B6E9D7" w14:textId="4951E235" w:rsidR="00005722" w:rsidRPr="002102E7" w:rsidRDefault="00005722" w:rsidP="002102E7">
            <w:pPr>
              <w:pStyle w:val="Kopfzeile"/>
              <w:tabs>
                <w:tab w:val="clear" w:pos="9071"/>
              </w:tabs>
              <w:spacing w:after="120"/>
              <w:jc w:val="both"/>
              <w:rPr>
                <w:rStyle w:val="Hyperlink"/>
                <w:color w:val="auto"/>
                <w:sz w:val="18"/>
                <w:szCs w:val="18"/>
                <w:u w:val="none"/>
              </w:rPr>
            </w:pPr>
            <w:r w:rsidRPr="00005722">
              <w:rPr>
                <w:color w:val="000000"/>
                <w:sz w:val="18"/>
                <w:szCs w:val="18"/>
              </w:rPr>
              <w:t xml:space="preserve">Die im Zusammenhang mit dieser Beschaffung erhobenen Daten werden unter Beachtung der gesetzlichen Datenschutzbestimmungen ausschließlich für die Erfüllung der gesetzlichen und (vor)vertraglichen Pflichten verwendet. </w:t>
            </w:r>
            <w:hyperlink r:id="rId7" w:history="1">
              <w:r w:rsidRPr="00005722">
                <w:rPr>
                  <w:rStyle w:val="Hyperlink"/>
                  <w:sz w:val="18"/>
                  <w:szCs w:val="18"/>
                </w:rPr>
                <w:t>Datenschutzhinweis</w:t>
              </w:r>
            </w:hyperlink>
          </w:p>
          <w:p w14:paraId="31358618" w14:textId="77777777" w:rsidR="002102E7" w:rsidRPr="00EF32D3" w:rsidRDefault="002102E7" w:rsidP="003B154B">
            <w:pPr>
              <w:pStyle w:val="Kopfzeile"/>
              <w:tabs>
                <w:tab w:val="clear" w:pos="9071"/>
              </w:tabs>
              <w:spacing w:before="40" w:after="40"/>
              <w:jc w:val="both"/>
              <w:rPr>
                <w:color w:val="000000"/>
                <w:sz w:val="18"/>
                <w:szCs w:val="18"/>
              </w:rPr>
            </w:pPr>
            <w:r w:rsidRPr="002102E7">
              <w:rPr>
                <w:color w:val="000000"/>
                <w:sz w:val="18"/>
                <w:szCs w:val="18"/>
              </w:rPr>
              <w:t>Die Deutsche Bundesbank behält sich vor, eine Creditreform-Auskunft über den Bieter und gegebenenfalls über die Beteiligten einzuholen. Die Informationspflicht der Creditrefor</w:t>
            </w:r>
            <w:r>
              <w:rPr>
                <w:color w:val="000000"/>
                <w:sz w:val="18"/>
                <w:szCs w:val="18"/>
              </w:rPr>
              <w:t>m Boniversum GmbH, Hammfelddamm 13, 41460 </w:t>
            </w:r>
            <w:r w:rsidRPr="002102E7">
              <w:rPr>
                <w:color w:val="000000"/>
                <w:sz w:val="18"/>
                <w:szCs w:val="18"/>
              </w:rPr>
              <w:t>Neuss, übe</w:t>
            </w:r>
            <w:r>
              <w:rPr>
                <w:color w:val="000000"/>
                <w:sz w:val="18"/>
                <w:szCs w:val="18"/>
              </w:rPr>
              <w:t>r den Auskunftsabruf gemäß Art. </w:t>
            </w:r>
            <w:r w:rsidRPr="002102E7">
              <w:rPr>
                <w:color w:val="000000"/>
                <w:sz w:val="18"/>
                <w:szCs w:val="18"/>
              </w:rPr>
              <w:t>14 DSGVO bleibt hiervon unberührt.</w:t>
            </w:r>
          </w:p>
        </w:tc>
      </w:tr>
      <w:tr w:rsidR="00FF6AC2" w:rsidRPr="008B2258" w14:paraId="4C1053D6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A2A2A" w14:textId="0409CD31" w:rsidR="00FF6AC2" w:rsidRDefault="00FF6AC2" w:rsidP="00D37EAA">
            <w:pPr>
              <w:pStyle w:val="Kopfzeile"/>
              <w:tabs>
                <w:tab w:val="clear" w:pos="9071"/>
              </w:tabs>
              <w:spacing w:before="4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B27772">
              <w:rPr>
                <w:noProof/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409A32" w14:textId="77777777" w:rsidR="00FF6AC2" w:rsidRPr="00CF50AE" w:rsidRDefault="00FF6AC2" w:rsidP="00D37EAA">
            <w:pPr>
              <w:pStyle w:val="Kopfzeile"/>
              <w:tabs>
                <w:tab w:val="clear" w:pos="9071"/>
              </w:tabs>
              <w:jc w:val="both"/>
              <w:rPr>
                <w:color w:val="000000"/>
                <w:sz w:val="4"/>
                <w:szCs w:val="4"/>
              </w:rPr>
            </w:pPr>
          </w:p>
          <w:p w14:paraId="0F6863A2" w14:textId="4803A556" w:rsidR="00EC7248" w:rsidRDefault="00FF6AC2" w:rsidP="00D37EAA">
            <w:pPr>
              <w:pStyle w:val="Kopfzeile"/>
              <w:tabs>
                <w:tab w:val="clear" w:pos="9071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31" w:name="Text122"/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 w:rsidR="00B27772" w:rsidRPr="00B27772">
              <w:rPr>
                <w:noProof/>
                <w:color w:val="000000"/>
                <w:sz w:val="18"/>
                <w:szCs w:val="18"/>
              </w:rPr>
              <w:t>Elektronische Angebote sind ausschließlich mittels des auf der Webseite www.dtvp.de bereitgestellten Bietertools auf die Vergabeplattform DTVP unter dem Menüpunkt "Angebote" hochzuladen.</w:t>
            </w:r>
            <w:r>
              <w:rPr>
                <w:color w:val="000000"/>
                <w:sz w:val="18"/>
                <w:szCs w:val="18"/>
              </w:rPr>
              <w:fldChar w:fldCharType="end"/>
            </w:r>
            <w:bookmarkEnd w:id="31"/>
          </w:p>
          <w:p w14:paraId="32C2EDE2" w14:textId="77777777" w:rsidR="00EC7248" w:rsidRPr="00EC7248" w:rsidRDefault="00EC7248" w:rsidP="00EC7248"/>
          <w:p w14:paraId="7B2CBB22" w14:textId="77777777" w:rsidR="00EC7248" w:rsidRPr="00EC7248" w:rsidRDefault="00EC7248" w:rsidP="00EC7248"/>
          <w:p w14:paraId="7E1404DA" w14:textId="77777777" w:rsidR="00EC7248" w:rsidRPr="00EC7248" w:rsidRDefault="00EC7248" w:rsidP="00EC7248"/>
          <w:p w14:paraId="610B28FD" w14:textId="77777777" w:rsidR="00EC7248" w:rsidRPr="00EC7248" w:rsidRDefault="00EC7248" w:rsidP="00EC7248"/>
          <w:p w14:paraId="04304D40" w14:textId="77777777" w:rsidR="00FF6AC2" w:rsidRPr="00EC7248" w:rsidRDefault="00EC7248" w:rsidP="00EC7248">
            <w:pPr>
              <w:tabs>
                <w:tab w:val="left" w:pos="1200"/>
              </w:tabs>
            </w:pPr>
            <w:r>
              <w:tab/>
            </w:r>
          </w:p>
        </w:tc>
      </w:tr>
      <w:tr w:rsidR="00FF6AC2" w:rsidRPr="008B2258" w14:paraId="1A304FE3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D0C70" w14:textId="77777777" w:rsidR="00FF6AC2" w:rsidRPr="00582554" w:rsidRDefault="00FF6AC2" w:rsidP="00FF6AC2">
            <w:pPr>
              <w:pStyle w:val="Kopfzeile"/>
              <w:tabs>
                <w:tab w:val="clear" w:pos="9071"/>
              </w:tabs>
              <w:spacing w:before="40" w:after="60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782FA68" w14:textId="77777777" w:rsidR="00FF6AC2" w:rsidRPr="00FF6AC2" w:rsidRDefault="00FF6AC2" w:rsidP="00FF6AC2">
            <w:pPr>
              <w:pStyle w:val="Kopfzeile"/>
              <w:tabs>
                <w:tab w:val="clear" w:pos="9071"/>
              </w:tabs>
              <w:jc w:val="both"/>
              <w:rPr>
                <w:color w:val="000000"/>
                <w:sz w:val="4"/>
                <w:szCs w:val="4"/>
              </w:rPr>
            </w:pPr>
          </w:p>
          <w:p w14:paraId="56CD39D4" w14:textId="77777777" w:rsidR="00FF6AC2" w:rsidRPr="005718A8" w:rsidRDefault="00FF6AC2" w:rsidP="00D37EAA">
            <w:pPr>
              <w:pStyle w:val="Kopfzeile"/>
              <w:tabs>
                <w:tab w:val="clear" w:pos="9071"/>
              </w:tabs>
              <w:spacing w:after="60"/>
              <w:jc w:val="both"/>
              <w:rPr>
                <w:color w:val="000000"/>
                <w:sz w:val="18"/>
                <w:szCs w:val="18"/>
              </w:rPr>
            </w:pPr>
            <w:r w:rsidRPr="005718A8">
              <w:rPr>
                <w:color w:val="000000"/>
                <w:sz w:val="18"/>
                <w:szCs w:val="18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5718A8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5718A8">
              <w:rPr>
                <w:color w:val="000000"/>
                <w:sz w:val="18"/>
                <w:szCs w:val="18"/>
              </w:rPr>
            </w:r>
            <w:r w:rsidRPr="005718A8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5718A8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FF6AC2" w:rsidRPr="008B2258" w14:paraId="4D565C21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4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757116" w14:textId="77777777" w:rsidR="00FF6AC2" w:rsidRPr="002E6C65" w:rsidRDefault="00FF6AC2" w:rsidP="002C08E6">
            <w:pPr>
              <w:pStyle w:val="Kopfzeile"/>
              <w:keepNext/>
              <w:keepLines/>
              <w:tabs>
                <w:tab w:val="clear" w:pos="9071"/>
              </w:tabs>
              <w:spacing w:before="40" w:after="4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680269F" w14:textId="77777777" w:rsidR="00FF6AC2" w:rsidRPr="002E6C65" w:rsidRDefault="00FF6AC2" w:rsidP="002C08E6">
            <w:pPr>
              <w:pStyle w:val="Kopfzeile"/>
              <w:keepNext/>
              <w:keepLines/>
              <w:tabs>
                <w:tab w:val="clear" w:pos="9071"/>
              </w:tabs>
              <w:spacing w:before="40" w:after="4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Behörde an die sich der Bewerber oder Bieter zur </w:t>
            </w:r>
            <w:r w:rsidRPr="002E6C65">
              <w:rPr>
                <w:b/>
                <w:color w:val="000000"/>
                <w:sz w:val="18"/>
                <w:szCs w:val="18"/>
              </w:rPr>
              <w:t>Nachprüfung</w:t>
            </w:r>
            <w:r>
              <w:rPr>
                <w:b/>
                <w:color w:val="000000"/>
                <w:sz w:val="18"/>
                <w:szCs w:val="18"/>
              </w:rPr>
              <w:t xml:space="preserve"> behaupteter Verstöße gegen die Vergabebestimmungen wenden kann:</w:t>
            </w:r>
          </w:p>
        </w:tc>
      </w:tr>
      <w:tr w:rsidR="00FF6AC2" w:rsidRPr="008B2258" w14:paraId="6008D672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4AF0" w14:textId="77777777" w:rsidR="00FF6AC2" w:rsidRDefault="00FF6AC2" w:rsidP="002C08E6">
            <w:pPr>
              <w:pStyle w:val="Kopfzeile"/>
              <w:keepNext/>
              <w:keepLines/>
              <w:tabs>
                <w:tab w:val="clear" w:pos="9071"/>
              </w:tabs>
              <w:spacing w:after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90B6" w14:textId="77777777" w:rsidR="00FF6AC2" w:rsidRDefault="00FF6AC2" w:rsidP="002C08E6">
            <w:pPr>
              <w:pStyle w:val="Kopfzeile"/>
              <w:keepNext/>
              <w:keepLines/>
              <w:tabs>
                <w:tab w:val="clear" w:pos="4819"/>
                <w:tab w:val="clear" w:pos="9071"/>
              </w:tabs>
              <w:spacing w:after="40"/>
              <w:ind w:left="340" w:hanging="3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Vergabekammer (§ 156 GWB):</w:t>
            </w:r>
          </w:p>
          <w:p w14:paraId="18286073" w14:textId="77777777" w:rsidR="00FF6AC2" w:rsidRPr="00B67732" w:rsidRDefault="00FF6AC2" w:rsidP="002C08E6">
            <w:pPr>
              <w:pStyle w:val="Kopfzeile"/>
              <w:keepNext/>
              <w:keepLines/>
              <w:tabs>
                <w:tab w:val="clear" w:pos="4819"/>
                <w:tab w:val="clear" w:pos="9071"/>
              </w:tabs>
              <w:spacing w:after="40"/>
              <w:ind w:left="340" w:hanging="340"/>
              <w:rPr>
                <w:color w:val="000000"/>
                <w:sz w:val="18"/>
                <w:szCs w:val="18"/>
              </w:rPr>
            </w:pPr>
            <w:r w:rsidRPr="00020C72">
              <w:rPr>
                <w:color w:val="000000"/>
                <w:sz w:val="18"/>
                <w:szCs w:val="18"/>
              </w:rPr>
              <w:t xml:space="preserve">Vergabekammer des Bundes beim Bundeskartellamt, </w:t>
            </w:r>
            <w:r>
              <w:rPr>
                <w:color w:val="000000"/>
                <w:sz w:val="18"/>
                <w:szCs w:val="18"/>
              </w:rPr>
              <w:t>Villemombler Str. 76</w:t>
            </w:r>
            <w:r w:rsidRPr="00020C72">
              <w:rPr>
                <w:color w:val="000000"/>
                <w:sz w:val="18"/>
                <w:szCs w:val="18"/>
              </w:rPr>
              <w:t>, 531</w:t>
            </w:r>
            <w:r>
              <w:rPr>
                <w:color w:val="000000"/>
                <w:sz w:val="18"/>
                <w:szCs w:val="18"/>
              </w:rPr>
              <w:t>2</w:t>
            </w:r>
            <w:r w:rsidRPr="00020C72">
              <w:rPr>
                <w:color w:val="000000"/>
                <w:sz w:val="18"/>
                <w:szCs w:val="18"/>
              </w:rPr>
              <w:t>3 Bonn</w:t>
            </w:r>
          </w:p>
        </w:tc>
      </w:tr>
      <w:tr w:rsidR="00FF6AC2" w:rsidRPr="008B2258" w14:paraId="33752356" w14:textId="77777777" w:rsidTr="008111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17B5DF" w14:textId="77777777" w:rsidR="00FF6AC2" w:rsidRDefault="00FF6AC2" w:rsidP="002C08E6">
            <w:pPr>
              <w:pStyle w:val="Kopfzeile"/>
              <w:keepNext/>
              <w:keepLines/>
              <w:tabs>
                <w:tab w:val="clear" w:pos="9071"/>
              </w:tabs>
              <w:spacing w:before="40"/>
              <w:rPr>
                <w:color w:val="000000"/>
                <w:sz w:val="18"/>
                <w:szCs w:val="18"/>
              </w:rPr>
            </w:pPr>
          </w:p>
        </w:tc>
        <w:tc>
          <w:tcPr>
            <w:tcW w:w="92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EA8F969" w14:textId="77777777" w:rsidR="00FF6AC2" w:rsidRPr="00713767" w:rsidRDefault="00FF6AC2" w:rsidP="002C08E6">
            <w:pPr>
              <w:pStyle w:val="Kopfzeile"/>
              <w:keepNext/>
              <w:keepLines/>
              <w:tabs>
                <w:tab w:val="clear" w:pos="9071"/>
                <w:tab w:val="left" w:pos="426"/>
              </w:tabs>
              <w:spacing w:before="40"/>
              <w:rPr>
                <w:color w:val="000000"/>
                <w:sz w:val="18"/>
                <w:szCs w:val="18"/>
              </w:rPr>
            </w:pPr>
          </w:p>
        </w:tc>
      </w:tr>
      <w:tr w:rsidR="00FF6AC2" w14:paraId="433EA733" w14:textId="77777777" w:rsidTr="008111D5">
        <w:trPr>
          <w:trHeight w:hRule="exact" w:val="454"/>
        </w:trPr>
        <w:tc>
          <w:tcPr>
            <w:tcW w:w="9757" w:type="dxa"/>
            <w:gridSpan w:val="14"/>
            <w:vAlign w:val="bottom"/>
          </w:tcPr>
          <w:p w14:paraId="2FD96D30" w14:textId="77777777" w:rsidR="00FF6AC2" w:rsidRDefault="00FF6AC2" w:rsidP="002C08E6">
            <w:pPr>
              <w:pStyle w:val="Kopfzeile"/>
              <w:keepNext/>
              <w:keepLines/>
              <w:tabs>
                <w:tab w:val="clear" w:pos="9071"/>
              </w:tabs>
              <w:spacing w:line="240" w:lineRule="exact"/>
              <w:rPr>
                <w:color w:val="000000"/>
                <w:sz w:val="18"/>
              </w:rPr>
            </w:pPr>
            <w:r w:rsidRPr="00D67411">
              <w:rPr>
                <w:rFonts w:cs="Arial"/>
                <w:sz w:val="22"/>
                <w:szCs w:val="22"/>
              </w:rPr>
              <w:t>Deutsche Bundesbank</w:t>
            </w:r>
          </w:p>
        </w:tc>
      </w:tr>
      <w:tr w:rsidR="00FF6AC2" w:rsidRPr="001D0FD9" w14:paraId="1171CD0F" w14:textId="77777777" w:rsidTr="008111D5">
        <w:trPr>
          <w:trHeight w:hRule="exact" w:val="794"/>
        </w:trPr>
        <w:tc>
          <w:tcPr>
            <w:tcW w:w="9757" w:type="dxa"/>
            <w:gridSpan w:val="14"/>
          </w:tcPr>
          <w:p w14:paraId="55A1246C" w14:textId="77777777" w:rsidR="00FF6AC2" w:rsidRPr="00F66780" w:rsidRDefault="00FF6AC2" w:rsidP="002C08E6">
            <w:pPr>
              <w:keepNext/>
              <w:keepLines/>
              <w:spacing w:line="280" w:lineRule="exact"/>
              <w:rPr>
                <w:color w:val="000000"/>
                <w:sz w:val="22"/>
                <w:szCs w:val="22"/>
              </w:rPr>
            </w:pPr>
            <w:r w:rsidRPr="00F66780">
              <w:rPr>
                <w:color w:val="000000"/>
                <w:sz w:val="22"/>
                <w:szCs w:val="22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F66780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F66780">
              <w:rPr>
                <w:color w:val="000000"/>
                <w:sz w:val="22"/>
                <w:szCs w:val="22"/>
              </w:rPr>
            </w:r>
            <w:r w:rsidRPr="00F66780">
              <w:rPr>
                <w:color w:val="000000"/>
                <w:sz w:val="22"/>
                <w:szCs w:val="22"/>
              </w:rPr>
              <w:fldChar w:fldCharType="separate"/>
            </w:r>
            <w:r w:rsidRPr="00F66780">
              <w:rPr>
                <w:noProof/>
                <w:color w:val="000000"/>
                <w:sz w:val="22"/>
                <w:szCs w:val="22"/>
              </w:rPr>
              <w:t> </w:t>
            </w:r>
            <w:r w:rsidRPr="00F66780">
              <w:rPr>
                <w:noProof/>
                <w:color w:val="000000"/>
                <w:sz w:val="22"/>
                <w:szCs w:val="22"/>
              </w:rPr>
              <w:t> </w:t>
            </w:r>
            <w:r w:rsidRPr="00F66780">
              <w:rPr>
                <w:noProof/>
                <w:color w:val="000000"/>
                <w:sz w:val="22"/>
                <w:szCs w:val="22"/>
              </w:rPr>
              <w:t> </w:t>
            </w:r>
            <w:r w:rsidRPr="00F66780">
              <w:rPr>
                <w:noProof/>
                <w:color w:val="000000"/>
                <w:sz w:val="22"/>
                <w:szCs w:val="22"/>
              </w:rPr>
              <w:t> </w:t>
            </w:r>
            <w:r w:rsidRPr="00F66780">
              <w:rPr>
                <w:noProof/>
                <w:color w:val="000000"/>
                <w:sz w:val="22"/>
                <w:szCs w:val="22"/>
              </w:rPr>
              <w:t> </w:t>
            </w:r>
            <w:r w:rsidRPr="00F66780">
              <w:rPr>
                <w:color w:val="000000"/>
                <w:sz w:val="22"/>
                <w:szCs w:val="22"/>
              </w:rPr>
              <w:fldChar w:fldCharType="end"/>
            </w:r>
          </w:p>
          <w:p w14:paraId="21FF155C" w14:textId="77777777" w:rsidR="00FF6AC2" w:rsidRPr="00F66780" w:rsidRDefault="00FF6AC2" w:rsidP="002C08E6">
            <w:pPr>
              <w:keepNext/>
              <w:keepLines/>
              <w:tabs>
                <w:tab w:val="right" w:pos="2211"/>
              </w:tabs>
              <w:spacing w:line="280" w:lineRule="exact"/>
              <w:rPr>
                <w:rFonts w:cs="Arial"/>
                <w:sz w:val="22"/>
                <w:szCs w:val="22"/>
              </w:rPr>
            </w:pPr>
            <w:r w:rsidRPr="00F66780">
              <w:rPr>
                <w:rFonts w:cs="Arial"/>
                <w:sz w:val="22"/>
                <w:szCs w:val="22"/>
              </w:rPr>
              <w:t>*</w:t>
            </w:r>
            <w:r w:rsidRPr="00F66780">
              <w:rPr>
                <w:rFonts w:cs="Arial"/>
                <w:sz w:val="22"/>
                <w:szCs w:val="22"/>
              </w:rPr>
              <w:tab/>
              <w:t>*</w:t>
            </w:r>
          </w:p>
          <w:p w14:paraId="51E320E5" w14:textId="77777777" w:rsidR="00FF6AC2" w:rsidRPr="00F66780" w:rsidRDefault="00FF6AC2" w:rsidP="002C08E6">
            <w:pPr>
              <w:pStyle w:val="Kopfzeile"/>
              <w:keepNext/>
              <w:keepLines/>
              <w:tabs>
                <w:tab w:val="clear" w:pos="9071"/>
                <w:tab w:val="left" w:pos="1078"/>
                <w:tab w:val="right" w:pos="3119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 w:rsidRPr="00F66780">
              <w:rPr>
                <w:rFonts w:cs="Arial"/>
                <w:sz w:val="22"/>
                <w:szCs w:val="22"/>
              </w:rPr>
              <w:tab/>
              <w:t>*</w:t>
            </w:r>
          </w:p>
        </w:tc>
      </w:tr>
    </w:tbl>
    <w:p w14:paraId="55D46016" w14:textId="77777777" w:rsidR="00577973" w:rsidRPr="00D85CA3" w:rsidRDefault="00577973" w:rsidP="00020C72">
      <w:pPr>
        <w:pStyle w:val="Kopfzeile"/>
        <w:tabs>
          <w:tab w:val="clear" w:pos="9071"/>
        </w:tabs>
        <w:rPr>
          <w:color w:val="000000"/>
          <w:sz w:val="2"/>
          <w:szCs w:val="2"/>
        </w:rPr>
      </w:pPr>
    </w:p>
    <w:sectPr w:rsidR="00577973" w:rsidRPr="00D85CA3" w:rsidSect="003B611E">
      <w:footerReference w:type="default" r:id="rId8"/>
      <w:headerReference w:type="first" r:id="rId9"/>
      <w:footerReference w:type="first" r:id="rId10"/>
      <w:footnotePr>
        <w:numRestart w:val="eachPage"/>
      </w:footnotePr>
      <w:pgSz w:w="11907" w:h="16840" w:code="9"/>
      <w:pgMar w:top="567" w:right="1134" w:bottom="567" w:left="1247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33457" w14:textId="77777777" w:rsidR="00EB178A" w:rsidRDefault="00EB178A" w:rsidP="00F07908">
      <w:r>
        <w:separator/>
      </w:r>
    </w:p>
  </w:endnote>
  <w:endnote w:type="continuationSeparator" w:id="0">
    <w:p w14:paraId="53B6A307" w14:textId="77777777" w:rsidR="00EB178A" w:rsidRDefault="00EB178A" w:rsidP="00F0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32696" w14:textId="77777777" w:rsidR="003C670D" w:rsidRDefault="003C670D">
    <w:pPr>
      <w:pStyle w:val="Fuzeile"/>
      <w:tabs>
        <w:tab w:val="clear" w:pos="4819"/>
        <w:tab w:val="clear" w:pos="9071"/>
        <w:tab w:val="center" w:pos="4820"/>
        <w:tab w:val="right" w:pos="9498"/>
      </w:tabs>
      <w:rPr>
        <w:sz w:val="14"/>
      </w:rPr>
    </w:pPr>
    <w:r>
      <w:rPr>
        <w:sz w:val="14"/>
      </w:rPr>
      <w:t xml:space="preserve">Vordr. 11017 </w:t>
    </w:r>
    <w:proofErr w:type="gramStart"/>
    <w:r>
      <w:rPr>
        <w:sz w:val="14"/>
      </w:rPr>
      <w:t xml:space="preserve">b  (PC)   </w:t>
    </w:r>
    <w:proofErr w:type="gramEnd"/>
    <w:r>
      <w:rPr>
        <w:sz w:val="14"/>
      </w:rPr>
      <w:t xml:space="preserve"> </w:t>
    </w:r>
    <w:r w:rsidR="002102E7">
      <w:rPr>
        <w:sz w:val="14"/>
      </w:rPr>
      <w:t>0</w:t>
    </w:r>
    <w:r w:rsidR="003C2B25">
      <w:rPr>
        <w:sz w:val="14"/>
      </w:rPr>
      <w:t>6</w:t>
    </w:r>
    <w:r>
      <w:rPr>
        <w:sz w:val="14"/>
      </w:rPr>
      <w:t>.</w:t>
    </w:r>
    <w:r w:rsidR="002102E7">
      <w:rPr>
        <w:sz w:val="14"/>
      </w:rPr>
      <w:t>2</w:t>
    </w:r>
    <w:r w:rsidR="003C2B25">
      <w:rPr>
        <w:sz w:val="14"/>
      </w:rPr>
      <w:t>2</w:t>
    </w: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PAGE </w:instrText>
    </w:r>
    <w:r>
      <w:rPr>
        <w:sz w:val="14"/>
      </w:rPr>
      <w:fldChar w:fldCharType="separate"/>
    </w:r>
    <w:r w:rsidR="004143F5">
      <w:rPr>
        <w:noProof/>
        <w:sz w:val="14"/>
      </w:rPr>
      <w:t>3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NUMPAGES </w:instrText>
    </w:r>
    <w:r>
      <w:rPr>
        <w:sz w:val="14"/>
      </w:rPr>
      <w:fldChar w:fldCharType="separate"/>
    </w:r>
    <w:r w:rsidR="004143F5">
      <w:rPr>
        <w:noProof/>
        <w:sz w:val="14"/>
      </w:rPr>
      <w:t>4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A62E" w14:textId="77777777" w:rsidR="003C670D" w:rsidRDefault="003C670D" w:rsidP="008111D5">
    <w:pPr>
      <w:pStyle w:val="Fuzeile"/>
      <w:tabs>
        <w:tab w:val="clear" w:pos="4819"/>
        <w:tab w:val="clear" w:pos="9071"/>
        <w:tab w:val="center" w:pos="4820"/>
        <w:tab w:val="right" w:pos="9498"/>
      </w:tabs>
      <w:rPr>
        <w:sz w:val="14"/>
      </w:rPr>
    </w:pPr>
    <w:r>
      <w:rPr>
        <w:sz w:val="14"/>
      </w:rPr>
      <w:t xml:space="preserve">Vordr. 11017 </w:t>
    </w:r>
    <w:proofErr w:type="gramStart"/>
    <w:r>
      <w:rPr>
        <w:sz w:val="14"/>
      </w:rPr>
      <w:t xml:space="preserve">b  (PC)   </w:t>
    </w:r>
    <w:proofErr w:type="gramEnd"/>
    <w:r>
      <w:rPr>
        <w:sz w:val="14"/>
      </w:rPr>
      <w:t xml:space="preserve"> </w:t>
    </w:r>
    <w:r w:rsidR="002102E7">
      <w:rPr>
        <w:sz w:val="14"/>
      </w:rPr>
      <w:t>0</w:t>
    </w:r>
    <w:r w:rsidR="003C2B25">
      <w:rPr>
        <w:sz w:val="14"/>
      </w:rPr>
      <w:t>6</w:t>
    </w:r>
    <w:r>
      <w:rPr>
        <w:sz w:val="14"/>
      </w:rPr>
      <w:t>.</w:t>
    </w:r>
    <w:r w:rsidR="002102E7">
      <w:rPr>
        <w:sz w:val="14"/>
      </w:rPr>
      <w:t>2</w:t>
    </w:r>
    <w:r w:rsidR="003C2B25">
      <w:rPr>
        <w:sz w:val="14"/>
      </w:rPr>
      <w:t>2</w:t>
    </w: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PAGE </w:instrText>
    </w:r>
    <w:r>
      <w:rPr>
        <w:sz w:val="14"/>
      </w:rPr>
      <w:fldChar w:fldCharType="separate"/>
    </w:r>
    <w:r w:rsidR="004143F5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NUMPAGES </w:instrText>
    </w:r>
    <w:r>
      <w:rPr>
        <w:sz w:val="14"/>
      </w:rPr>
      <w:fldChar w:fldCharType="separate"/>
    </w:r>
    <w:r w:rsidR="004143F5">
      <w:rPr>
        <w:noProof/>
        <w:sz w:val="14"/>
      </w:rPr>
      <w:t>4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31F4" w14:textId="77777777" w:rsidR="00EB178A" w:rsidRDefault="00EB178A">
      <w:pPr>
        <w:pStyle w:val="Fuzeile"/>
        <w:ind w:left="-142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4FEA1E54" w14:textId="77777777" w:rsidR="00EB178A" w:rsidRDefault="00EB178A" w:rsidP="00F07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303E" w14:textId="77777777" w:rsidR="003C670D" w:rsidRPr="002819ED" w:rsidRDefault="003C670D" w:rsidP="008111D5">
    <w:pPr>
      <w:tabs>
        <w:tab w:val="left" w:pos="6521"/>
      </w:tabs>
      <w:rPr>
        <w:sz w:val="18"/>
        <w:szCs w:val="18"/>
      </w:rPr>
    </w:pPr>
    <w:r w:rsidRPr="002819ED">
      <w:rPr>
        <w:sz w:val="18"/>
        <w:szCs w:val="18"/>
      </w:rPr>
      <w:t>Zum Verbleib beim Bieter bestimmt,</w:t>
    </w:r>
    <w:r w:rsidRPr="002819ED">
      <w:rPr>
        <w:noProof/>
        <w:sz w:val="18"/>
        <w:szCs w:val="18"/>
      </w:rPr>
      <w:t xml:space="preserve"> </w:t>
    </w:r>
    <w:r w:rsidRPr="002819ED">
      <w:rPr>
        <w:noProof/>
        <w:sz w:val="18"/>
        <w:szCs w:val="18"/>
      </w:rPr>
      <w:drawing>
        <wp:anchor distT="0" distB="0" distL="114300" distR="114300" simplePos="0" relativeHeight="251659264" behindDoc="0" locked="1" layoutInCell="1" allowOverlap="1" wp14:anchorId="40F92A7B" wp14:editId="31DF8B7F">
          <wp:simplePos x="0" y="0"/>
          <wp:positionH relativeFrom="column">
            <wp:posOffset>1945005</wp:posOffset>
          </wp:positionH>
          <wp:positionV relativeFrom="paragraph">
            <wp:posOffset>-360045</wp:posOffset>
          </wp:positionV>
          <wp:extent cx="2086610" cy="1149350"/>
          <wp:effectExtent l="19050" t="0" r="8890" b="0"/>
          <wp:wrapNone/>
          <wp:docPr id="3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6610" cy="1149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DE7ACF" w14:textId="77777777" w:rsidR="003C670D" w:rsidRPr="002819ED" w:rsidRDefault="003C670D" w:rsidP="008111D5">
    <w:pPr>
      <w:tabs>
        <w:tab w:val="left" w:pos="6521"/>
      </w:tabs>
      <w:rPr>
        <w:sz w:val="18"/>
        <w:szCs w:val="18"/>
      </w:rPr>
    </w:pPr>
    <w:r w:rsidRPr="002819ED">
      <w:rPr>
        <w:sz w:val="18"/>
        <w:szCs w:val="18"/>
      </w:rPr>
      <w:t>nicht mit dem Angebot zurückgeben!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EC4BCF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7143F28"/>
    <w:multiLevelType w:val="singleLevel"/>
    <w:tmpl w:val="6B8C458E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A2D2EA7A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9D507776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085872BC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EB62C718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462442E8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159676EA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F5C87AAC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8D36F7F0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5C94F62E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9157DB"/>
    <w:multiLevelType w:val="singleLevel"/>
    <w:tmpl w:val="6BC24D8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358356210">
    <w:abstractNumId w:val="0"/>
  </w:num>
  <w:num w:numId="2" w16cid:durableId="2140685629">
    <w:abstractNumId w:val="11"/>
  </w:num>
  <w:num w:numId="3" w16cid:durableId="1012494253">
    <w:abstractNumId w:val="2"/>
  </w:num>
  <w:num w:numId="4" w16cid:durableId="937099570">
    <w:abstractNumId w:val="8"/>
  </w:num>
  <w:num w:numId="5" w16cid:durableId="799885824">
    <w:abstractNumId w:val="3"/>
  </w:num>
  <w:num w:numId="6" w16cid:durableId="93132194">
    <w:abstractNumId w:val="9"/>
  </w:num>
  <w:num w:numId="7" w16cid:durableId="1430077406">
    <w:abstractNumId w:val="6"/>
  </w:num>
  <w:num w:numId="8" w16cid:durableId="1779788728">
    <w:abstractNumId w:val="7"/>
  </w:num>
  <w:num w:numId="9" w16cid:durableId="1242834095">
    <w:abstractNumId w:val="1"/>
  </w:num>
  <w:num w:numId="10" w16cid:durableId="718823265">
    <w:abstractNumId w:val="5"/>
  </w:num>
  <w:num w:numId="11" w16cid:durableId="285892196">
    <w:abstractNumId w:val="10"/>
  </w:num>
  <w:num w:numId="12" w16cid:durableId="1259295084">
    <w:abstractNumId w:val="4"/>
  </w:num>
  <w:num w:numId="13" w16cid:durableId="307789128">
    <w:abstractNumId w:val="0"/>
  </w:num>
  <w:num w:numId="14" w16cid:durableId="950864536">
    <w:abstractNumId w:val="0"/>
  </w:num>
  <w:num w:numId="15" w16cid:durableId="112094171">
    <w:abstractNumId w:val="0"/>
  </w:num>
  <w:num w:numId="16" w16cid:durableId="1058479587">
    <w:abstractNumId w:val="0"/>
  </w:num>
  <w:num w:numId="17" w16cid:durableId="208124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v+KkgKBb3zCjvnSWAIGDoC7FvSJdQ0TvetjV2YYSUHc=" w:saltValue="tF22xsYgqMzOT2d+hPOIGA==" w:algorithmName="SHA-256"/>
  <w:defaultTabStop w:val="709"/>
  <w:hyphenationZone w:val="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943686"/>
    <w:rsid w:val="00000667"/>
    <w:rsid w:val="00002280"/>
    <w:rsid w:val="00005722"/>
    <w:rsid w:val="00020C72"/>
    <w:rsid w:val="000232A8"/>
    <w:rsid w:val="000347A2"/>
    <w:rsid w:val="0003490B"/>
    <w:rsid w:val="00042A82"/>
    <w:rsid w:val="00050270"/>
    <w:rsid w:val="00052488"/>
    <w:rsid w:val="000731BD"/>
    <w:rsid w:val="00075C2A"/>
    <w:rsid w:val="00084CB9"/>
    <w:rsid w:val="000A1569"/>
    <w:rsid w:val="000B09E9"/>
    <w:rsid w:val="000C5E8A"/>
    <w:rsid w:val="000D2FF9"/>
    <w:rsid w:val="000E779A"/>
    <w:rsid w:val="000F7AF1"/>
    <w:rsid w:val="00103A54"/>
    <w:rsid w:val="0011485D"/>
    <w:rsid w:val="00116F58"/>
    <w:rsid w:val="00126DF4"/>
    <w:rsid w:val="001344F2"/>
    <w:rsid w:val="00145A56"/>
    <w:rsid w:val="00151CF4"/>
    <w:rsid w:val="00157743"/>
    <w:rsid w:val="001727EB"/>
    <w:rsid w:val="00174CD6"/>
    <w:rsid w:val="001757F0"/>
    <w:rsid w:val="00177D6E"/>
    <w:rsid w:val="00180181"/>
    <w:rsid w:val="00182F92"/>
    <w:rsid w:val="00193EBD"/>
    <w:rsid w:val="0019692F"/>
    <w:rsid w:val="001A150D"/>
    <w:rsid w:val="001A7D25"/>
    <w:rsid w:val="001B0F1E"/>
    <w:rsid w:val="001B52D6"/>
    <w:rsid w:val="001B697A"/>
    <w:rsid w:val="001C68D6"/>
    <w:rsid w:val="001C6F8A"/>
    <w:rsid w:val="001D20BB"/>
    <w:rsid w:val="001D4904"/>
    <w:rsid w:val="001D6AC6"/>
    <w:rsid w:val="001E2F62"/>
    <w:rsid w:val="001F11C0"/>
    <w:rsid w:val="001F3266"/>
    <w:rsid w:val="00202904"/>
    <w:rsid w:val="002071AA"/>
    <w:rsid w:val="002102E7"/>
    <w:rsid w:val="0021177E"/>
    <w:rsid w:val="00212C22"/>
    <w:rsid w:val="002235A7"/>
    <w:rsid w:val="00226D1F"/>
    <w:rsid w:val="00226F89"/>
    <w:rsid w:val="002336E2"/>
    <w:rsid w:val="00233AED"/>
    <w:rsid w:val="00235066"/>
    <w:rsid w:val="00235B57"/>
    <w:rsid w:val="00244CE3"/>
    <w:rsid w:val="0025326C"/>
    <w:rsid w:val="00260873"/>
    <w:rsid w:val="002630B1"/>
    <w:rsid w:val="00264B3C"/>
    <w:rsid w:val="00265760"/>
    <w:rsid w:val="00271880"/>
    <w:rsid w:val="0028436B"/>
    <w:rsid w:val="00286FC8"/>
    <w:rsid w:val="00290F3B"/>
    <w:rsid w:val="002936CF"/>
    <w:rsid w:val="002A28B1"/>
    <w:rsid w:val="002A3B33"/>
    <w:rsid w:val="002A4E39"/>
    <w:rsid w:val="002A77B2"/>
    <w:rsid w:val="002B6C02"/>
    <w:rsid w:val="002C08E6"/>
    <w:rsid w:val="002C1BC1"/>
    <w:rsid w:val="002C3CE2"/>
    <w:rsid w:val="002C4EC0"/>
    <w:rsid w:val="002C50A4"/>
    <w:rsid w:val="002D17FB"/>
    <w:rsid w:val="002E15D6"/>
    <w:rsid w:val="002E49BC"/>
    <w:rsid w:val="002E6C65"/>
    <w:rsid w:val="002F1A37"/>
    <w:rsid w:val="002F2690"/>
    <w:rsid w:val="003064EC"/>
    <w:rsid w:val="00307C02"/>
    <w:rsid w:val="00310E56"/>
    <w:rsid w:val="00324A4C"/>
    <w:rsid w:val="00326051"/>
    <w:rsid w:val="0033175D"/>
    <w:rsid w:val="00332E77"/>
    <w:rsid w:val="00334B9B"/>
    <w:rsid w:val="00346D03"/>
    <w:rsid w:val="0034766D"/>
    <w:rsid w:val="00350D37"/>
    <w:rsid w:val="003703EE"/>
    <w:rsid w:val="0037694C"/>
    <w:rsid w:val="00381363"/>
    <w:rsid w:val="003A6CCA"/>
    <w:rsid w:val="003B154B"/>
    <w:rsid w:val="003B243C"/>
    <w:rsid w:val="003B2D3F"/>
    <w:rsid w:val="003B42B5"/>
    <w:rsid w:val="003B611E"/>
    <w:rsid w:val="003C28F5"/>
    <w:rsid w:val="003C2B25"/>
    <w:rsid w:val="003C3544"/>
    <w:rsid w:val="003C670D"/>
    <w:rsid w:val="003F0625"/>
    <w:rsid w:val="003F5EA5"/>
    <w:rsid w:val="00403F75"/>
    <w:rsid w:val="004132AD"/>
    <w:rsid w:val="004143F5"/>
    <w:rsid w:val="00420439"/>
    <w:rsid w:val="00426C5F"/>
    <w:rsid w:val="004271C5"/>
    <w:rsid w:val="00430539"/>
    <w:rsid w:val="004366E6"/>
    <w:rsid w:val="00441F4F"/>
    <w:rsid w:val="00452582"/>
    <w:rsid w:val="00452898"/>
    <w:rsid w:val="00452D53"/>
    <w:rsid w:val="004602BA"/>
    <w:rsid w:val="00465625"/>
    <w:rsid w:val="0046768E"/>
    <w:rsid w:val="00477AF5"/>
    <w:rsid w:val="004878BF"/>
    <w:rsid w:val="0049061F"/>
    <w:rsid w:val="004A0F49"/>
    <w:rsid w:val="004B0404"/>
    <w:rsid w:val="004B4D9E"/>
    <w:rsid w:val="004B5D13"/>
    <w:rsid w:val="004B6E24"/>
    <w:rsid w:val="004C3B3B"/>
    <w:rsid w:val="004C48E7"/>
    <w:rsid w:val="004C671C"/>
    <w:rsid w:val="004D60E8"/>
    <w:rsid w:val="004E4E73"/>
    <w:rsid w:val="004E5069"/>
    <w:rsid w:val="004F13B6"/>
    <w:rsid w:val="005052CC"/>
    <w:rsid w:val="005131F2"/>
    <w:rsid w:val="0052375B"/>
    <w:rsid w:val="0052385F"/>
    <w:rsid w:val="00533D59"/>
    <w:rsid w:val="0053444A"/>
    <w:rsid w:val="0054588C"/>
    <w:rsid w:val="00546FB9"/>
    <w:rsid w:val="005662E7"/>
    <w:rsid w:val="0056755C"/>
    <w:rsid w:val="005706E4"/>
    <w:rsid w:val="005718A8"/>
    <w:rsid w:val="005748D3"/>
    <w:rsid w:val="00577973"/>
    <w:rsid w:val="00582554"/>
    <w:rsid w:val="005877B4"/>
    <w:rsid w:val="005955DB"/>
    <w:rsid w:val="005B38F1"/>
    <w:rsid w:val="005B5375"/>
    <w:rsid w:val="005C4BBC"/>
    <w:rsid w:val="005E0D8D"/>
    <w:rsid w:val="005E762C"/>
    <w:rsid w:val="00607188"/>
    <w:rsid w:val="00607661"/>
    <w:rsid w:val="00620848"/>
    <w:rsid w:val="0062093E"/>
    <w:rsid w:val="00623DAE"/>
    <w:rsid w:val="00627EEE"/>
    <w:rsid w:val="0063066F"/>
    <w:rsid w:val="0063430D"/>
    <w:rsid w:val="00635826"/>
    <w:rsid w:val="00636946"/>
    <w:rsid w:val="00640DAE"/>
    <w:rsid w:val="0064171D"/>
    <w:rsid w:val="00642F98"/>
    <w:rsid w:val="00666586"/>
    <w:rsid w:val="0067164A"/>
    <w:rsid w:val="00693E1C"/>
    <w:rsid w:val="006A60CC"/>
    <w:rsid w:val="006B1BE0"/>
    <w:rsid w:val="006F3EF0"/>
    <w:rsid w:val="006F6A62"/>
    <w:rsid w:val="007134AB"/>
    <w:rsid w:val="00713767"/>
    <w:rsid w:val="007150FD"/>
    <w:rsid w:val="00715E2F"/>
    <w:rsid w:val="00717F95"/>
    <w:rsid w:val="00730101"/>
    <w:rsid w:val="00733771"/>
    <w:rsid w:val="00742695"/>
    <w:rsid w:val="00745321"/>
    <w:rsid w:val="007562F3"/>
    <w:rsid w:val="00757420"/>
    <w:rsid w:val="00763CB7"/>
    <w:rsid w:val="007A3AE4"/>
    <w:rsid w:val="007A6A9C"/>
    <w:rsid w:val="007B0034"/>
    <w:rsid w:val="007B30BA"/>
    <w:rsid w:val="007B3999"/>
    <w:rsid w:val="007B582B"/>
    <w:rsid w:val="007B5E7F"/>
    <w:rsid w:val="007D5471"/>
    <w:rsid w:val="007E4B65"/>
    <w:rsid w:val="007F023B"/>
    <w:rsid w:val="007F3A13"/>
    <w:rsid w:val="007F57FD"/>
    <w:rsid w:val="007F5A77"/>
    <w:rsid w:val="007F6FE9"/>
    <w:rsid w:val="00801598"/>
    <w:rsid w:val="00805821"/>
    <w:rsid w:val="008111D5"/>
    <w:rsid w:val="00820DC9"/>
    <w:rsid w:val="008274C4"/>
    <w:rsid w:val="008413FB"/>
    <w:rsid w:val="00862F5D"/>
    <w:rsid w:val="00872A02"/>
    <w:rsid w:val="00885434"/>
    <w:rsid w:val="00887185"/>
    <w:rsid w:val="008876A0"/>
    <w:rsid w:val="00893CEE"/>
    <w:rsid w:val="00893F22"/>
    <w:rsid w:val="008A4F80"/>
    <w:rsid w:val="008A7BA2"/>
    <w:rsid w:val="008B01CD"/>
    <w:rsid w:val="008B13BB"/>
    <w:rsid w:val="008B6B1D"/>
    <w:rsid w:val="008C0882"/>
    <w:rsid w:val="008C240C"/>
    <w:rsid w:val="008C39A0"/>
    <w:rsid w:val="008C69E6"/>
    <w:rsid w:val="008F7528"/>
    <w:rsid w:val="00900D75"/>
    <w:rsid w:val="0093049B"/>
    <w:rsid w:val="009334CD"/>
    <w:rsid w:val="0093659B"/>
    <w:rsid w:val="00941BB0"/>
    <w:rsid w:val="00943686"/>
    <w:rsid w:val="00962893"/>
    <w:rsid w:val="00963B8B"/>
    <w:rsid w:val="00967E22"/>
    <w:rsid w:val="00973B4D"/>
    <w:rsid w:val="0097467E"/>
    <w:rsid w:val="00977250"/>
    <w:rsid w:val="00984102"/>
    <w:rsid w:val="009864C6"/>
    <w:rsid w:val="00991070"/>
    <w:rsid w:val="009A2E65"/>
    <w:rsid w:val="009A65BC"/>
    <w:rsid w:val="009C5047"/>
    <w:rsid w:val="009D020B"/>
    <w:rsid w:val="009D6F5F"/>
    <w:rsid w:val="009E1660"/>
    <w:rsid w:val="009F5276"/>
    <w:rsid w:val="009F6E3C"/>
    <w:rsid w:val="00A167D7"/>
    <w:rsid w:val="00A314A3"/>
    <w:rsid w:val="00A40225"/>
    <w:rsid w:val="00A40943"/>
    <w:rsid w:val="00A410D7"/>
    <w:rsid w:val="00A438EB"/>
    <w:rsid w:val="00A471B8"/>
    <w:rsid w:val="00A50EB2"/>
    <w:rsid w:val="00A529C2"/>
    <w:rsid w:val="00A53D40"/>
    <w:rsid w:val="00A732FE"/>
    <w:rsid w:val="00A80B76"/>
    <w:rsid w:val="00A83F0A"/>
    <w:rsid w:val="00A94F7A"/>
    <w:rsid w:val="00A9588D"/>
    <w:rsid w:val="00AA7AB8"/>
    <w:rsid w:val="00AB03B1"/>
    <w:rsid w:val="00AC1CBB"/>
    <w:rsid w:val="00AE05A5"/>
    <w:rsid w:val="00AE5284"/>
    <w:rsid w:val="00AF7DB6"/>
    <w:rsid w:val="00B02FF5"/>
    <w:rsid w:val="00B23046"/>
    <w:rsid w:val="00B27772"/>
    <w:rsid w:val="00B3062C"/>
    <w:rsid w:val="00B31AC6"/>
    <w:rsid w:val="00B3212E"/>
    <w:rsid w:val="00B4134E"/>
    <w:rsid w:val="00B5592B"/>
    <w:rsid w:val="00B67732"/>
    <w:rsid w:val="00B76CDE"/>
    <w:rsid w:val="00B850E3"/>
    <w:rsid w:val="00B9590F"/>
    <w:rsid w:val="00BA154A"/>
    <w:rsid w:val="00BB771C"/>
    <w:rsid w:val="00BC6E40"/>
    <w:rsid w:val="00BD43CF"/>
    <w:rsid w:val="00BD7E86"/>
    <w:rsid w:val="00BE29F5"/>
    <w:rsid w:val="00BF5CFB"/>
    <w:rsid w:val="00BF6C94"/>
    <w:rsid w:val="00BF77A8"/>
    <w:rsid w:val="00C013EE"/>
    <w:rsid w:val="00C03E42"/>
    <w:rsid w:val="00C06614"/>
    <w:rsid w:val="00C07699"/>
    <w:rsid w:val="00C10812"/>
    <w:rsid w:val="00C14DCA"/>
    <w:rsid w:val="00C33D5E"/>
    <w:rsid w:val="00C521B3"/>
    <w:rsid w:val="00C52236"/>
    <w:rsid w:val="00C57555"/>
    <w:rsid w:val="00C57F2F"/>
    <w:rsid w:val="00C63890"/>
    <w:rsid w:val="00C727EF"/>
    <w:rsid w:val="00C73FE7"/>
    <w:rsid w:val="00C838A3"/>
    <w:rsid w:val="00C83F3C"/>
    <w:rsid w:val="00C85269"/>
    <w:rsid w:val="00C90594"/>
    <w:rsid w:val="00C90D9E"/>
    <w:rsid w:val="00C96139"/>
    <w:rsid w:val="00CA2011"/>
    <w:rsid w:val="00CA2250"/>
    <w:rsid w:val="00CB2590"/>
    <w:rsid w:val="00CC2AD5"/>
    <w:rsid w:val="00CC4472"/>
    <w:rsid w:val="00CD2624"/>
    <w:rsid w:val="00CD4F3D"/>
    <w:rsid w:val="00CD5278"/>
    <w:rsid w:val="00CD7E9D"/>
    <w:rsid w:val="00CE760D"/>
    <w:rsid w:val="00D11336"/>
    <w:rsid w:val="00D11851"/>
    <w:rsid w:val="00D12F0D"/>
    <w:rsid w:val="00D14C0A"/>
    <w:rsid w:val="00D23563"/>
    <w:rsid w:val="00D236B6"/>
    <w:rsid w:val="00D32CEF"/>
    <w:rsid w:val="00D3713F"/>
    <w:rsid w:val="00D37EAA"/>
    <w:rsid w:val="00D5003F"/>
    <w:rsid w:val="00D5258C"/>
    <w:rsid w:val="00D540EA"/>
    <w:rsid w:val="00D717A9"/>
    <w:rsid w:val="00D71C4E"/>
    <w:rsid w:val="00D74132"/>
    <w:rsid w:val="00D83BA5"/>
    <w:rsid w:val="00D85CA3"/>
    <w:rsid w:val="00D85E97"/>
    <w:rsid w:val="00DA4BD3"/>
    <w:rsid w:val="00DD2582"/>
    <w:rsid w:val="00DD47B5"/>
    <w:rsid w:val="00DD5887"/>
    <w:rsid w:val="00DD5BC2"/>
    <w:rsid w:val="00DD6E0E"/>
    <w:rsid w:val="00DE0E82"/>
    <w:rsid w:val="00DE548E"/>
    <w:rsid w:val="00DF4756"/>
    <w:rsid w:val="00DF6268"/>
    <w:rsid w:val="00E24E80"/>
    <w:rsid w:val="00E32304"/>
    <w:rsid w:val="00E324F9"/>
    <w:rsid w:val="00E36406"/>
    <w:rsid w:val="00E37BEE"/>
    <w:rsid w:val="00E40E28"/>
    <w:rsid w:val="00E46CFF"/>
    <w:rsid w:val="00E476B8"/>
    <w:rsid w:val="00E52AD9"/>
    <w:rsid w:val="00E52D66"/>
    <w:rsid w:val="00E54AB4"/>
    <w:rsid w:val="00E75F5C"/>
    <w:rsid w:val="00E82092"/>
    <w:rsid w:val="00E923F0"/>
    <w:rsid w:val="00E961EE"/>
    <w:rsid w:val="00EA33FD"/>
    <w:rsid w:val="00EA5C53"/>
    <w:rsid w:val="00EA7ACF"/>
    <w:rsid w:val="00EB178A"/>
    <w:rsid w:val="00EC4EBF"/>
    <w:rsid w:val="00EC7248"/>
    <w:rsid w:val="00ED68BE"/>
    <w:rsid w:val="00EF36D3"/>
    <w:rsid w:val="00EF524A"/>
    <w:rsid w:val="00EF6282"/>
    <w:rsid w:val="00EF79A5"/>
    <w:rsid w:val="00F077EE"/>
    <w:rsid w:val="00F07908"/>
    <w:rsid w:val="00F120E4"/>
    <w:rsid w:val="00F215F1"/>
    <w:rsid w:val="00F22C08"/>
    <w:rsid w:val="00F267C0"/>
    <w:rsid w:val="00F31FC6"/>
    <w:rsid w:val="00F444E9"/>
    <w:rsid w:val="00F45F6C"/>
    <w:rsid w:val="00F54795"/>
    <w:rsid w:val="00F72E5A"/>
    <w:rsid w:val="00F96106"/>
    <w:rsid w:val="00F963F5"/>
    <w:rsid w:val="00FA6167"/>
    <w:rsid w:val="00FB2B0A"/>
    <w:rsid w:val="00FD02AC"/>
    <w:rsid w:val="00FD0C4E"/>
    <w:rsid w:val="00FD0EF9"/>
    <w:rsid w:val="00FD55DF"/>
    <w:rsid w:val="00FE692D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67F766AB"/>
  <w15:docId w15:val="{50112AC5-E702-4096-B4C7-09D72368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5E8A"/>
    <w:rPr>
      <w:rFonts w:ascii="Arial" w:hAnsi="Arial"/>
      <w:sz w:val="16"/>
    </w:rPr>
  </w:style>
  <w:style w:type="paragraph" w:styleId="berschrift1">
    <w:name w:val="heading 1"/>
    <w:basedOn w:val="Standard"/>
    <w:next w:val="Standard"/>
    <w:qFormat/>
    <w:rsid w:val="000C5E8A"/>
    <w:pPr>
      <w:keepNext/>
      <w:numPr>
        <w:numId w:val="13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C5E8A"/>
    <w:pPr>
      <w:keepNext/>
      <w:numPr>
        <w:ilvl w:val="1"/>
        <w:numId w:val="14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0C5E8A"/>
    <w:pPr>
      <w:keepNext/>
      <w:numPr>
        <w:ilvl w:val="2"/>
        <w:numId w:val="15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0C5E8A"/>
    <w:pPr>
      <w:keepNext/>
      <w:numPr>
        <w:ilvl w:val="3"/>
        <w:numId w:val="16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0C5E8A"/>
    <w:pPr>
      <w:numPr>
        <w:ilvl w:val="4"/>
        <w:numId w:val="17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0C5E8A"/>
    <w:pPr>
      <w:numPr>
        <w:ilvl w:val="5"/>
        <w:numId w:val="1"/>
      </w:numPr>
      <w:spacing w:before="240" w:after="60"/>
      <w:ind w:firstLine="0"/>
      <w:outlineLvl w:val="5"/>
    </w:pPr>
  </w:style>
  <w:style w:type="paragraph" w:styleId="berschrift7">
    <w:name w:val="heading 7"/>
    <w:basedOn w:val="Standard"/>
    <w:next w:val="Standard"/>
    <w:qFormat/>
    <w:rsid w:val="000C5E8A"/>
    <w:pPr>
      <w:numPr>
        <w:ilvl w:val="6"/>
        <w:numId w:val="1"/>
      </w:numPr>
      <w:spacing w:before="240" w:after="60"/>
      <w:ind w:firstLine="0"/>
      <w:outlineLvl w:val="6"/>
    </w:pPr>
  </w:style>
  <w:style w:type="paragraph" w:styleId="berschrift8">
    <w:name w:val="heading 8"/>
    <w:basedOn w:val="Standard"/>
    <w:next w:val="Standard"/>
    <w:qFormat/>
    <w:rsid w:val="000C5E8A"/>
    <w:pPr>
      <w:numPr>
        <w:ilvl w:val="7"/>
        <w:numId w:val="1"/>
      </w:numPr>
      <w:spacing w:before="240" w:after="60"/>
      <w:ind w:firstLine="0"/>
      <w:outlineLvl w:val="7"/>
    </w:pPr>
  </w:style>
  <w:style w:type="paragraph" w:styleId="berschrift9">
    <w:name w:val="heading 9"/>
    <w:basedOn w:val="Standard"/>
    <w:next w:val="Standard"/>
    <w:qFormat/>
    <w:rsid w:val="000C5E8A"/>
    <w:pPr>
      <w:numPr>
        <w:ilvl w:val="8"/>
        <w:numId w:val="1"/>
      </w:numPr>
      <w:spacing w:before="240" w:after="60"/>
      <w:ind w:firstLine="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4">
    <w:name w:val="toc 4"/>
    <w:basedOn w:val="Standard"/>
    <w:next w:val="Standard"/>
    <w:semiHidden/>
    <w:rsid w:val="000C5E8A"/>
    <w:pPr>
      <w:tabs>
        <w:tab w:val="right" w:leader="dot" w:pos="9071"/>
      </w:tabs>
      <w:ind w:left="709" w:hanging="709"/>
    </w:pPr>
    <w:rPr>
      <w:sz w:val="18"/>
    </w:rPr>
  </w:style>
  <w:style w:type="paragraph" w:styleId="Verzeichnis3">
    <w:name w:val="toc 3"/>
    <w:basedOn w:val="Standard"/>
    <w:next w:val="Standard"/>
    <w:semiHidden/>
    <w:rsid w:val="000C5E8A"/>
    <w:pPr>
      <w:tabs>
        <w:tab w:val="right" w:leader="dot" w:pos="9071"/>
      </w:tabs>
      <w:ind w:left="709" w:hanging="709"/>
    </w:pPr>
    <w:rPr>
      <w:smallCaps/>
      <w:sz w:val="20"/>
    </w:rPr>
  </w:style>
  <w:style w:type="paragraph" w:styleId="Verzeichnis2">
    <w:name w:val="toc 2"/>
    <w:basedOn w:val="Standard"/>
    <w:next w:val="Standard"/>
    <w:semiHidden/>
    <w:rsid w:val="000C5E8A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1">
    <w:name w:val="toc 1"/>
    <w:basedOn w:val="Standard"/>
    <w:next w:val="Standard"/>
    <w:semiHidden/>
    <w:rsid w:val="000C5E8A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Fuzeile">
    <w:name w:val="footer"/>
    <w:basedOn w:val="Standard"/>
    <w:rsid w:val="000C5E8A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link w:val="KopfzeileZchn"/>
    <w:rsid w:val="000C5E8A"/>
    <w:pPr>
      <w:tabs>
        <w:tab w:val="center" w:pos="4819"/>
        <w:tab w:val="right" w:pos="9071"/>
      </w:tabs>
    </w:pPr>
  </w:style>
  <w:style w:type="character" w:styleId="Funotenzeichen">
    <w:name w:val="footnote reference"/>
    <w:basedOn w:val="Absatz-Standardschriftart"/>
    <w:semiHidden/>
    <w:rsid w:val="000C5E8A"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rsid w:val="000C5E8A"/>
    <w:pPr>
      <w:ind w:left="284" w:hanging="284"/>
    </w:pPr>
    <w:rPr>
      <w:sz w:val="20"/>
    </w:rPr>
  </w:style>
  <w:style w:type="character" w:styleId="Seitenzahl">
    <w:name w:val="page number"/>
    <w:basedOn w:val="Absatz-Standardschriftart"/>
    <w:rsid w:val="000C5E8A"/>
  </w:style>
  <w:style w:type="character" w:styleId="Endnotenzeichen">
    <w:name w:val="endnote reference"/>
    <w:basedOn w:val="Absatz-Standardschriftart"/>
    <w:semiHidden/>
    <w:rsid w:val="000C5E8A"/>
    <w:rPr>
      <w:vertAlign w:val="superscript"/>
    </w:rPr>
  </w:style>
  <w:style w:type="paragraph" w:customStyle="1" w:styleId="Abstand112">
    <w:name w:val="Abstand 1 1/2"/>
    <w:basedOn w:val="Standard"/>
    <w:rsid w:val="000C5E8A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0C5E8A"/>
    <w:pPr>
      <w:numPr>
        <w:numId w:val="3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0C5E8A"/>
    <w:pPr>
      <w:numPr>
        <w:numId w:val="4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0C5E8A"/>
    <w:pPr>
      <w:numPr>
        <w:numId w:val="5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0C5E8A"/>
    <w:pPr>
      <w:numPr>
        <w:numId w:val="6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0C5E8A"/>
    <w:pPr>
      <w:numPr>
        <w:numId w:val="7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0C5E8A"/>
    <w:pPr>
      <w:numPr>
        <w:numId w:val="8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0C5E8A"/>
    <w:pPr>
      <w:numPr>
        <w:numId w:val="9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0C5E8A"/>
    <w:pPr>
      <w:numPr>
        <w:numId w:val="10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0C5E8A"/>
    <w:pPr>
      <w:numPr>
        <w:numId w:val="11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0C5E8A"/>
    <w:pPr>
      <w:numPr>
        <w:numId w:val="12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0C5E8A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0C5E8A"/>
    <w:pPr>
      <w:ind w:left="1134"/>
    </w:pPr>
  </w:style>
  <w:style w:type="paragraph" w:customStyle="1" w:styleId="HngEinrckung3">
    <w:name w:val="Häng. Einrückung3"/>
    <w:basedOn w:val="HngEinrckung2"/>
    <w:semiHidden/>
    <w:rsid w:val="000C5E8A"/>
    <w:pPr>
      <w:ind w:left="1701"/>
    </w:pPr>
  </w:style>
  <w:style w:type="paragraph" w:styleId="Verzeichnis5">
    <w:name w:val="toc 5"/>
    <w:basedOn w:val="Standard"/>
    <w:next w:val="Standard"/>
    <w:autoRedefine/>
    <w:semiHidden/>
    <w:rsid w:val="000C5E8A"/>
    <w:pPr>
      <w:tabs>
        <w:tab w:val="right" w:leader="dot" w:pos="9071"/>
      </w:tabs>
      <w:ind w:left="709" w:hanging="709"/>
    </w:pPr>
    <w:rPr>
      <w:sz w:val="18"/>
    </w:rPr>
  </w:style>
  <w:style w:type="paragraph" w:styleId="Sprechblasentext">
    <w:name w:val="Balloon Text"/>
    <w:basedOn w:val="Standard"/>
    <w:semiHidden/>
    <w:rsid w:val="0052375B"/>
    <w:rPr>
      <w:rFonts w:ascii="Tahoma" w:hAnsi="Tahoma" w:cs="Tahoma"/>
      <w:szCs w:val="16"/>
    </w:rPr>
  </w:style>
  <w:style w:type="character" w:customStyle="1" w:styleId="KopfzeileZchn">
    <w:name w:val="Kopfzeile Zchn"/>
    <w:basedOn w:val="Absatz-Standardschriftart"/>
    <w:link w:val="Kopfzeile"/>
    <w:rsid w:val="00577973"/>
    <w:rPr>
      <w:rFonts w:ascii="Arial" w:hAnsi="Arial"/>
      <w:sz w:val="16"/>
    </w:rPr>
  </w:style>
  <w:style w:type="character" w:styleId="Hyperlink">
    <w:name w:val="Hyperlink"/>
    <w:basedOn w:val="Absatz-Standardschriftart"/>
    <w:uiPriority w:val="99"/>
    <w:unhideWhenUsed/>
    <w:rsid w:val="00005722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C1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undesbank.de/de/service/beschaffung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bgabe%20eines%20Angebots_VOL_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Abgabe eines Angebots_VOL_EG.dotm</Template>
  <TotalTime>0</TotalTime>
  <Pages>4</Pages>
  <Words>1741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Jakubczik Clarissa</dc:creator>
  <cp:keywords/>
  <dc:description/>
  <cp:lastModifiedBy>Jakubczik Clarissa</cp:lastModifiedBy>
  <cp:revision>12</cp:revision>
  <cp:lastPrinted>2010-05-04T12:37:00Z</cp:lastPrinted>
  <dcterms:created xsi:type="dcterms:W3CDTF">2026-01-12T09:31:00Z</dcterms:created>
  <dcterms:modified xsi:type="dcterms:W3CDTF">2026-04-27T14:23:00Z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43.00</vt:lpwstr>
  </property>
</Properties>
</file>