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7CD720EF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630AE150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33729E64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33447C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6417737F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048B3F95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72B6C6F2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FB1CC2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2EDB2782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6D12E954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098E302F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104D94B" w14:textId="77777777" w:rsidTr="00B66A24">
        <w:trPr>
          <w:trHeight w:hRule="exact" w:val="300"/>
        </w:trPr>
        <w:tc>
          <w:tcPr>
            <w:tcW w:w="4114" w:type="dxa"/>
          </w:tcPr>
          <w:p w14:paraId="2887750E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6FA250DB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0EE124A0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7210F646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0FC4C81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3C696E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A56359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2410263D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6E46D90D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2F01BA24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704EB8A3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170E42F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2B0FF7" w14:textId="1769F9C9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EA554D" w:rsidRPr="00EA554D">
              <w:rPr>
                <w:b/>
                <w:noProof/>
                <w:color w:val="000000"/>
              </w:rPr>
              <w:t>25-2000070134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0C55806A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1A97ABC8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47A5E54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259DBE4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3B982A5D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472C1A08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01EF6F3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8B31D4" w14:textId="6C16F7D1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64A6A">
              <w:rPr>
                <w:b/>
                <w:color w:val="000000"/>
              </w:rPr>
              <w:t>17.08.2026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37479" w14:textId="1410034F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EA554D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2267F746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579DF48C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61BB72A1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29672C" w14:textId="5ACE3DF3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EA554D">
              <w:rPr>
                <w:b/>
                <w:noProof/>
                <w:color w:val="000000"/>
              </w:rPr>
              <w:t>3</w:t>
            </w:r>
            <w:r w:rsidR="00F64A6A">
              <w:rPr>
                <w:b/>
                <w:noProof/>
                <w:color w:val="000000"/>
              </w:rPr>
              <w:t>1</w:t>
            </w:r>
            <w:r w:rsidR="00EA554D">
              <w:rPr>
                <w:b/>
                <w:noProof/>
                <w:color w:val="000000"/>
              </w:rPr>
              <w:t>.</w:t>
            </w:r>
            <w:r w:rsidR="00F64A6A">
              <w:rPr>
                <w:b/>
                <w:noProof/>
                <w:color w:val="000000"/>
              </w:rPr>
              <w:t>10</w:t>
            </w:r>
            <w:r w:rsidR="00EA554D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6507F044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09860EA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76EDB8F1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18DCFB4D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70A1754A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7D1D7A2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6EE56943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20429D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C64313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708E0F9A" w14:textId="77777777" w:rsidTr="00B66A24">
        <w:trPr>
          <w:trHeight w:val="1022"/>
        </w:trPr>
        <w:tc>
          <w:tcPr>
            <w:tcW w:w="4114" w:type="dxa"/>
            <w:vMerge/>
          </w:tcPr>
          <w:p w14:paraId="7C993BA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1D92D63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315773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70F48B39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4DC9422C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F97791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16CA97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D8E5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D39CF0F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3E0179EC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FC8184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59AF2BD3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7199D071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3031165E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6633F062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FB830ED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34DE6E05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542F901B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EBA3B12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1839DB20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E982B18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6DF7F072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3978E50D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36A5BBCD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5BD0459D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600B9025" w14:textId="5C851AE4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EA554D" w:rsidRPr="00EA554D">
              <w:rPr>
                <w:b/>
                <w:noProof/>
                <w:color w:val="000000"/>
                <w:sz w:val="18"/>
              </w:rPr>
              <w:t>Externe Unterstützung für die Sachbearbeitung der Kaufmännischen Wohnungsverwaltung (Arbeitnehmerüberlassung)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376C06E5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0F227194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37367795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465147A6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26CD08A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F966586" w14:textId="47ADECF4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07C189B8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7EE13CE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2D09F1E" w14:textId="7243BE0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8751632" w14:textId="097A647F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B431F" w:rsidRPr="007B431F">
              <w:rPr>
                <w:noProof/>
                <w:color w:val="000000"/>
                <w:sz w:val="18"/>
              </w:rPr>
              <w:t>C2</w:t>
            </w:r>
            <w:r w:rsidR="00EC1EF7">
              <w:rPr>
                <w:noProof/>
                <w:color w:val="000000"/>
                <w:sz w:val="18"/>
              </w:rPr>
              <w:t>_</w:t>
            </w:r>
            <w:r w:rsidR="007B431F" w:rsidRPr="007B431F">
              <w:rPr>
                <w:noProof/>
                <w:color w:val="000000"/>
                <w:sz w:val="18"/>
              </w:rPr>
              <w:t>RV ANÜ Anlage 9 Vergütungsvereinbarung_25-2000070134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9BD9D8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1EA415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2DA3F5D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16B681E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A5281CA" w14:textId="5B0A0FB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256FCF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A4A128D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415D2C7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2A2CDEA" w14:textId="39C4C25D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256FCF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AC27707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62F7D08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E7FEB22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C6C54A2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50F401A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8078051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2D282E3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6A3207E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BF12111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8E4D23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7D74193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C6576F1" w14:textId="2C51C209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 w:rsidR="00256FCF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B90CF78" w14:textId="59C3647C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56FCF" w:rsidRPr="00256FCF">
              <w:rPr>
                <w:color w:val="000000"/>
                <w:sz w:val="18"/>
              </w:rPr>
              <w:t>C3_Fragenkatalog zur Eignung 25-2000070134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89494F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9F83F1A" w14:textId="7B61898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399A67A" w14:textId="073D7300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56FCF" w:rsidRPr="00256FCF">
              <w:rPr>
                <w:color w:val="000000"/>
                <w:sz w:val="18"/>
              </w:rPr>
              <w:t>C5_Eigenerklärung_Bieter_EU-RUS-Sanktionen_25-2000070134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6691BB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7230738" w14:textId="6F960F98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256FCF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5D8BA20" w14:textId="3D969036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56FCF">
              <w:rPr>
                <w:color w:val="000000"/>
                <w:sz w:val="18"/>
              </w:rPr>
              <w:t> </w:t>
            </w:r>
            <w:r w:rsidR="00256FCF">
              <w:rPr>
                <w:color w:val="000000"/>
                <w:sz w:val="18"/>
              </w:rPr>
              <w:t> </w:t>
            </w:r>
            <w:r w:rsidR="00256FCF">
              <w:rPr>
                <w:color w:val="000000"/>
                <w:sz w:val="18"/>
              </w:rPr>
              <w:t> </w:t>
            </w:r>
            <w:r w:rsidR="00256FCF">
              <w:rPr>
                <w:color w:val="000000"/>
                <w:sz w:val="18"/>
              </w:rPr>
              <w:t> </w:t>
            </w:r>
            <w:r w:rsidR="00256FCF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10595DE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95A11C0" w14:textId="533F46AF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F67E8C3" w14:textId="180A06C4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69FF69B7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F743152" w14:textId="2AD1AB7E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794FECA" w14:textId="5151AC72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="00141E2B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4F1C89E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68785A0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81DED1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637C4414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4E25B60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AD83529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62A86124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314C9978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2B242EB4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A38608" w14:textId="26F4001F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C59C695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49A9DA23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6206A70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4A00342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132EEA1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4223E6B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0C15036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1B6227C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9D6DF88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34A105B" w14:textId="77777777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2892F9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F9C954F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518C6A3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EDEB31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3F4C52C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03CFDBA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3FD009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8A6B20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93C93C1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1D041D55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C0CAADF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47B7AAB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1E60412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3036F73D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4A5C0205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6C1BFF5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0920CCC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12B2FDA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6C667F6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448F22A8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42315C26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7AA904D4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3FC81148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0D79B5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5A6EDD4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6A2AC42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5B304B4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31DC57C0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794BD138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6CA637EB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3FBC25D6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30045923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7BB46F78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6D1F37E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61B0092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395D2485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454ED0FE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211B3137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54254E92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36441A2C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6DACC95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18B634FB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2FB5CBD7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B3BCF04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3081A399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86DE192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A7398B3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1CF1804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C59D583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D60FDB2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5C1A5E9D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77D35C90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292FDAC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1CEBA718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7AAC908A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931F75E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25901435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1776044F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754B761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363F000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FAF30F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189FF800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AFE42EB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75A273C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4F6123FE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BF9CB4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8F7396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12C4243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CAE946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07EFD32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3425FAC2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9AEC6B3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1097DA6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proofErr w:type="gramStart"/>
            <w:r w:rsidRPr="00927118">
              <w:rPr>
                <w:sz w:val="18"/>
              </w:rPr>
              <w:t>das</w:t>
            </w:r>
            <w:proofErr w:type="gramEnd"/>
            <w:r w:rsidRPr="00927118">
              <w:rPr>
                <w:sz w:val="18"/>
              </w:rPr>
              <w:t xml:space="preserve">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6832F608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011B9D2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31282DC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59A2F39B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6156F05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F50CBAF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4EF90168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5B686509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2FE20F6E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1B7C547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2180E1C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51B0A4A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E76BED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3E357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58B5F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6E011DE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0A8D4FD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FA43B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5FB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2EC74ABC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BE56E74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26E3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FCEFE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4E247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AF4F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FBFBBCA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E8ACA64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32BBB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170C3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4E28DAC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993EAC9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2CF8C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265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31026E74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05EECB4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B5D08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CB2C1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724C0D8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55437E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151A3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5C750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3C27ECDA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AAF8FC4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B3422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E-Mail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E5B3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6F8D04BD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B64574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6051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Internet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A97E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448848E5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0FFBA8D2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6807ABC5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3B615368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FC98AEF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B79D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33E73985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09558514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30DF01F2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64C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9D5A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50079816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7DD4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180A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5124B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8BBF3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3326C1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26D23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1CC4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0B7C7CBD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7655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7BC3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BC5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EB1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46F6B641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B59B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5B48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3C0EF2F1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1E46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4571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A3A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EAF2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41930D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428C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0CD33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31BC21C1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CFDC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E942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8DF9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A4732D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E390DE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5085" w14:textId="77777777" w:rsidR="00E94121" w:rsidRDefault="00E94121" w:rsidP="002D6788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2B6D0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3B7B4A27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967BAF0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10C09F6C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03D88028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3B924AC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2026EEF3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48B0A9E8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018C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30A7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A3383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57CF1FAB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0A9A943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542A092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FFEC308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B8CD091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4D9FA08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E7CD4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7B26D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7C84B82A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0A9A28C9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571B4E81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3208F5F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D2F14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417A3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11EBAE58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198C2F8D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67B136A4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CCFB721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21254F2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48A20A0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1CA9AD65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191F1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8B613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6E4DC37A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38511196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191C817C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75A02B4A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346DCABE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7F3E2" w14:textId="77777777" w:rsidR="00255DEA" w:rsidRDefault="00255DEA" w:rsidP="001B1BA0">
      <w:r>
        <w:separator/>
      </w:r>
    </w:p>
  </w:endnote>
  <w:endnote w:type="continuationSeparator" w:id="0">
    <w:p w14:paraId="1E932DED" w14:textId="77777777" w:rsidR="00255DEA" w:rsidRDefault="00255DEA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534F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7921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F549" w14:textId="77777777" w:rsidR="00255DEA" w:rsidRDefault="00255DEA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00B617A8" w14:textId="77777777" w:rsidR="00255DEA" w:rsidRDefault="00255DEA">
      <w:r>
        <w:continuationSeparator/>
      </w:r>
    </w:p>
  </w:footnote>
  <w:footnote w:id="1">
    <w:p w14:paraId="26361C37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04E54360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6A5661BC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5EA0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7D279866" wp14:editId="730E7843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93204607">
    <w:abstractNumId w:val="14"/>
  </w:num>
  <w:num w:numId="2" w16cid:durableId="859315844">
    <w:abstractNumId w:val="15"/>
  </w:num>
  <w:num w:numId="3" w16cid:durableId="147288017">
    <w:abstractNumId w:val="1"/>
  </w:num>
  <w:num w:numId="4" w16cid:durableId="816654549">
    <w:abstractNumId w:val="13"/>
  </w:num>
  <w:num w:numId="5" w16cid:durableId="845480472">
    <w:abstractNumId w:val="0"/>
  </w:num>
  <w:num w:numId="6" w16cid:durableId="477458751">
    <w:abstractNumId w:val="3"/>
  </w:num>
  <w:num w:numId="7" w16cid:durableId="1909876342">
    <w:abstractNumId w:val="11"/>
  </w:num>
  <w:num w:numId="8" w16cid:durableId="58752875">
    <w:abstractNumId w:val="5"/>
  </w:num>
  <w:num w:numId="9" w16cid:durableId="574168700">
    <w:abstractNumId w:val="12"/>
  </w:num>
  <w:num w:numId="10" w16cid:durableId="1450540408">
    <w:abstractNumId w:val="8"/>
  </w:num>
  <w:num w:numId="11" w16cid:durableId="603612494">
    <w:abstractNumId w:val="10"/>
  </w:num>
  <w:num w:numId="12" w16cid:durableId="1879316137">
    <w:abstractNumId w:val="2"/>
  </w:num>
  <w:num w:numId="13" w16cid:durableId="251356821">
    <w:abstractNumId w:val="7"/>
  </w:num>
  <w:num w:numId="14" w16cid:durableId="1497065530">
    <w:abstractNumId w:val="16"/>
  </w:num>
  <w:num w:numId="15" w16cid:durableId="1788311495">
    <w:abstractNumId w:val="6"/>
  </w:num>
  <w:num w:numId="16" w16cid:durableId="2138525661">
    <w:abstractNumId w:val="0"/>
  </w:num>
  <w:num w:numId="17" w16cid:durableId="992220970">
    <w:abstractNumId w:val="0"/>
  </w:num>
  <w:num w:numId="18" w16cid:durableId="448936916">
    <w:abstractNumId w:val="0"/>
  </w:num>
  <w:num w:numId="19" w16cid:durableId="901792682">
    <w:abstractNumId w:val="0"/>
  </w:num>
  <w:num w:numId="20" w16cid:durableId="2101945870">
    <w:abstractNumId w:val="0"/>
  </w:num>
  <w:num w:numId="21" w16cid:durableId="2126456629">
    <w:abstractNumId w:val="4"/>
  </w:num>
  <w:num w:numId="22" w16cid:durableId="6752346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+sI3xmcv9GrahBN/XHiRKP7GOri6ZnC9G56/PCKSKCo=" w:saltValue="1hV3ER2Ur3Pq9wZn1RTzHg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E00785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819DF"/>
    <w:rsid w:val="00092DD6"/>
    <w:rsid w:val="000A3BB1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1E2B"/>
    <w:rsid w:val="0014233F"/>
    <w:rsid w:val="00142CCD"/>
    <w:rsid w:val="0014543C"/>
    <w:rsid w:val="001509DF"/>
    <w:rsid w:val="00150DCE"/>
    <w:rsid w:val="00164451"/>
    <w:rsid w:val="0017530D"/>
    <w:rsid w:val="00180982"/>
    <w:rsid w:val="00187270"/>
    <w:rsid w:val="00194F07"/>
    <w:rsid w:val="001B1BA0"/>
    <w:rsid w:val="001B4DD5"/>
    <w:rsid w:val="001C4113"/>
    <w:rsid w:val="001E130A"/>
    <w:rsid w:val="001F5B5C"/>
    <w:rsid w:val="001F7D10"/>
    <w:rsid w:val="00201498"/>
    <w:rsid w:val="00217F16"/>
    <w:rsid w:val="00227C7B"/>
    <w:rsid w:val="00233BEC"/>
    <w:rsid w:val="00240C4F"/>
    <w:rsid w:val="00243479"/>
    <w:rsid w:val="0024402F"/>
    <w:rsid w:val="00255DEA"/>
    <w:rsid w:val="00256FCF"/>
    <w:rsid w:val="00271CFB"/>
    <w:rsid w:val="00277605"/>
    <w:rsid w:val="00286458"/>
    <w:rsid w:val="002865C1"/>
    <w:rsid w:val="00287471"/>
    <w:rsid w:val="002A3D86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24ED3"/>
    <w:rsid w:val="00457077"/>
    <w:rsid w:val="00461B8D"/>
    <w:rsid w:val="00462680"/>
    <w:rsid w:val="0046439A"/>
    <w:rsid w:val="00465A45"/>
    <w:rsid w:val="00473C87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7256A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220F3"/>
    <w:rsid w:val="00645B95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02067"/>
    <w:rsid w:val="0071089F"/>
    <w:rsid w:val="00713313"/>
    <w:rsid w:val="007322C1"/>
    <w:rsid w:val="007334D0"/>
    <w:rsid w:val="007409DB"/>
    <w:rsid w:val="00750F71"/>
    <w:rsid w:val="00762E70"/>
    <w:rsid w:val="0076559A"/>
    <w:rsid w:val="00782511"/>
    <w:rsid w:val="007869EA"/>
    <w:rsid w:val="00790D2C"/>
    <w:rsid w:val="007A4D2B"/>
    <w:rsid w:val="007A5EC4"/>
    <w:rsid w:val="007B0591"/>
    <w:rsid w:val="007B1CEE"/>
    <w:rsid w:val="007B431F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122C4"/>
    <w:rsid w:val="00825026"/>
    <w:rsid w:val="00840F2D"/>
    <w:rsid w:val="0087458B"/>
    <w:rsid w:val="00875716"/>
    <w:rsid w:val="00884EE8"/>
    <w:rsid w:val="00886CDF"/>
    <w:rsid w:val="008976BB"/>
    <w:rsid w:val="00897DC6"/>
    <w:rsid w:val="008A57A1"/>
    <w:rsid w:val="008A6C13"/>
    <w:rsid w:val="008B4F17"/>
    <w:rsid w:val="008C7DA0"/>
    <w:rsid w:val="008D175D"/>
    <w:rsid w:val="008D594D"/>
    <w:rsid w:val="00930EE5"/>
    <w:rsid w:val="0094615A"/>
    <w:rsid w:val="009533A2"/>
    <w:rsid w:val="00964634"/>
    <w:rsid w:val="009756E2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ACD"/>
    <w:rsid w:val="00A579FC"/>
    <w:rsid w:val="00A7281E"/>
    <w:rsid w:val="00A77EEC"/>
    <w:rsid w:val="00A91621"/>
    <w:rsid w:val="00A9217F"/>
    <w:rsid w:val="00A977C0"/>
    <w:rsid w:val="00AA279E"/>
    <w:rsid w:val="00B02AA9"/>
    <w:rsid w:val="00B10C03"/>
    <w:rsid w:val="00B14F3A"/>
    <w:rsid w:val="00B26923"/>
    <w:rsid w:val="00B34A3B"/>
    <w:rsid w:val="00B40256"/>
    <w:rsid w:val="00B44F6C"/>
    <w:rsid w:val="00B46AEF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96067"/>
    <w:rsid w:val="00CA5540"/>
    <w:rsid w:val="00CD09B7"/>
    <w:rsid w:val="00D00D96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5D6E"/>
    <w:rsid w:val="00DE7246"/>
    <w:rsid w:val="00DF3A07"/>
    <w:rsid w:val="00DF4635"/>
    <w:rsid w:val="00E00785"/>
    <w:rsid w:val="00E07A1E"/>
    <w:rsid w:val="00E275B7"/>
    <w:rsid w:val="00E30D0D"/>
    <w:rsid w:val="00E3658B"/>
    <w:rsid w:val="00E374E7"/>
    <w:rsid w:val="00E37AD6"/>
    <w:rsid w:val="00E43534"/>
    <w:rsid w:val="00E503F3"/>
    <w:rsid w:val="00E53CC0"/>
    <w:rsid w:val="00E61F62"/>
    <w:rsid w:val="00E726C6"/>
    <w:rsid w:val="00E832BC"/>
    <w:rsid w:val="00E910E0"/>
    <w:rsid w:val="00E94121"/>
    <w:rsid w:val="00E94F23"/>
    <w:rsid w:val="00EA3F6F"/>
    <w:rsid w:val="00EA554D"/>
    <w:rsid w:val="00EA65E6"/>
    <w:rsid w:val="00EA6C58"/>
    <w:rsid w:val="00EC09EB"/>
    <w:rsid w:val="00EC1EF7"/>
    <w:rsid w:val="00EE1491"/>
    <w:rsid w:val="00EF7C57"/>
    <w:rsid w:val="00F16D30"/>
    <w:rsid w:val="00F177A4"/>
    <w:rsid w:val="00F332DB"/>
    <w:rsid w:val="00F403D1"/>
    <w:rsid w:val="00F470C8"/>
    <w:rsid w:val="00F61ADE"/>
    <w:rsid w:val="00F64A6A"/>
    <w:rsid w:val="00F71424"/>
    <w:rsid w:val="00F80282"/>
    <w:rsid w:val="00F822F5"/>
    <w:rsid w:val="00F91D8C"/>
    <w:rsid w:val="00F959DB"/>
    <w:rsid w:val="00FA1559"/>
    <w:rsid w:val="00FA356A"/>
    <w:rsid w:val="00FB521B"/>
    <w:rsid w:val="00FC4F8A"/>
    <w:rsid w:val="00FC675B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F95A1B9"/>
  <w15:docId w15:val="{5B5B8FEA-9C5B-4637-A3F8-506BADE4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807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Fenzl Florian</dc:creator>
  <cp:keywords/>
  <dc:description/>
  <cp:lastModifiedBy>Fenzl Florian</cp:lastModifiedBy>
  <cp:revision>17</cp:revision>
  <cp:lastPrinted>2013-09-02T05:38:00Z</cp:lastPrinted>
  <dcterms:created xsi:type="dcterms:W3CDTF">2026-02-13T07:01:00Z</dcterms:created>
  <dcterms:modified xsi:type="dcterms:W3CDTF">2026-07-14T07:54:00Z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