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F0963" w14:textId="77777777" w:rsidR="00483CB5" w:rsidRDefault="00483CB5" w:rsidP="00DC13D0">
      <w:pPr>
        <w:rPr>
          <w:rFonts w:ascii="Arial" w:hAnsi="Arial" w:cs="Arial"/>
          <w:sz w:val="22"/>
          <w:szCs w:val="22"/>
        </w:rPr>
      </w:pPr>
    </w:p>
    <w:p w14:paraId="60F7DF5F" w14:textId="77777777" w:rsidR="00483CB5" w:rsidRDefault="00390CF7" w:rsidP="00DC13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die ordnungsgemäße Aufbereitung und Anwendung der Medizinprodukte zur realisieren, bitten wir in Anlehnung an die EN ISO 17664 um nachfolgende Angaben und Dokumente:</w:t>
      </w:r>
    </w:p>
    <w:p w14:paraId="2041397F" w14:textId="77777777" w:rsidR="00483CB5" w:rsidRDefault="00483CB5" w:rsidP="00DC13D0">
      <w:pPr>
        <w:rPr>
          <w:rFonts w:ascii="Arial" w:hAnsi="Arial" w:cs="Arial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3"/>
        <w:gridCol w:w="2539"/>
        <w:gridCol w:w="3702"/>
      </w:tblGrid>
      <w:tr w:rsidR="007A40C9" w:rsidRPr="001F29E7" w14:paraId="7281E05F" w14:textId="77777777" w:rsidTr="0098143B">
        <w:tc>
          <w:tcPr>
            <w:tcW w:w="3223" w:type="dxa"/>
          </w:tcPr>
          <w:p w14:paraId="01478BE4" w14:textId="77777777" w:rsidR="007A40C9" w:rsidRPr="00835CCB" w:rsidRDefault="007A40C9" w:rsidP="007A40C9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835CCB">
              <w:rPr>
                <w:rFonts w:ascii="Arial" w:hAnsi="Arial" w:cs="Arial"/>
                <w:b/>
                <w:sz w:val="22"/>
                <w:szCs w:val="22"/>
              </w:rPr>
              <w:t>Artikelbezeichnung:</w:t>
            </w:r>
          </w:p>
        </w:tc>
        <w:tc>
          <w:tcPr>
            <w:tcW w:w="6241" w:type="dxa"/>
            <w:gridSpan w:val="2"/>
            <w:vAlign w:val="center"/>
          </w:tcPr>
          <w:p w14:paraId="0A762BFB" w14:textId="759A1BAE" w:rsidR="007A40C9" w:rsidRPr="001F29E7" w:rsidRDefault="0098143B" w:rsidP="0098143B">
            <w:pPr>
              <w:rPr>
                <w:rFonts w:ascii="Arial" w:hAnsi="Arial" w:cs="Arial"/>
                <w:sz w:val="22"/>
                <w:szCs w:val="22"/>
              </w:rPr>
            </w:pPr>
            <w:r w:rsidRPr="0098143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8143B">
              <w:rPr>
                <w:rFonts w:ascii="Arial" w:hAnsi="Arial"/>
                <w:sz w:val="20"/>
              </w:rPr>
              <w:instrText xml:space="preserve"> FORMTEXT </w:instrText>
            </w:r>
            <w:r w:rsidRPr="0098143B">
              <w:rPr>
                <w:rFonts w:ascii="Arial" w:hAnsi="Arial"/>
                <w:sz w:val="20"/>
              </w:rPr>
            </w:r>
            <w:r w:rsidRPr="0098143B">
              <w:rPr>
                <w:rFonts w:ascii="Arial" w:hAnsi="Arial"/>
                <w:sz w:val="20"/>
              </w:rPr>
              <w:fldChar w:fldCharType="separate"/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sz w:val="20"/>
              </w:rPr>
              <w:fldChar w:fldCharType="end"/>
            </w:r>
          </w:p>
        </w:tc>
      </w:tr>
      <w:tr w:rsidR="007A40C9" w:rsidRPr="001F29E7" w14:paraId="180E9F2F" w14:textId="77777777" w:rsidTr="0098143B">
        <w:trPr>
          <w:trHeight w:val="755"/>
        </w:trPr>
        <w:tc>
          <w:tcPr>
            <w:tcW w:w="3223" w:type="dxa"/>
          </w:tcPr>
          <w:p w14:paraId="7B899272" w14:textId="77777777" w:rsidR="007A40C9" w:rsidRPr="001F29E7" w:rsidRDefault="007A40C9" w:rsidP="007A40C9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Artikelnummer:</w:t>
            </w:r>
          </w:p>
        </w:tc>
        <w:tc>
          <w:tcPr>
            <w:tcW w:w="2539" w:type="dxa"/>
            <w:vAlign w:val="center"/>
          </w:tcPr>
          <w:p w14:paraId="19DA0B0D" w14:textId="7549C36E" w:rsidR="007A40C9" w:rsidRPr="001F29E7" w:rsidRDefault="0098143B" w:rsidP="0098143B">
            <w:pPr>
              <w:rPr>
                <w:rFonts w:ascii="Arial" w:hAnsi="Arial" w:cs="Arial"/>
                <w:sz w:val="22"/>
                <w:szCs w:val="22"/>
              </w:rPr>
            </w:pPr>
            <w:r w:rsidRPr="0098143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8143B">
              <w:rPr>
                <w:rFonts w:ascii="Arial" w:hAnsi="Arial"/>
                <w:sz w:val="20"/>
              </w:rPr>
              <w:instrText xml:space="preserve"> FORMTEXT </w:instrText>
            </w:r>
            <w:r w:rsidRPr="0098143B">
              <w:rPr>
                <w:rFonts w:ascii="Arial" w:hAnsi="Arial"/>
                <w:sz w:val="20"/>
              </w:rPr>
            </w:r>
            <w:r w:rsidRPr="0098143B">
              <w:rPr>
                <w:rFonts w:ascii="Arial" w:hAnsi="Arial"/>
                <w:sz w:val="20"/>
              </w:rPr>
              <w:fldChar w:fldCharType="separate"/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3702" w:type="dxa"/>
          </w:tcPr>
          <w:p w14:paraId="3CC3C8ED" w14:textId="77777777" w:rsidR="007A40C9" w:rsidRDefault="007A40C9" w:rsidP="007A40C9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ggf. Seriennummer</w:t>
            </w:r>
          </w:p>
          <w:p w14:paraId="5CE6A9D8" w14:textId="3DFFFCF2" w:rsidR="0098143B" w:rsidRPr="001F29E7" w:rsidRDefault="0098143B" w:rsidP="007A40C9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98143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8143B">
              <w:rPr>
                <w:rFonts w:ascii="Arial" w:hAnsi="Arial"/>
                <w:sz w:val="20"/>
              </w:rPr>
              <w:instrText xml:space="preserve"> FORMTEXT </w:instrText>
            </w:r>
            <w:r w:rsidRPr="0098143B">
              <w:rPr>
                <w:rFonts w:ascii="Arial" w:hAnsi="Arial"/>
                <w:sz w:val="20"/>
              </w:rPr>
            </w:r>
            <w:r w:rsidRPr="0098143B">
              <w:rPr>
                <w:rFonts w:ascii="Arial" w:hAnsi="Arial"/>
                <w:sz w:val="20"/>
              </w:rPr>
              <w:fldChar w:fldCharType="separate"/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sz w:val="20"/>
              </w:rPr>
              <w:fldChar w:fldCharType="end"/>
            </w:r>
          </w:p>
        </w:tc>
      </w:tr>
      <w:tr w:rsidR="000E668C" w:rsidRPr="001F29E7" w14:paraId="6B1823CD" w14:textId="77777777" w:rsidTr="0098143B">
        <w:trPr>
          <w:trHeight w:val="978"/>
        </w:trPr>
        <w:tc>
          <w:tcPr>
            <w:tcW w:w="3223" w:type="dxa"/>
            <w:tcBorders>
              <w:bottom w:val="single" w:sz="4" w:space="0" w:color="auto"/>
            </w:tcBorders>
          </w:tcPr>
          <w:p w14:paraId="03FD8E24" w14:textId="77777777" w:rsidR="000E668C" w:rsidRPr="001F29E7" w:rsidRDefault="000E668C" w:rsidP="007A40C9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Hersteller (Anschrift)</w:t>
            </w:r>
          </w:p>
        </w:tc>
        <w:tc>
          <w:tcPr>
            <w:tcW w:w="6241" w:type="dxa"/>
            <w:gridSpan w:val="2"/>
            <w:tcBorders>
              <w:bottom w:val="single" w:sz="4" w:space="0" w:color="auto"/>
            </w:tcBorders>
          </w:tcPr>
          <w:p w14:paraId="3142BA2B" w14:textId="35045D76" w:rsidR="000E668C" w:rsidRDefault="0098143B" w:rsidP="007A40C9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98143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8143B">
              <w:rPr>
                <w:rFonts w:ascii="Arial" w:hAnsi="Arial"/>
                <w:sz w:val="20"/>
              </w:rPr>
              <w:instrText xml:space="preserve"> FORMTEXT </w:instrText>
            </w:r>
            <w:r w:rsidRPr="0098143B">
              <w:rPr>
                <w:rFonts w:ascii="Arial" w:hAnsi="Arial"/>
                <w:sz w:val="20"/>
              </w:rPr>
            </w:r>
            <w:r w:rsidRPr="0098143B">
              <w:rPr>
                <w:rFonts w:ascii="Arial" w:hAnsi="Arial"/>
                <w:sz w:val="20"/>
              </w:rPr>
              <w:fldChar w:fldCharType="separate"/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sz w:val="20"/>
              </w:rPr>
              <w:fldChar w:fldCharType="end"/>
            </w:r>
          </w:p>
          <w:p w14:paraId="67ECDB36" w14:textId="03825382" w:rsidR="007A40C9" w:rsidRDefault="0098143B" w:rsidP="007A40C9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98143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8143B">
              <w:rPr>
                <w:rFonts w:ascii="Arial" w:hAnsi="Arial"/>
                <w:sz w:val="20"/>
              </w:rPr>
              <w:instrText xml:space="preserve"> FORMTEXT </w:instrText>
            </w:r>
            <w:r w:rsidRPr="0098143B">
              <w:rPr>
                <w:rFonts w:ascii="Arial" w:hAnsi="Arial"/>
                <w:sz w:val="20"/>
              </w:rPr>
            </w:r>
            <w:r w:rsidRPr="0098143B">
              <w:rPr>
                <w:rFonts w:ascii="Arial" w:hAnsi="Arial"/>
                <w:sz w:val="20"/>
              </w:rPr>
              <w:fldChar w:fldCharType="separate"/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sz w:val="20"/>
              </w:rPr>
              <w:fldChar w:fldCharType="end"/>
            </w:r>
          </w:p>
          <w:p w14:paraId="04A28D6C" w14:textId="39CA5B53" w:rsidR="007A40C9" w:rsidRPr="001F29E7" w:rsidRDefault="0098143B" w:rsidP="007A40C9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98143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8143B">
              <w:rPr>
                <w:rFonts w:ascii="Arial" w:hAnsi="Arial"/>
                <w:sz w:val="20"/>
              </w:rPr>
              <w:instrText xml:space="preserve"> FORMTEXT </w:instrText>
            </w:r>
            <w:r w:rsidRPr="0098143B">
              <w:rPr>
                <w:rFonts w:ascii="Arial" w:hAnsi="Arial"/>
                <w:sz w:val="20"/>
              </w:rPr>
            </w:r>
            <w:r w:rsidRPr="0098143B">
              <w:rPr>
                <w:rFonts w:ascii="Arial" w:hAnsi="Arial"/>
                <w:sz w:val="20"/>
              </w:rPr>
              <w:fldChar w:fldCharType="separate"/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sz w:val="20"/>
              </w:rPr>
              <w:fldChar w:fldCharType="end"/>
            </w:r>
          </w:p>
        </w:tc>
      </w:tr>
      <w:tr w:rsidR="007A40C9" w:rsidRPr="001F29E7" w14:paraId="7BCF3037" w14:textId="77777777" w:rsidTr="0098143B">
        <w:trPr>
          <w:trHeight w:val="41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2258D3" w14:textId="77777777" w:rsidR="007A40C9" w:rsidRDefault="007A40C9" w:rsidP="007A40C9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Medizinprodukteberater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0D811" w14:textId="3965DD77" w:rsidR="007A40C9" w:rsidRPr="001F29E7" w:rsidRDefault="0098143B" w:rsidP="00756C2B">
            <w:pPr>
              <w:rPr>
                <w:rFonts w:ascii="Arial" w:hAnsi="Arial" w:cs="Arial"/>
                <w:sz w:val="22"/>
                <w:szCs w:val="22"/>
              </w:rPr>
            </w:pPr>
            <w:r w:rsidRPr="0098143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8143B">
              <w:rPr>
                <w:rFonts w:ascii="Arial" w:hAnsi="Arial"/>
                <w:sz w:val="20"/>
              </w:rPr>
              <w:instrText xml:space="preserve"> FORMTEXT </w:instrText>
            </w:r>
            <w:r w:rsidRPr="0098143B">
              <w:rPr>
                <w:rFonts w:ascii="Arial" w:hAnsi="Arial"/>
                <w:sz w:val="20"/>
              </w:rPr>
            </w:r>
            <w:r w:rsidRPr="0098143B">
              <w:rPr>
                <w:rFonts w:ascii="Arial" w:hAnsi="Arial"/>
                <w:sz w:val="20"/>
              </w:rPr>
              <w:fldChar w:fldCharType="separate"/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DDE8A" w14:textId="3CCBE529" w:rsidR="007A40C9" w:rsidRPr="001F29E7" w:rsidRDefault="007A40C9" w:rsidP="007A40C9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Mobil-Telefon</w:t>
            </w:r>
            <w:r w:rsidR="0098143B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98143B" w:rsidRPr="0098143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8143B" w:rsidRPr="0098143B">
              <w:rPr>
                <w:rFonts w:ascii="Arial" w:hAnsi="Arial"/>
                <w:sz w:val="20"/>
              </w:rPr>
              <w:instrText xml:space="preserve"> FORMTEXT </w:instrText>
            </w:r>
            <w:r w:rsidR="0098143B" w:rsidRPr="0098143B">
              <w:rPr>
                <w:rFonts w:ascii="Arial" w:hAnsi="Arial"/>
                <w:sz w:val="20"/>
              </w:rPr>
            </w:r>
            <w:r w:rsidR="0098143B" w:rsidRPr="0098143B">
              <w:rPr>
                <w:rFonts w:ascii="Arial" w:hAnsi="Arial"/>
                <w:sz w:val="20"/>
              </w:rPr>
              <w:fldChar w:fldCharType="separate"/>
            </w:r>
            <w:r w:rsidR="0098143B" w:rsidRPr="0098143B">
              <w:rPr>
                <w:rFonts w:ascii="Arial" w:hAnsi="Arial"/>
                <w:noProof/>
                <w:sz w:val="20"/>
              </w:rPr>
              <w:t> </w:t>
            </w:r>
            <w:r w:rsidR="0098143B" w:rsidRPr="0098143B">
              <w:rPr>
                <w:rFonts w:ascii="Arial" w:hAnsi="Arial"/>
                <w:noProof/>
                <w:sz w:val="20"/>
              </w:rPr>
              <w:t> </w:t>
            </w:r>
            <w:r w:rsidR="0098143B" w:rsidRPr="0098143B">
              <w:rPr>
                <w:rFonts w:ascii="Arial" w:hAnsi="Arial"/>
                <w:noProof/>
                <w:sz w:val="20"/>
              </w:rPr>
              <w:t> </w:t>
            </w:r>
            <w:r w:rsidR="0098143B" w:rsidRPr="0098143B">
              <w:rPr>
                <w:rFonts w:ascii="Arial" w:hAnsi="Arial"/>
                <w:noProof/>
                <w:sz w:val="20"/>
              </w:rPr>
              <w:t> </w:t>
            </w:r>
            <w:r w:rsidR="0098143B" w:rsidRPr="0098143B">
              <w:rPr>
                <w:rFonts w:ascii="Arial" w:hAnsi="Arial"/>
                <w:noProof/>
                <w:sz w:val="20"/>
              </w:rPr>
              <w:t> </w:t>
            </w:r>
            <w:r w:rsidR="0098143B" w:rsidRPr="0098143B">
              <w:rPr>
                <w:rFonts w:ascii="Arial" w:hAnsi="Arial"/>
                <w:sz w:val="20"/>
              </w:rPr>
              <w:fldChar w:fldCharType="end"/>
            </w:r>
          </w:p>
        </w:tc>
      </w:tr>
      <w:tr w:rsidR="0098143B" w:rsidRPr="001F29E7" w14:paraId="1A750D87" w14:textId="77777777" w:rsidTr="00C5742F">
        <w:trPr>
          <w:trHeight w:val="558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79B740" w14:textId="77777777" w:rsidR="0098143B" w:rsidRDefault="0098143B" w:rsidP="007A40C9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Klinik / Abteilung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637B8" w14:textId="0A4CD618" w:rsidR="0098143B" w:rsidRPr="001F29E7" w:rsidRDefault="0098143B" w:rsidP="00756C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45A32" w14:textId="7F86AC65" w:rsidR="0098143B" w:rsidRDefault="0098143B" w:rsidP="0098143B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Kostenstelle: </w:t>
            </w:r>
            <w:r w:rsidRPr="0098143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8143B">
              <w:rPr>
                <w:rFonts w:ascii="Arial" w:hAnsi="Arial"/>
                <w:sz w:val="20"/>
              </w:rPr>
              <w:instrText xml:space="preserve"> FORMTEXT </w:instrText>
            </w:r>
            <w:r w:rsidRPr="0098143B">
              <w:rPr>
                <w:rFonts w:ascii="Arial" w:hAnsi="Arial"/>
                <w:sz w:val="20"/>
              </w:rPr>
            </w:r>
            <w:r w:rsidRPr="0098143B">
              <w:rPr>
                <w:rFonts w:ascii="Arial" w:hAnsi="Arial"/>
                <w:sz w:val="20"/>
              </w:rPr>
              <w:fldChar w:fldCharType="separate"/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noProof/>
                <w:sz w:val="20"/>
              </w:rPr>
              <w:t> </w:t>
            </w:r>
            <w:r w:rsidRPr="0098143B">
              <w:rPr>
                <w:rFonts w:ascii="Arial" w:hAnsi="Arial"/>
                <w:sz w:val="20"/>
              </w:rPr>
              <w:fldChar w:fldCharType="end"/>
            </w:r>
          </w:p>
        </w:tc>
      </w:tr>
    </w:tbl>
    <w:p w14:paraId="1794B3F6" w14:textId="77777777" w:rsidR="0012570F" w:rsidRDefault="0012570F" w:rsidP="00DC13D0">
      <w:pPr>
        <w:rPr>
          <w:rFonts w:ascii="Arial" w:hAnsi="Arial" w:cs="Arial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9"/>
        <w:gridCol w:w="1463"/>
        <w:gridCol w:w="1439"/>
        <w:gridCol w:w="3423"/>
      </w:tblGrid>
      <w:tr w:rsidR="00F32366" w:rsidRPr="001F29E7" w14:paraId="70B6199A" w14:textId="77777777" w:rsidTr="000D58B1">
        <w:tc>
          <w:tcPr>
            <w:tcW w:w="3139" w:type="dxa"/>
          </w:tcPr>
          <w:p w14:paraId="3EC89585" w14:textId="77777777" w:rsidR="00F32366" w:rsidRPr="00F1614C" w:rsidRDefault="00F32366" w:rsidP="00F32366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F1614C">
              <w:rPr>
                <w:rFonts w:ascii="Arial" w:hAnsi="Arial" w:cs="Arial"/>
                <w:b/>
                <w:sz w:val="22"/>
                <w:szCs w:val="22"/>
              </w:rPr>
              <w:t>Angaben</w:t>
            </w:r>
          </w:p>
        </w:tc>
        <w:tc>
          <w:tcPr>
            <w:tcW w:w="1463" w:type="dxa"/>
          </w:tcPr>
          <w:p w14:paraId="301CEF27" w14:textId="77777777" w:rsidR="00F32366" w:rsidRPr="00F1614C" w:rsidRDefault="00F32366" w:rsidP="00F32366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JA</w:t>
            </w:r>
          </w:p>
        </w:tc>
        <w:tc>
          <w:tcPr>
            <w:tcW w:w="1439" w:type="dxa"/>
          </w:tcPr>
          <w:p w14:paraId="610F6ADB" w14:textId="77777777" w:rsidR="00F32366" w:rsidRPr="00F1614C" w:rsidRDefault="00F32366" w:rsidP="00F32366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NEIN</w:t>
            </w:r>
          </w:p>
        </w:tc>
        <w:tc>
          <w:tcPr>
            <w:tcW w:w="3423" w:type="dxa"/>
          </w:tcPr>
          <w:p w14:paraId="27833C89" w14:textId="77777777" w:rsidR="00F32366" w:rsidRPr="00FE32FF" w:rsidRDefault="00F32366" w:rsidP="00F32366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FE32FF">
              <w:rPr>
                <w:rFonts w:ascii="Arial" w:hAnsi="Arial" w:cs="Arial"/>
                <w:b/>
                <w:sz w:val="22"/>
                <w:szCs w:val="22"/>
              </w:rPr>
              <w:t>In der Anlage beigefügt</w:t>
            </w:r>
          </w:p>
        </w:tc>
      </w:tr>
      <w:tr w:rsidR="007167FE" w:rsidRPr="001F29E7" w14:paraId="1C2F469D" w14:textId="77777777" w:rsidTr="000D58B1">
        <w:tc>
          <w:tcPr>
            <w:tcW w:w="3139" w:type="dxa"/>
          </w:tcPr>
          <w:p w14:paraId="15010DE0" w14:textId="77777777" w:rsidR="007167FE" w:rsidRPr="001F29E7" w:rsidRDefault="007167FE" w:rsidP="007167FE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1F29E7">
              <w:rPr>
                <w:rFonts w:ascii="Arial" w:hAnsi="Arial" w:cs="Arial"/>
                <w:sz w:val="22"/>
                <w:szCs w:val="22"/>
              </w:rPr>
              <w:t>Konformitätserklärung / Zertifikat</w:t>
            </w:r>
          </w:p>
        </w:tc>
        <w:tc>
          <w:tcPr>
            <w:tcW w:w="1463" w:type="dxa"/>
          </w:tcPr>
          <w:p w14:paraId="647E17A0" w14:textId="30424FD2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0E618A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Kontrollkästchen2"/>
            <w:r w:rsidRPr="000E618A">
              <w:rPr>
                <w:rFonts w:eastAsia="MS Gothic" w:cs="Arial"/>
                <w:bCs/>
              </w:rPr>
              <w:instrText xml:space="preserve"> FORMCHECKBOX </w:instrText>
            </w:r>
            <w:r w:rsidR="002F4B26" w:rsidRPr="000E618A">
              <w:rPr>
                <w:rFonts w:eastAsia="MS Gothic" w:cs="Arial"/>
                <w:bCs/>
              </w:rPr>
            </w:r>
            <w:r w:rsidRPr="000E618A">
              <w:rPr>
                <w:rFonts w:eastAsia="MS Gothic" w:cs="Arial"/>
                <w:bCs/>
              </w:rPr>
              <w:fldChar w:fldCharType="separate"/>
            </w:r>
            <w:r w:rsidRPr="000E618A">
              <w:rPr>
                <w:rFonts w:eastAsia="MS Gothic" w:cs="Arial"/>
                <w:bCs/>
              </w:rPr>
              <w:fldChar w:fldCharType="end"/>
            </w:r>
            <w:bookmarkEnd w:id="0"/>
          </w:p>
        </w:tc>
        <w:tc>
          <w:tcPr>
            <w:tcW w:w="1439" w:type="dxa"/>
          </w:tcPr>
          <w:p w14:paraId="545D3961" w14:textId="74A4A5A9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0E618A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18A">
              <w:rPr>
                <w:rFonts w:eastAsia="MS Gothic" w:cs="Arial"/>
                <w:bCs/>
              </w:rPr>
              <w:instrText xml:space="preserve"> FORMCHECKBOX </w:instrText>
            </w:r>
            <w:r w:rsidRPr="000E618A">
              <w:rPr>
                <w:rFonts w:eastAsia="MS Gothic" w:cs="Arial"/>
                <w:bCs/>
              </w:rPr>
            </w:r>
            <w:r w:rsidRPr="000E618A">
              <w:rPr>
                <w:rFonts w:eastAsia="MS Gothic" w:cs="Arial"/>
                <w:bCs/>
              </w:rPr>
              <w:fldChar w:fldCharType="separate"/>
            </w:r>
            <w:r w:rsidRPr="000E618A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3423" w:type="dxa"/>
          </w:tcPr>
          <w:p w14:paraId="176F196E" w14:textId="4A5CE0E2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103271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271">
              <w:rPr>
                <w:rFonts w:eastAsia="MS Gothic" w:cs="Arial"/>
                <w:bCs/>
              </w:rPr>
              <w:instrText xml:space="preserve"> FORMCHECKBOX </w:instrText>
            </w:r>
            <w:r w:rsidRPr="00103271">
              <w:rPr>
                <w:rFonts w:eastAsia="MS Gothic" w:cs="Arial"/>
                <w:bCs/>
              </w:rPr>
            </w:r>
            <w:r w:rsidRPr="00103271">
              <w:rPr>
                <w:rFonts w:eastAsia="MS Gothic" w:cs="Arial"/>
                <w:bCs/>
              </w:rPr>
              <w:fldChar w:fldCharType="separate"/>
            </w:r>
            <w:r w:rsidRPr="00103271">
              <w:rPr>
                <w:rFonts w:eastAsia="MS Gothic" w:cs="Arial"/>
                <w:bCs/>
              </w:rPr>
              <w:fldChar w:fldCharType="end"/>
            </w:r>
          </w:p>
        </w:tc>
      </w:tr>
      <w:tr w:rsidR="007167FE" w:rsidRPr="001F29E7" w14:paraId="531624FA" w14:textId="77777777" w:rsidTr="000D58B1">
        <w:tc>
          <w:tcPr>
            <w:tcW w:w="3139" w:type="dxa"/>
          </w:tcPr>
          <w:p w14:paraId="5CB4AA9C" w14:textId="77777777" w:rsidR="007167FE" w:rsidRPr="001F29E7" w:rsidRDefault="007167FE" w:rsidP="007167FE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1F29E7">
              <w:rPr>
                <w:rFonts w:ascii="Arial" w:hAnsi="Arial" w:cs="Arial"/>
                <w:sz w:val="22"/>
                <w:szCs w:val="22"/>
              </w:rPr>
              <w:t>Bedienungsanleitung bzw. Produktbeschreibung</w:t>
            </w:r>
          </w:p>
        </w:tc>
        <w:tc>
          <w:tcPr>
            <w:tcW w:w="1463" w:type="dxa"/>
          </w:tcPr>
          <w:p w14:paraId="1A01F7A5" w14:textId="255EA55B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0E618A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18A">
              <w:rPr>
                <w:rFonts w:eastAsia="MS Gothic" w:cs="Arial"/>
                <w:bCs/>
              </w:rPr>
              <w:instrText xml:space="preserve"> FORMCHECKBOX </w:instrText>
            </w:r>
            <w:r w:rsidRPr="000E618A">
              <w:rPr>
                <w:rFonts w:eastAsia="MS Gothic" w:cs="Arial"/>
                <w:bCs/>
              </w:rPr>
            </w:r>
            <w:r w:rsidRPr="000E618A">
              <w:rPr>
                <w:rFonts w:eastAsia="MS Gothic" w:cs="Arial"/>
                <w:bCs/>
              </w:rPr>
              <w:fldChar w:fldCharType="separate"/>
            </w:r>
            <w:r w:rsidRPr="000E618A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1439" w:type="dxa"/>
          </w:tcPr>
          <w:p w14:paraId="588627AB" w14:textId="6B743DED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0E618A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18A">
              <w:rPr>
                <w:rFonts w:eastAsia="MS Gothic" w:cs="Arial"/>
                <w:bCs/>
              </w:rPr>
              <w:instrText xml:space="preserve"> FORMCHECKBOX </w:instrText>
            </w:r>
            <w:r w:rsidRPr="000E618A">
              <w:rPr>
                <w:rFonts w:eastAsia="MS Gothic" w:cs="Arial"/>
                <w:bCs/>
              </w:rPr>
            </w:r>
            <w:r w:rsidRPr="000E618A">
              <w:rPr>
                <w:rFonts w:eastAsia="MS Gothic" w:cs="Arial"/>
                <w:bCs/>
              </w:rPr>
              <w:fldChar w:fldCharType="separate"/>
            </w:r>
            <w:r w:rsidRPr="000E618A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3423" w:type="dxa"/>
          </w:tcPr>
          <w:p w14:paraId="2DACA3D6" w14:textId="682C0AAD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103271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271">
              <w:rPr>
                <w:rFonts w:eastAsia="MS Gothic" w:cs="Arial"/>
                <w:bCs/>
              </w:rPr>
              <w:instrText xml:space="preserve"> FORMCHECKBOX </w:instrText>
            </w:r>
            <w:r w:rsidRPr="00103271">
              <w:rPr>
                <w:rFonts w:eastAsia="MS Gothic" w:cs="Arial"/>
                <w:bCs/>
              </w:rPr>
            </w:r>
            <w:r w:rsidRPr="00103271">
              <w:rPr>
                <w:rFonts w:eastAsia="MS Gothic" w:cs="Arial"/>
                <w:bCs/>
              </w:rPr>
              <w:fldChar w:fldCharType="separate"/>
            </w:r>
            <w:r w:rsidRPr="00103271">
              <w:rPr>
                <w:rFonts w:eastAsia="MS Gothic" w:cs="Arial"/>
                <w:bCs/>
              </w:rPr>
              <w:fldChar w:fldCharType="end"/>
            </w:r>
          </w:p>
        </w:tc>
      </w:tr>
      <w:tr w:rsidR="007167FE" w:rsidRPr="001F29E7" w14:paraId="6D4DC1F3" w14:textId="77777777" w:rsidTr="000D58B1">
        <w:tc>
          <w:tcPr>
            <w:tcW w:w="3139" w:type="dxa"/>
          </w:tcPr>
          <w:p w14:paraId="13957BAA" w14:textId="77777777" w:rsidR="007167FE" w:rsidRPr="001F29E7" w:rsidRDefault="007167FE" w:rsidP="007167F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29E7">
              <w:rPr>
                <w:rFonts w:ascii="Arial" w:hAnsi="Arial" w:cs="Arial"/>
                <w:sz w:val="22"/>
                <w:szCs w:val="22"/>
              </w:rPr>
              <w:t>Aufbereitungsanleitung</w:t>
            </w:r>
          </w:p>
        </w:tc>
        <w:tc>
          <w:tcPr>
            <w:tcW w:w="1463" w:type="dxa"/>
          </w:tcPr>
          <w:p w14:paraId="68B5F15C" w14:textId="3AFA6B80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0E618A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18A">
              <w:rPr>
                <w:rFonts w:eastAsia="MS Gothic" w:cs="Arial"/>
                <w:bCs/>
              </w:rPr>
              <w:instrText xml:space="preserve"> FORMCHECKBOX </w:instrText>
            </w:r>
            <w:r w:rsidRPr="000E618A">
              <w:rPr>
                <w:rFonts w:eastAsia="MS Gothic" w:cs="Arial"/>
                <w:bCs/>
              </w:rPr>
            </w:r>
            <w:r w:rsidRPr="000E618A">
              <w:rPr>
                <w:rFonts w:eastAsia="MS Gothic" w:cs="Arial"/>
                <w:bCs/>
              </w:rPr>
              <w:fldChar w:fldCharType="separate"/>
            </w:r>
            <w:r w:rsidRPr="000E618A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1439" w:type="dxa"/>
          </w:tcPr>
          <w:p w14:paraId="26F95700" w14:textId="65789EE9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0E618A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18A">
              <w:rPr>
                <w:rFonts w:eastAsia="MS Gothic" w:cs="Arial"/>
                <w:bCs/>
              </w:rPr>
              <w:instrText xml:space="preserve"> FORMCHECKBOX </w:instrText>
            </w:r>
            <w:r w:rsidRPr="000E618A">
              <w:rPr>
                <w:rFonts w:eastAsia="MS Gothic" w:cs="Arial"/>
                <w:bCs/>
              </w:rPr>
            </w:r>
            <w:r w:rsidRPr="000E618A">
              <w:rPr>
                <w:rFonts w:eastAsia="MS Gothic" w:cs="Arial"/>
                <w:bCs/>
              </w:rPr>
              <w:fldChar w:fldCharType="separate"/>
            </w:r>
            <w:r w:rsidRPr="000E618A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3423" w:type="dxa"/>
          </w:tcPr>
          <w:p w14:paraId="468B6926" w14:textId="7CA2811C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103271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271">
              <w:rPr>
                <w:rFonts w:eastAsia="MS Gothic" w:cs="Arial"/>
                <w:bCs/>
              </w:rPr>
              <w:instrText xml:space="preserve"> FORMCHECKBOX </w:instrText>
            </w:r>
            <w:r w:rsidRPr="00103271">
              <w:rPr>
                <w:rFonts w:eastAsia="MS Gothic" w:cs="Arial"/>
                <w:bCs/>
              </w:rPr>
            </w:r>
            <w:r w:rsidRPr="00103271">
              <w:rPr>
                <w:rFonts w:eastAsia="MS Gothic" w:cs="Arial"/>
                <w:bCs/>
              </w:rPr>
              <w:fldChar w:fldCharType="separate"/>
            </w:r>
            <w:r w:rsidRPr="00103271">
              <w:rPr>
                <w:rFonts w:eastAsia="MS Gothic" w:cs="Arial"/>
                <w:bCs/>
              </w:rPr>
              <w:fldChar w:fldCharType="end"/>
            </w:r>
          </w:p>
        </w:tc>
      </w:tr>
      <w:tr w:rsidR="007167FE" w:rsidRPr="001F29E7" w14:paraId="68BA596C" w14:textId="77777777" w:rsidTr="000D58B1">
        <w:tc>
          <w:tcPr>
            <w:tcW w:w="3139" w:type="dxa"/>
          </w:tcPr>
          <w:p w14:paraId="5B167DBD" w14:textId="77777777" w:rsidR="007167FE" w:rsidRPr="001F29E7" w:rsidRDefault="007167FE" w:rsidP="007167FE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1F29E7">
              <w:rPr>
                <w:rFonts w:ascii="Arial" w:hAnsi="Arial" w:cs="Arial"/>
                <w:sz w:val="22"/>
                <w:szCs w:val="22"/>
              </w:rPr>
              <w:t>Demontage bzw. Montage zur Aufbereitung notwendig</w:t>
            </w:r>
          </w:p>
        </w:tc>
        <w:tc>
          <w:tcPr>
            <w:tcW w:w="1463" w:type="dxa"/>
          </w:tcPr>
          <w:p w14:paraId="08E29C3F" w14:textId="33FAE65E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0E618A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18A">
              <w:rPr>
                <w:rFonts w:eastAsia="MS Gothic" w:cs="Arial"/>
                <w:bCs/>
              </w:rPr>
              <w:instrText xml:space="preserve"> FORMCHECKBOX </w:instrText>
            </w:r>
            <w:r w:rsidRPr="000E618A">
              <w:rPr>
                <w:rFonts w:eastAsia="MS Gothic" w:cs="Arial"/>
                <w:bCs/>
              </w:rPr>
            </w:r>
            <w:r w:rsidRPr="000E618A">
              <w:rPr>
                <w:rFonts w:eastAsia="MS Gothic" w:cs="Arial"/>
                <w:bCs/>
              </w:rPr>
              <w:fldChar w:fldCharType="separate"/>
            </w:r>
            <w:r w:rsidRPr="000E618A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1439" w:type="dxa"/>
          </w:tcPr>
          <w:p w14:paraId="7890D588" w14:textId="5F754D8C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0E618A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18A">
              <w:rPr>
                <w:rFonts w:eastAsia="MS Gothic" w:cs="Arial"/>
                <w:bCs/>
              </w:rPr>
              <w:instrText xml:space="preserve"> FORMCHECKBOX </w:instrText>
            </w:r>
            <w:r w:rsidRPr="000E618A">
              <w:rPr>
                <w:rFonts w:eastAsia="MS Gothic" w:cs="Arial"/>
                <w:bCs/>
              </w:rPr>
            </w:r>
            <w:r w:rsidRPr="000E618A">
              <w:rPr>
                <w:rFonts w:eastAsia="MS Gothic" w:cs="Arial"/>
                <w:bCs/>
              </w:rPr>
              <w:fldChar w:fldCharType="separate"/>
            </w:r>
            <w:r w:rsidRPr="000E618A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3423" w:type="dxa"/>
          </w:tcPr>
          <w:p w14:paraId="675CA888" w14:textId="01400F74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103271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271">
              <w:rPr>
                <w:rFonts w:eastAsia="MS Gothic" w:cs="Arial"/>
                <w:bCs/>
              </w:rPr>
              <w:instrText xml:space="preserve"> FORMCHECKBOX </w:instrText>
            </w:r>
            <w:r w:rsidRPr="00103271">
              <w:rPr>
                <w:rFonts w:eastAsia="MS Gothic" w:cs="Arial"/>
                <w:bCs/>
              </w:rPr>
            </w:r>
            <w:r w:rsidRPr="00103271">
              <w:rPr>
                <w:rFonts w:eastAsia="MS Gothic" w:cs="Arial"/>
                <w:bCs/>
              </w:rPr>
              <w:fldChar w:fldCharType="separate"/>
            </w:r>
            <w:r w:rsidRPr="00103271">
              <w:rPr>
                <w:rFonts w:eastAsia="MS Gothic" w:cs="Arial"/>
                <w:bCs/>
              </w:rPr>
              <w:fldChar w:fldCharType="end"/>
            </w:r>
          </w:p>
        </w:tc>
      </w:tr>
      <w:tr w:rsidR="007167FE" w:rsidRPr="001F29E7" w14:paraId="053DD6A4" w14:textId="77777777" w:rsidTr="000D58B1">
        <w:tc>
          <w:tcPr>
            <w:tcW w:w="3139" w:type="dxa"/>
          </w:tcPr>
          <w:p w14:paraId="50057347" w14:textId="77777777" w:rsidR="007167FE" w:rsidRPr="001F29E7" w:rsidRDefault="007167FE" w:rsidP="007167FE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Wartung bzw. regelmäßige Prüfung notwendig</w:t>
            </w:r>
          </w:p>
        </w:tc>
        <w:tc>
          <w:tcPr>
            <w:tcW w:w="1463" w:type="dxa"/>
          </w:tcPr>
          <w:p w14:paraId="7C244BF9" w14:textId="3B6467F6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0E618A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18A">
              <w:rPr>
                <w:rFonts w:eastAsia="MS Gothic" w:cs="Arial"/>
                <w:bCs/>
              </w:rPr>
              <w:instrText xml:space="preserve"> FORMCHECKBOX </w:instrText>
            </w:r>
            <w:r w:rsidRPr="000E618A">
              <w:rPr>
                <w:rFonts w:eastAsia="MS Gothic" w:cs="Arial"/>
                <w:bCs/>
              </w:rPr>
            </w:r>
            <w:r w:rsidRPr="000E618A">
              <w:rPr>
                <w:rFonts w:eastAsia="MS Gothic" w:cs="Arial"/>
                <w:bCs/>
              </w:rPr>
              <w:fldChar w:fldCharType="separate"/>
            </w:r>
            <w:r w:rsidRPr="000E618A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1439" w:type="dxa"/>
          </w:tcPr>
          <w:p w14:paraId="17837FDA" w14:textId="322CEC32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0E618A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18A">
              <w:rPr>
                <w:rFonts w:eastAsia="MS Gothic" w:cs="Arial"/>
                <w:bCs/>
              </w:rPr>
              <w:instrText xml:space="preserve"> FORMCHECKBOX </w:instrText>
            </w:r>
            <w:r w:rsidRPr="000E618A">
              <w:rPr>
                <w:rFonts w:eastAsia="MS Gothic" w:cs="Arial"/>
                <w:bCs/>
              </w:rPr>
            </w:r>
            <w:r w:rsidRPr="000E618A">
              <w:rPr>
                <w:rFonts w:eastAsia="MS Gothic" w:cs="Arial"/>
                <w:bCs/>
              </w:rPr>
              <w:fldChar w:fldCharType="separate"/>
            </w:r>
            <w:r w:rsidRPr="000E618A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3423" w:type="dxa"/>
          </w:tcPr>
          <w:p w14:paraId="2ACC935B" w14:textId="119D876C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103271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271">
              <w:rPr>
                <w:rFonts w:eastAsia="MS Gothic" w:cs="Arial"/>
                <w:bCs/>
              </w:rPr>
              <w:instrText xml:space="preserve"> FORMCHECKBOX </w:instrText>
            </w:r>
            <w:r w:rsidRPr="00103271">
              <w:rPr>
                <w:rFonts w:eastAsia="MS Gothic" w:cs="Arial"/>
                <w:bCs/>
              </w:rPr>
            </w:r>
            <w:r w:rsidRPr="00103271">
              <w:rPr>
                <w:rFonts w:eastAsia="MS Gothic" w:cs="Arial"/>
                <w:bCs/>
              </w:rPr>
              <w:fldChar w:fldCharType="separate"/>
            </w:r>
            <w:r w:rsidRPr="00103271">
              <w:rPr>
                <w:rFonts w:eastAsia="MS Gothic" w:cs="Arial"/>
                <w:bCs/>
              </w:rPr>
              <w:fldChar w:fldCharType="end"/>
            </w:r>
          </w:p>
        </w:tc>
      </w:tr>
      <w:tr w:rsidR="007167FE" w:rsidRPr="001F29E7" w14:paraId="68A7765D" w14:textId="77777777" w:rsidTr="000D58B1">
        <w:tc>
          <w:tcPr>
            <w:tcW w:w="3139" w:type="dxa"/>
          </w:tcPr>
          <w:p w14:paraId="305FF71E" w14:textId="77777777" w:rsidR="007167FE" w:rsidRDefault="007167FE" w:rsidP="007167FE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Beschränkung der Anzahl der Aufbereitungen</w:t>
            </w:r>
          </w:p>
        </w:tc>
        <w:tc>
          <w:tcPr>
            <w:tcW w:w="1463" w:type="dxa"/>
          </w:tcPr>
          <w:p w14:paraId="6C9813CF" w14:textId="15F50A9B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0E618A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18A">
              <w:rPr>
                <w:rFonts w:eastAsia="MS Gothic" w:cs="Arial"/>
                <w:bCs/>
              </w:rPr>
              <w:instrText xml:space="preserve"> FORMCHECKBOX </w:instrText>
            </w:r>
            <w:r w:rsidRPr="000E618A">
              <w:rPr>
                <w:rFonts w:eastAsia="MS Gothic" w:cs="Arial"/>
                <w:bCs/>
              </w:rPr>
            </w:r>
            <w:r w:rsidRPr="000E618A">
              <w:rPr>
                <w:rFonts w:eastAsia="MS Gothic" w:cs="Arial"/>
                <w:bCs/>
              </w:rPr>
              <w:fldChar w:fldCharType="separate"/>
            </w:r>
            <w:r w:rsidRPr="000E618A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1439" w:type="dxa"/>
          </w:tcPr>
          <w:p w14:paraId="213CEB34" w14:textId="006E0911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0E618A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18A">
              <w:rPr>
                <w:rFonts w:eastAsia="MS Gothic" w:cs="Arial"/>
                <w:bCs/>
              </w:rPr>
              <w:instrText xml:space="preserve"> FORMCHECKBOX </w:instrText>
            </w:r>
            <w:r w:rsidRPr="000E618A">
              <w:rPr>
                <w:rFonts w:eastAsia="MS Gothic" w:cs="Arial"/>
                <w:bCs/>
              </w:rPr>
            </w:r>
            <w:r w:rsidRPr="000E618A">
              <w:rPr>
                <w:rFonts w:eastAsia="MS Gothic" w:cs="Arial"/>
                <w:bCs/>
              </w:rPr>
              <w:fldChar w:fldCharType="separate"/>
            </w:r>
            <w:r w:rsidRPr="000E618A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3423" w:type="dxa"/>
          </w:tcPr>
          <w:p w14:paraId="1DEAC046" w14:textId="77777777" w:rsidR="007167FE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Anzahl der Zyklen</w:t>
            </w:r>
          </w:p>
          <w:p w14:paraId="3917FF3C" w14:textId="51DF04B0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</w:tbl>
    <w:p w14:paraId="7B74B841" w14:textId="77777777" w:rsidR="0012570F" w:rsidRDefault="0012570F" w:rsidP="00DC13D0">
      <w:pPr>
        <w:rPr>
          <w:rFonts w:ascii="Arial" w:hAnsi="Arial" w:cs="Arial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9"/>
        <w:gridCol w:w="1463"/>
        <w:gridCol w:w="1439"/>
        <w:gridCol w:w="3423"/>
      </w:tblGrid>
      <w:tr w:rsidR="0057588C" w:rsidRPr="001F29E7" w14:paraId="2AE2A95C" w14:textId="77777777" w:rsidTr="00756C2B">
        <w:tc>
          <w:tcPr>
            <w:tcW w:w="3139" w:type="dxa"/>
          </w:tcPr>
          <w:p w14:paraId="47CD9A16" w14:textId="77777777" w:rsidR="0057588C" w:rsidRPr="00F1614C" w:rsidRDefault="0057588C" w:rsidP="00756C2B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F1614C">
              <w:rPr>
                <w:rFonts w:ascii="Arial" w:hAnsi="Arial" w:cs="Arial"/>
                <w:b/>
                <w:sz w:val="22"/>
                <w:szCs w:val="22"/>
              </w:rPr>
              <w:t>Angaben</w:t>
            </w:r>
          </w:p>
        </w:tc>
        <w:tc>
          <w:tcPr>
            <w:tcW w:w="1463" w:type="dxa"/>
          </w:tcPr>
          <w:p w14:paraId="359D1D3A" w14:textId="77777777" w:rsidR="0057588C" w:rsidRPr="00F1614C" w:rsidRDefault="0057588C" w:rsidP="00756C2B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JA</w:t>
            </w:r>
          </w:p>
        </w:tc>
        <w:tc>
          <w:tcPr>
            <w:tcW w:w="1439" w:type="dxa"/>
          </w:tcPr>
          <w:p w14:paraId="67770EBD" w14:textId="77777777" w:rsidR="0057588C" w:rsidRPr="00F1614C" w:rsidRDefault="0057588C" w:rsidP="00756C2B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NEIN</w:t>
            </w:r>
          </w:p>
        </w:tc>
        <w:tc>
          <w:tcPr>
            <w:tcW w:w="3423" w:type="dxa"/>
          </w:tcPr>
          <w:p w14:paraId="5D7D4C3D" w14:textId="77777777" w:rsidR="0057588C" w:rsidRPr="00F1614C" w:rsidRDefault="0057588C" w:rsidP="00756C2B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F1614C">
              <w:rPr>
                <w:rFonts w:ascii="Arial" w:hAnsi="Arial" w:cs="Arial"/>
                <w:b/>
                <w:sz w:val="22"/>
                <w:szCs w:val="22"/>
              </w:rPr>
              <w:t>In der Anlage beigefügt</w:t>
            </w:r>
          </w:p>
        </w:tc>
      </w:tr>
      <w:tr w:rsidR="007167FE" w:rsidRPr="001F29E7" w14:paraId="202031D5" w14:textId="77777777" w:rsidTr="00756C2B">
        <w:tc>
          <w:tcPr>
            <w:tcW w:w="3139" w:type="dxa"/>
          </w:tcPr>
          <w:p w14:paraId="54880929" w14:textId="77777777" w:rsidR="007167FE" w:rsidRPr="001F29E7" w:rsidRDefault="007167FE" w:rsidP="007167FE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Einsatz alkal. Reiniger </w:t>
            </w:r>
            <w:r w:rsidRPr="00381C3C">
              <w:rPr>
                <w:rFonts w:ascii="Arial" w:hAnsi="Arial" w:cs="Arial"/>
                <w:sz w:val="18"/>
                <w:szCs w:val="18"/>
              </w:rPr>
              <w:t>Thermosept Xtra ezymatic cleaner, 0,5 %</w:t>
            </w:r>
          </w:p>
        </w:tc>
        <w:tc>
          <w:tcPr>
            <w:tcW w:w="1463" w:type="dxa"/>
          </w:tcPr>
          <w:p w14:paraId="01D44277" w14:textId="7A5EFA77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AB79A6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A6">
              <w:rPr>
                <w:rFonts w:eastAsia="MS Gothic" w:cs="Arial"/>
                <w:bCs/>
              </w:rPr>
              <w:instrText xml:space="preserve"> FORMCHECKBOX </w:instrText>
            </w:r>
            <w:r w:rsidRPr="00AB79A6">
              <w:rPr>
                <w:rFonts w:eastAsia="MS Gothic" w:cs="Arial"/>
                <w:bCs/>
              </w:rPr>
            </w:r>
            <w:r w:rsidRPr="00AB79A6">
              <w:rPr>
                <w:rFonts w:eastAsia="MS Gothic" w:cs="Arial"/>
                <w:bCs/>
              </w:rPr>
              <w:fldChar w:fldCharType="separate"/>
            </w:r>
            <w:r w:rsidRPr="00AB79A6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1439" w:type="dxa"/>
          </w:tcPr>
          <w:p w14:paraId="4706772B" w14:textId="0B44C941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AB79A6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A6">
              <w:rPr>
                <w:rFonts w:eastAsia="MS Gothic" w:cs="Arial"/>
                <w:bCs/>
              </w:rPr>
              <w:instrText xml:space="preserve"> FORMCHECKBOX </w:instrText>
            </w:r>
            <w:r w:rsidRPr="00AB79A6">
              <w:rPr>
                <w:rFonts w:eastAsia="MS Gothic" w:cs="Arial"/>
                <w:bCs/>
              </w:rPr>
            </w:r>
            <w:r w:rsidRPr="00AB79A6">
              <w:rPr>
                <w:rFonts w:eastAsia="MS Gothic" w:cs="Arial"/>
                <w:bCs/>
              </w:rPr>
              <w:fldChar w:fldCharType="separate"/>
            </w:r>
            <w:r w:rsidRPr="00AB79A6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3423" w:type="dxa"/>
          </w:tcPr>
          <w:p w14:paraId="5E167F58" w14:textId="6378157A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AB79A6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A6">
              <w:rPr>
                <w:rFonts w:eastAsia="MS Gothic" w:cs="Arial"/>
                <w:bCs/>
              </w:rPr>
              <w:instrText xml:space="preserve"> FORMCHECKBOX </w:instrText>
            </w:r>
            <w:r w:rsidRPr="00AB79A6">
              <w:rPr>
                <w:rFonts w:eastAsia="MS Gothic" w:cs="Arial"/>
                <w:bCs/>
              </w:rPr>
            </w:r>
            <w:r w:rsidRPr="00AB79A6">
              <w:rPr>
                <w:rFonts w:eastAsia="MS Gothic" w:cs="Arial"/>
                <w:bCs/>
              </w:rPr>
              <w:fldChar w:fldCharType="separate"/>
            </w:r>
            <w:r w:rsidRPr="00AB79A6">
              <w:rPr>
                <w:rFonts w:eastAsia="MS Gothic" w:cs="Arial"/>
                <w:bCs/>
              </w:rPr>
              <w:fldChar w:fldCharType="end"/>
            </w:r>
          </w:p>
        </w:tc>
      </w:tr>
      <w:tr w:rsidR="007167FE" w:rsidRPr="001F29E7" w14:paraId="3282F760" w14:textId="77777777" w:rsidTr="00756C2B">
        <w:tc>
          <w:tcPr>
            <w:tcW w:w="3139" w:type="dxa"/>
          </w:tcPr>
          <w:p w14:paraId="0E246A36" w14:textId="77777777" w:rsidR="007167FE" w:rsidRPr="001F29E7" w:rsidRDefault="007167FE" w:rsidP="007167FE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Maschinelle Aufbereitung im RDG-E möglich</w:t>
            </w:r>
          </w:p>
        </w:tc>
        <w:tc>
          <w:tcPr>
            <w:tcW w:w="1463" w:type="dxa"/>
          </w:tcPr>
          <w:p w14:paraId="260B4514" w14:textId="28BB947A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AB79A6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A6">
              <w:rPr>
                <w:rFonts w:eastAsia="MS Gothic" w:cs="Arial"/>
                <w:bCs/>
              </w:rPr>
              <w:instrText xml:space="preserve"> FORMCHECKBOX </w:instrText>
            </w:r>
            <w:r w:rsidRPr="00AB79A6">
              <w:rPr>
                <w:rFonts w:eastAsia="MS Gothic" w:cs="Arial"/>
                <w:bCs/>
              </w:rPr>
            </w:r>
            <w:r w:rsidRPr="00AB79A6">
              <w:rPr>
                <w:rFonts w:eastAsia="MS Gothic" w:cs="Arial"/>
                <w:bCs/>
              </w:rPr>
              <w:fldChar w:fldCharType="separate"/>
            </w:r>
            <w:r w:rsidRPr="00AB79A6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1439" w:type="dxa"/>
          </w:tcPr>
          <w:p w14:paraId="1965D13B" w14:textId="68E97171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AB79A6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A6">
              <w:rPr>
                <w:rFonts w:eastAsia="MS Gothic" w:cs="Arial"/>
                <w:bCs/>
              </w:rPr>
              <w:instrText xml:space="preserve"> FORMCHECKBOX </w:instrText>
            </w:r>
            <w:r w:rsidRPr="00AB79A6">
              <w:rPr>
                <w:rFonts w:eastAsia="MS Gothic" w:cs="Arial"/>
                <w:bCs/>
              </w:rPr>
            </w:r>
            <w:r w:rsidRPr="00AB79A6">
              <w:rPr>
                <w:rFonts w:eastAsia="MS Gothic" w:cs="Arial"/>
                <w:bCs/>
              </w:rPr>
              <w:fldChar w:fldCharType="separate"/>
            </w:r>
            <w:r w:rsidRPr="00AB79A6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3423" w:type="dxa"/>
          </w:tcPr>
          <w:p w14:paraId="72188A6A" w14:textId="10DCCF9A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AB79A6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A6">
              <w:rPr>
                <w:rFonts w:eastAsia="MS Gothic" w:cs="Arial"/>
                <w:bCs/>
              </w:rPr>
              <w:instrText xml:space="preserve"> FORMCHECKBOX </w:instrText>
            </w:r>
            <w:r w:rsidRPr="00AB79A6">
              <w:rPr>
                <w:rFonts w:eastAsia="MS Gothic" w:cs="Arial"/>
                <w:bCs/>
              </w:rPr>
            </w:r>
            <w:r w:rsidRPr="00AB79A6">
              <w:rPr>
                <w:rFonts w:eastAsia="MS Gothic" w:cs="Arial"/>
                <w:bCs/>
              </w:rPr>
              <w:fldChar w:fldCharType="separate"/>
            </w:r>
            <w:r w:rsidRPr="00AB79A6">
              <w:rPr>
                <w:rFonts w:eastAsia="MS Gothic" w:cs="Arial"/>
                <w:bCs/>
              </w:rPr>
              <w:fldChar w:fldCharType="end"/>
            </w:r>
          </w:p>
        </w:tc>
      </w:tr>
      <w:tr w:rsidR="007167FE" w:rsidRPr="001F29E7" w14:paraId="71574B84" w14:textId="77777777" w:rsidTr="00756C2B">
        <w:tc>
          <w:tcPr>
            <w:tcW w:w="3139" w:type="dxa"/>
          </w:tcPr>
          <w:p w14:paraId="6558E2E2" w14:textId="77777777" w:rsidR="007167FE" w:rsidRPr="001F29E7" w:rsidRDefault="007167FE" w:rsidP="007167F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Ausschluss bestimmter Chemikalien notwendig</w:t>
            </w:r>
          </w:p>
        </w:tc>
        <w:tc>
          <w:tcPr>
            <w:tcW w:w="1463" w:type="dxa"/>
          </w:tcPr>
          <w:p w14:paraId="1E04DD1B" w14:textId="3F3BDFDE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AB79A6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A6">
              <w:rPr>
                <w:rFonts w:eastAsia="MS Gothic" w:cs="Arial"/>
                <w:bCs/>
              </w:rPr>
              <w:instrText xml:space="preserve"> FORMCHECKBOX </w:instrText>
            </w:r>
            <w:r w:rsidRPr="00AB79A6">
              <w:rPr>
                <w:rFonts w:eastAsia="MS Gothic" w:cs="Arial"/>
                <w:bCs/>
              </w:rPr>
            </w:r>
            <w:r w:rsidRPr="00AB79A6">
              <w:rPr>
                <w:rFonts w:eastAsia="MS Gothic" w:cs="Arial"/>
                <w:bCs/>
              </w:rPr>
              <w:fldChar w:fldCharType="separate"/>
            </w:r>
            <w:r w:rsidRPr="00AB79A6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1439" w:type="dxa"/>
          </w:tcPr>
          <w:p w14:paraId="3BA328F4" w14:textId="5EB1EA0B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AB79A6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A6">
              <w:rPr>
                <w:rFonts w:eastAsia="MS Gothic" w:cs="Arial"/>
                <w:bCs/>
              </w:rPr>
              <w:instrText xml:space="preserve"> FORMCHECKBOX </w:instrText>
            </w:r>
            <w:r w:rsidRPr="00AB79A6">
              <w:rPr>
                <w:rFonts w:eastAsia="MS Gothic" w:cs="Arial"/>
                <w:bCs/>
              </w:rPr>
            </w:r>
            <w:r w:rsidRPr="00AB79A6">
              <w:rPr>
                <w:rFonts w:eastAsia="MS Gothic" w:cs="Arial"/>
                <w:bCs/>
              </w:rPr>
              <w:fldChar w:fldCharType="separate"/>
            </w:r>
            <w:r w:rsidRPr="00AB79A6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3423" w:type="dxa"/>
          </w:tcPr>
          <w:p w14:paraId="7D66F1CD" w14:textId="0214F81A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AB79A6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A6">
              <w:rPr>
                <w:rFonts w:eastAsia="MS Gothic" w:cs="Arial"/>
                <w:bCs/>
              </w:rPr>
              <w:instrText xml:space="preserve"> FORMCHECKBOX </w:instrText>
            </w:r>
            <w:r w:rsidRPr="00AB79A6">
              <w:rPr>
                <w:rFonts w:eastAsia="MS Gothic" w:cs="Arial"/>
                <w:bCs/>
              </w:rPr>
            </w:r>
            <w:r w:rsidRPr="00AB79A6">
              <w:rPr>
                <w:rFonts w:eastAsia="MS Gothic" w:cs="Arial"/>
                <w:bCs/>
              </w:rPr>
              <w:fldChar w:fldCharType="separate"/>
            </w:r>
            <w:r w:rsidRPr="00AB79A6">
              <w:rPr>
                <w:rFonts w:eastAsia="MS Gothic" w:cs="Arial"/>
                <w:bCs/>
              </w:rPr>
              <w:fldChar w:fldCharType="end"/>
            </w:r>
          </w:p>
        </w:tc>
      </w:tr>
      <w:tr w:rsidR="007167FE" w:rsidRPr="001F29E7" w14:paraId="43FE0C70" w14:textId="77777777" w:rsidTr="00756C2B">
        <w:tc>
          <w:tcPr>
            <w:tcW w:w="3139" w:type="dxa"/>
          </w:tcPr>
          <w:p w14:paraId="3CF90582" w14:textId="77777777" w:rsidR="007167FE" w:rsidRPr="001F29E7" w:rsidRDefault="007167FE" w:rsidP="007167FE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Lagerungshilfen </w:t>
            </w:r>
          </w:p>
        </w:tc>
        <w:tc>
          <w:tcPr>
            <w:tcW w:w="1463" w:type="dxa"/>
          </w:tcPr>
          <w:p w14:paraId="38551E20" w14:textId="77080F6D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AB79A6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A6">
              <w:rPr>
                <w:rFonts w:eastAsia="MS Gothic" w:cs="Arial"/>
                <w:bCs/>
              </w:rPr>
              <w:instrText xml:space="preserve"> FORMCHECKBOX </w:instrText>
            </w:r>
            <w:r w:rsidRPr="00AB79A6">
              <w:rPr>
                <w:rFonts w:eastAsia="MS Gothic" w:cs="Arial"/>
                <w:bCs/>
              </w:rPr>
            </w:r>
            <w:r w:rsidRPr="00AB79A6">
              <w:rPr>
                <w:rFonts w:eastAsia="MS Gothic" w:cs="Arial"/>
                <w:bCs/>
              </w:rPr>
              <w:fldChar w:fldCharType="separate"/>
            </w:r>
            <w:r w:rsidRPr="00AB79A6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1439" w:type="dxa"/>
          </w:tcPr>
          <w:p w14:paraId="3471798F" w14:textId="6A6C9AB6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AB79A6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A6">
              <w:rPr>
                <w:rFonts w:eastAsia="MS Gothic" w:cs="Arial"/>
                <w:bCs/>
              </w:rPr>
              <w:instrText xml:space="preserve"> FORMCHECKBOX </w:instrText>
            </w:r>
            <w:r w:rsidRPr="00AB79A6">
              <w:rPr>
                <w:rFonts w:eastAsia="MS Gothic" w:cs="Arial"/>
                <w:bCs/>
              </w:rPr>
            </w:r>
            <w:r w:rsidRPr="00AB79A6">
              <w:rPr>
                <w:rFonts w:eastAsia="MS Gothic" w:cs="Arial"/>
                <w:bCs/>
              </w:rPr>
              <w:fldChar w:fldCharType="separate"/>
            </w:r>
            <w:r w:rsidRPr="00AB79A6">
              <w:rPr>
                <w:rFonts w:eastAsia="MS Gothic" w:cs="Arial"/>
                <w:bCs/>
              </w:rPr>
              <w:fldChar w:fldCharType="end"/>
            </w:r>
          </w:p>
        </w:tc>
        <w:tc>
          <w:tcPr>
            <w:tcW w:w="3423" w:type="dxa"/>
          </w:tcPr>
          <w:p w14:paraId="005124D1" w14:textId="797EB6EA" w:rsidR="007167FE" w:rsidRPr="001F29E7" w:rsidRDefault="007167FE" w:rsidP="007167FE">
            <w:pPr>
              <w:rPr>
                <w:rFonts w:ascii="Arial" w:hAnsi="Arial" w:cs="Arial"/>
                <w:sz w:val="22"/>
                <w:szCs w:val="22"/>
              </w:rPr>
            </w:pPr>
            <w:r w:rsidRPr="00AB79A6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A6">
              <w:rPr>
                <w:rFonts w:eastAsia="MS Gothic" w:cs="Arial"/>
                <w:bCs/>
              </w:rPr>
              <w:instrText xml:space="preserve"> FORMCHECKBOX </w:instrText>
            </w:r>
            <w:r w:rsidRPr="00AB79A6">
              <w:rPr>
                <w:rFonts w:eastAsia="MS Gothic" w:cs="Arial"/>
                <w:bCs/>
              </w:rPr>
            </w:r>
            <w:r w:rsidRPr="00AB79A6">
              <w:rPr>
                <w:rFonts w:eastAsia="MS Gothic" w:cs="Arial"/>
                <w:bCs/>
              </w:rPr>
              <w:fldChar w:fldCharType="separate"/>
            </w:r>
            <w:r w:rsidRPr="00AB79A6">
              <w:rPr>
                <w:rFonts w:eastAsia="MS Gothic" w:cs="Arial"/>
                <w:bCs/>
              </w:rPr>
              <w:fldChar w:fldCharType="end"/>
            </w:r>
          </w:p>
        </w:tc>
      </w:tr>
    </w:tbl>
    <w:p w14:paraId="04300C78" w14:textId="0A37D51F" w:rsidR="0098143B" w:rsidRDefault="0098143B" w:rsidP="00DC13D0">
      <w:pPr>
        <w:rPr>
          <w:rFonts w:ascii="Arial" w:hAnsi="Arial" w:cs="Arial"/>
          <w:sz w:val="22"/>
          <w:szCs w:val="22"/>
        </w:rPr>
      </w:pPr>
    </w:p>
    <w:p w14:paraId="1AF7BF36" w14:textId="77777777" w:rsidR="0098143B" w:rsidRDefault="009814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D470FD9" w14:textId="77777777" w:rsidR="0012570F" w:rsidRDefault="0012570F" w:rsidP="00DC13D0">
      <w:pPr>
        <w:rPr>
          <w:rFonts w:ascii="Arial" w:hAnsi="Arial" w:cs="Arial"/>
          <w:sz w:val="22"/>
          <w:szCs w:val="22"/>
        </w:rPr>
      </w:pPr>
    </w:p>
    <w:p w14:paraId="425B090C" w14:textId="77777777" w:rsidR="009C144B" w:rsidRDefault="009C144B" w:rsidP="00DC13D0">
      <w:pPr>
        <w:rPr>
          <w:rFonts w:ascii="Arial" w:hAnsi="Arial" w:cs="Arial"/>
          <w:sz w:val="22"/>
          <w:szCs w:val="22"/>
        </w:rPr>
      </w:pPr>
    </w:p>
    <w:tbl>
      <w:tblPr>
        <w:tblW w:w="9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4"/>
        <w:gridCol w:w="7114"/>
      </w:tblGrid>
      <w:tr w:rsidR="007662B7" w14:paraId="1D395E32" w14:textId="77777777" w:rsidTr="00756C2B">
        <w:trPr>
          <w:cantSplit/>
        </w:trPr>
        <w:tc>
          <w:tcPr>
            <w:tcW w:w="2234" w:type="dxa"/>
          </w:tcPr>
          <w:p w14:paraId="3976E6B4" w14:textId="77777777" w:rsidR="007662B7" w:rsidRDefault="007662B7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17BA3">
              <w:rPr>
                <w:rFonts w:ascii="Arial Narrow" w:hAnsi="Arial Narrow"/>
                <w:b/>
                <w:bCs/>
                <w:sz w:val="22"/>
                <w:szCs w:val="22"/>
              </w:rPr>
              <w:t>Artikelbezeichnung</w:t>
            </w:r>
          </w:p>
          <w:p w14:paraId="217D5CF6" w14:textId="77777777" w:rsidR="007662B7" w:rsidRPr="00E17BA3" w:rsidRDefault="007662B7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u. Artikel-Nr.</w:t>
            </w:r>
            <w:r w:rsidRPr="00E17BA3">
              <w:rPr>
                <w:rFonts w:ascii="Arial Narrow" w:hAnsi="Arial Narro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14" w:type="dxa"/>
          </w:tcPr>
          <w:p w14:paraId="5665DF6E" w14:textId="49A96318" w:rsidR="007662B7" w:rsidRDefault="007662B7" w:rsidP="0098143B">
            <w:pPr>
              <w:pStyle w:val="Betreff"/>
              <w:spacing w:after="0"/>
            </w:pPr>
            <w:r>
              <w:rPr>
                <w:bCs/>
              </w:rPr>
              <w:t>*</w:t>
            </w:r>
            <w:r w:rsidR="0098143B">
              <w:rPr>
                <w:bCs/>
              </w:rPr>
              <w:t xml:space="preserve"> </w:t>
            </w:r>
            <w:r w:rsidR="0098143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8143B">
              <w:rPr>
                <w:rFonts w:ascii="Arial" w:hAnsi="Arial"/>
                <w:sz w:val="20"/>
              </w:rPr>
              <w:instrText xml:space="preserve"> FORMTEXT </w:instrText>
            </w:r>
            <w:r w:rsidR="0098143B">
              <w:rPr>
                <w:rFonts w:ascii="Arial" w:hAnsi="Arial"/>
                <w:sz w:val="20"/>
              </w:rPr>
            </w:r>
            <w:r w:rsidR="0098143B">
              <w:rPr>
                <w:rFonts w:ascii="Arial" w:hAnsi="Arial"/>
                <w:sz w:val="20"/>
              </w:rPr>
              <w:fldChar w:fldCharType="separate"/>
            </w:r>
            <w:r w:rsidR="0098143B">
              <w:rPr>
                <w:rFonts w:ascii="Arial" w:hAnsi="Arial"/>
                <w:noProof/>
                <w:sz w:val="20"/>
              </w:rPr>
              <w:t> </w:t>
            </w:r>
            <w:r w:rsidR="0098143B">
              <w:rPr>
                <w:rFonts w:ascii="Arial" w:hAnsi="Arial"/>
                <w:noProof/>
                <w:sz w:val="20"/>
              </w:rPr>
              <w:t> </w:t>
            </w:r>
            <w:r w:rsidR="0098143B">
              <w:rPr>
                <w:rFonts w:ascii="Arial" w:hAnsi="Arial"/>
                <w:noProof/>
                <w:sz w:val="20"/>
              </w:rPr>
              <w:t> </w:t>
            </w:r>
            <w:r w:rsidR="0098143B">
              <w:rPr>
                <w:rFonts w:ascii="Arial" w:hAnsi="Arial"/>
                <w:noProof/>
                <w:sz w:val="20"/>
              </w:rPr>
              <w:t> </w:t>
            </w:r>
            <w:r w:rsidR="0098143B">
              <w:rPr>
                <w:rFonts w:ascii="Arial" w:hAnsi="Arial"/>
                <w:noProof/>
                <w:sz w:val="20"/>
              </w:rPr>
              <w:t> </w:t>
            </w:r>
            <w:r w:rsidR="0098143B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17BA3" w14:paraId="3AED2F42" w14:textId="77777777" w:rsidTr="00E17BA3">
        <w:trPr>
          <w:cantSplit/>
        </w:trPr>
        <w:tc>
          <w:tcPr>
            <w:tcW w:w="2234" w:type="dxa"/>
          </w:tcPr>
          <w:p w14:paraId="3CDF78D5" w14:textId="77777777" w:rsidR="00E17BA3" w:rsidRPr="003B5981" w:rsidRDefault="00E17BA3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B5981">
              <w:rPr>
                <w:rFonts w:ascii="Arial Narrow" w:hAnsi="Arial Narrow"/>
                <w:b/>
                <w:bCs/>
                <w:sz w:val="22"/>
                <w:szCs w:val="22"/>
              </w:rPr>
              <w:t>Vorreinigung:</w:t>
            </w:r>
          </w:p>
        </w:tc>
        <w:tc>
          <w:tcPr>
            <w:tcW w:w="7114" w:type="dxa"/>
          </w:tcPr>
          <w:p w14:paraId="642B66F5" w14:textId="1EF8677C" w:rsidR="00886FC9" w:rsidRDefault="007167FE" w:rsidP="00886FC9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MS Gothic" w:cs="Arial"/>
                <w:bCs/>
              </w:rPr>
              <w:instrText xml:space="preserve"> FORMCHECKBOX </w:instrText>
            </w:r>
            <w:r>
              <w:rPr>
                <w:rFonts w:eastAsia="MS Gothic" w:cs="Arial"/>
                <w:bCs/>
              </w:rPr>
            </w:r>
            <w:r>
              <w:rPr>
                <w:rFonts w:eastAsia="MS Gothic" w:cs="Arial"/>
                <w:bCs/>
              </w:rPr>
              <w:fldChar w:fldCharType="separate"/>
            </w:r>
            <w:r>
              <w:rPr>
                <w:rFonts w:eastAsia="MS Gothic" w:cs="Arial"/>
                <w:bCs/>
              </w:rPr>
              <w:fldChar w:fldCharType="end"/>
            </w:r>
            <w:r w:rsidR="00E17BA3">
              <w:tab/>
            </w:r>
            <w:r w:rsidR="00583F25">
              <w:rPr>
                <w:rFonts w:ascii="Arial Narrow" w:hAnsi="Arial Narrow"/>
                <w:sz w:val="22"/>
                <w:szCs w:val="22"/>
              </w:rPr>
              <w:t xml:space="preserve">Eine Vorreinigung ist bei maschineller Aufbereitung im RDG nicht erforderlich. </w:t>
            </w:r>
          </w:p>
          <w:p w14:paraId="44BD6C3D" w14:textId="77777777" w:rsidR="007167FE" w:rsidRDefault="007167FE" w:rsidP="00886FC9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243CDBA1" w14:textId="5308A11D" w:rsidR="00E17BA3" w:rsidRPr="007167FE" w:rsidRDefault="007167FE" w:rsidP="00886FC9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MS Gothic" w:cs="Arial"/>
                <w:bCs/>
              </w:rPr>
              <w:instrText xml:space="preserve"> FORMCHECKBOX </w:instrText>
            </w:r>
            <w:r>
              <w:rPr>
                <w:rFonts w:eastAsia="MS Gothic" w:cs="Arial"/>
                <w:bCs/>
              </w:rPr>
            </w:r>
            <w:r>
              <w:rPr>
                <w:rFonts w:eastAsia="MS Gothic" w:cs="Arial"/>
                <w:bCs/>
              </w:rPr>
              <w:fldChar w:fldCharType="separate"/>
            </w:r>
            <w:r>
              <w:rPr>
                <w:rFonts w:eastAsia="MS Gothic" w:cs="Arial"/>
                <w:bCs/>
              </w:rPr>
              <w:fldChar w:fldCharType="end"/>
            </w:r>
            <w:r w:rsidR="00E17BA3" w:rsidRPr="0023722B">
              <w:rPr>
                <w:rFonts w:ascii="Arial Narrow" w:hAnsi="Arial Narrow"/>
                <w:sz w:val="22"/>
                <w:szCs w:val="22"/>
              </w:rPr>
              <w:tab/>
            </w:r>
            <w:r w:rsidR="00886FC9">
              <w:rPr>
                <w:rFonts w:ascii="Arial Narrow" w:hAnsi="Arial Narrow"/>
                <w:sz w:val="22"/>
                <w:szCs w:val="22"/>
              </w:rPr>
              <w:t>Besonderheiten:</w:t>
            </w:r>
          </w:p>
          <w:p w14:paraId="4DC28821" w14:textId="77777777" w:rsidR="00886FC9" w:rsidRDefault="00886FC9" w:rsidP="00886FC9">
            <w:pPr>
              <w:tabs>
                <w:tab w:val="left" w:pos="517"/>
              </w:tabs>
            </w:pPr>
          </w:p>
        </w:tc>
      </w:tr>
      <w:tr w:rsidR="00E17BA3" w14:paraId="2BFB2CA4" w14:textId="77777777" w:rsidTr="00E17BA3">
        <w:trPr>
          <w:cantSplit/>
        </w:trPr>
        <w:tc>
          <w:tcPr>
            <w:tcW w:w="2234" w:type="dxa"/>
          </w:tcPr>
          <w:p w14:paraId="383AC594" w14:textId="77777777" w:rsidR="00E17BA3" w:rsidRPr="003B5981" w:rsidRDefault="00E17BA3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B5981">
              <w:rPr>
                <w:rFonts w:ascii="Arial Narrow" w:hAnsi="Arial Narrow"/>
                <w:b/>
                <w:bCs/>
                <w:sz w:val="22"/>
                <w:szCs w:val="22"/>
              </w:rPr>
              <w:t>Maschinelle Reinigung:</w:t>
            </w:r>
          </w:p>
          <w:p w14:paraId="41BA86FF" w14:textId="77777777" w:rsidR="00E17BA3" w:rsidRPr="003B5981" w:rsidRDefault="00E17BA3" w:rsidP="00756C2B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2BD9C260" w14:textId="77777777" w:rsidR="00CC26F1" w:rsidRDefault="00CC26F1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sz w:val="22"/>
                <w:szCs w:val="22"/>
              </w:rPr>
            </w:pPr>
          </w:p>
          <w:p w14:paraId="41061ABA" w14:textId="77777777" w:rsidR="007167FE" w:rsidRDefault="007167FE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sz w:val="22"/>
                <w:szCs w:val="22"/>
              </w:rPr>
            </w:pPr>
          </w:p>
          <w:p w14:paraId="5C029944" w14:textId="77777777" w:rsidR="00E17BA3" w:rsidRPr="003B5981" w:rsidRDefault="00E17BA3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sz w:val="22"/>
                <w:szCs w:val="22"/>
              </w:rPr>
            </w:pPr>
            <w:r w:rsidRPr="003B5981">
              <w:rPr>
                <w:rFonts w:ascii="Arial Narrow" w:hAnsi="Arial Narrow"/>
                <w:sz w:val="22"/>
                <w:szCs w:val="22"/>
              </w:rPr>
              <w:t>Verfahren:</w:t>
            </w:r>
          </w:p>
          <w:p w14:paraId="6ABEAEFA" w14:textId="77777777" w:rsidR="00E17BA3" w:rsidRPr="003B5981" w:rsidRDefault="00E17BA3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14" w:type="dxa"/>
          </w:tcPr>
          <w:p w14:paraId="304B8E87" w14:textId="2106DD1E" w:rsidR="003649C8" w:rsidRDefault="007167FE" w:rsidP="003649C8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MS Gothic" w:cs="Arial"/>
                <w:bCs/>
              </w:rPr>
              <w:instrText xml:space="preserve"> FORMCHECKBOX </w:instrText>
            </w:r>
            <w:r>
              <w:rPr>
                <w:rFonts w:eastAsia="MS Gothic" w:cs="Arial"/>
                <w:bCs/>
              </w:rPr>
            </w:r>
            <w:r>
              <w:rPr>
                <w:rFonts w:eastAsia="MS Gothic" w:cs="Arial"/>
                <w:bCs/>
              </w:rPr>
              <w:fldChar w:fldCharType="separate"/>
            </w:r>
            <w:r>
              <w:rPr>
                <w:rFonts w:eastAsia="MS Gothic" w:cs="Arial"/>
                <w:bCs/>
              </w:rPr>
              <w:fldChar w:fldCharType="end"/>
            </w:r>
            <w:r w:rsidR="003649C8">
              <w:tab/>
            </w:r>
            <w:r w:rsidR="003649C8">
              <w:rPr>
                <w:rFonts w:ascii="Arial Narrow" w:hAnsi="Arial Narrow"/>
                <w:sz w:val="22"/>
                <w:szCs w:val="22"/>
              </w:rPr>
              <w:t xml:space="preserve">Maschinelle Reinigung nach DIN EN ISO 15883 </w:t>
            </w:r>
          </w:p>
          <w:p w14:paraId="648CF2C1" w14:textId="77777777" w:rsidR="007167FE" w:rsidRDefault="007167FE" w:rsidP="003649C8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5DA7A57C" w14:textId="1F5D8C29" w:rsidR="003649C8" w:rsidRDefault="007167FE" w:rsidP="003649C8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MS Gothic" w:cs="Arial"/>
                <w:bCs/>
              </w:rPr>
              <w:instrText xml:space="preserve"> FORMCHECKBOX </w:instrText>
            </w:r>
            <w:r>
              <w:rPr>
                <w:rFonts w:eastAsia="MS Gothic" w:cs="Arial"/>
                <w:bCs/>
              </w:rPr>
            </w:r>
            <w:r>
              <w:rPr>
                <w:rFonts w:eastAsia="MS Gothic" w:cs="Arial"/>
                <w:bCs/>
              </w:rPr>
              <w:fldChar w:fldCharType="separate"/>
            </w:r>
            <w:r>
              <w:rPr>
                <w:rFonts w:eastAsia="MS Gothic" w:cs="Arial"/>
                <w:bCs/>
              </w:rPr>
              <w:fldChar w:fldCharType="end"/>
            </w:r>
            <w:r w:rsidR="003649C8">
              <w:tab/>
            </w:r>
            <w:r w:rsidR="003649C8">
              <w:rPr>
                <w:rFonts w:ascii="Arial Narrow" w:hAnsi="Arial Narrow"/>
                <w:sz w:val="22"/>
                <w:szCs w:val="22"/>
              </w:rPr>
              <w:t>Zum Durchspülen von Hohlkörpern werden die erforderlichen Ansätze</w:t>
            </w:r>
          </w:p>
          <w:p w14:paraId="618A5F86" w14:textId="7C771BD7" w:rsidR="007167FE" w:rsidRDefault="003649C8" w:rsidP="003649C8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  <w:r w:rsidR="007167FE">
              <w:rPr>
                <w:rFonts w:ascii="Arial Narrow" w:hAnsi="Arial Narrow"/>
                <w:sz w:val="22"/>
                <w:szCs w:val="22"/>
              </w:rPr>
              <w:t>M</w:t>
            </w:r>
            <w:r>
              <w:rPr>
                <w:rFonts w:ascii="Arial Narrow" w:hAnsi="Arial Narrow"/>
                <w:sz w:val="22"/>
                <w:szCs w:val="22"/>
              </w:rPr>
              <w:t>itgeliefert</w:t>
            </w:r>
          </w:p>
          <w:p w14:paraId="5D2CF6D9" w14:textId="77777777" w:rsidR="007167FE" w:rsidRDefault="007167FE" w:rsidP="003649C8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0C72CA32" w14:textId="7DC244FF" w:rsidR="00E17BA3" w:rsidRPr="00E1092A" w:rsidRDefault="007167FE" w:rsidP="007167FE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MS Gothic" w:cs="Arial"/>
                <w:bCs/>
              </w:rPr>
              <w:instrText xml:space="preserve"> FORMCHECKBOX </w:instrText>
            </w:r>
            <w:r>
              <w:rPr>
                <w:rFonts w:eastAsia="MS Gothic" w:cs="Arial"/>
                <w:bCs/>
              </w:rPr>
            </w:r>
            <w:r>
              <w:rPr>
                <w:rFonts w:eastAsia="MS Gothic" w:cs="Arial"/>
                <w:bCs/>
              </w:rPr>
              <w:fldChar w:fldCharType="separate"/>
            </w:r>
            <w:r>
              <w:rPr>
                <w:rFonts w:eastAsia="MS Gothic" w:cs="Arial"/>
                <w:bCs/>
              </w:rPr>
              <w:fldChar w:fldCharType="end"/>
            </w:r>
            <w:r>
              <w:rPr>
                <w:rFonts w:eastAsia="MS Gothic" w:cs="Arial"/>
                <w:bCs/>
              </w:rPr>
              <w:t xml:space="preserve"> </w:t>
            </w:r>
            <w:r w:rsidR="0003533E">
              <w:rPr>
                <w:rFonts w:ascii="Arial Narrow" w:hAnsi="Arial Narrow"/>
                <w:sz w:val="22"/>
                <w:szCs w:val="22"/>
              </w:rPr>
              <w:t>Vario-</w:t>
            </w:r>
            <w:r w:rsidR="00CC26F1">
              <w:rPr>
                <w:rFonts w:ascii="Arial Narrow" w:hAnsi="Arial Narrow"/>
                <w:sz w:val="22"/>
                <w:szCs w:val="22"/>
              </w:rPr>
              <w:t xml:space="preserve">Programm bis </w:t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>60 °C</w:t>
            </w:r>
          </w:p>
          <w:p w14:paraId="2AC3936B" w14:textId="77777777" w:rsidR="00E17BA3" w:rsidRPr="00E1092A" w:rsidRDefault="00E17BA3" w:rsidP="00756C2B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17BA3" w14:paraId="391D4B1D" w14:textId="77777777" w:rsidTr="00E17BA3">
        <w:trPr>
          <w:cantSplit/>
        </w:trPr>
        <w:tc>
          <w:tcPr>
            <w:tcW w:w="2234" w:type="dxa"/>
          </w:tcPr>
          <w:p w14:paraId="5DEC4EF7" w14:textId="77777777" w:rsidR="00E17BA3" w:rsidRPr="003B5981" w:rsidRDefault="00E17BA3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sz w:val="22"/>
                <w:szCs w:val="22"/>
              </w:rPr>
            </w:pPr>
            <w:r w:rsidRPr="003B5981">
              <w:rPr>
                <w:rFonts w:ascii="Arial Narrow" w:hAnsi="Arial Narrow"/>
                <w:b/>
                <w:bCs/>
                <w:sz w:val="22"/>
                <w:szCs w:val="22"/>
              </w:rPr>
              <w:t>Desinfektion:</w:t>
            </w:r>
          </w:p>
        </w:tc>
        <w:tc>
          <w:tcPr>
            <w:tcW w:w="7114" w:type="dxa"/>
          </w:tcPr>
          <w:p w14:paraId="4D9E4D32" w14:textId="73C47ED8" w:rsidR="00E17BA3" w:rsidRDefault="007167FE" w:rsidP="007167FE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MS Gothic" w:cs="Arial"/>
                <w:bCs/>
              </w:rPr>
              <w:instrText xml:space="preserve"> FORMCHECKBOX </w:instrText>
            </w:r>
            <w:r>
              <w:rPr>
                <w:rFonts w:eastAsia="MS Gothic" w:cs="Arial"/>
                <w:bCs/>
              </w:rPr>
            </w:r>
            <w:r>
              <w:rPr>
                <w:rFonts w:eastAsia="MS Gothic" w:cs="Arial"/>
                <w:bCs/>
              </w:rPr>
              <w:fldChar w:fldCharType="separate"/>
            </w:r>
            <w:r>
              <w:rPr>
                <w:rFonts w:eastAsia="MS Gothic" w:cs="Arial"/>
                <w:bCs/>
              </w:rPr>
              <w:fldChar w:fldCharType="end"/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ab/>
            </w:r>
            <w:r w:rsidR="00245F99">
              <w:rPr>
                <w:rFonts w:ascii="Arial Narrow" w:hAnsi="Arial Narrow"/>
                <w:sz w:val="22"/>
                <w:szCs w:val="22"/>
              </w:rPr>
              <w:t xml:space="preserve">Standard: </w:t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 xml:space="preserve">thermisch bei 93° C </w:t>
            </w:r>
            <w:r w:rsidR="00A46C94">
              <w:rPr>
                <w:rFonts w:ascii="Arial Narrow" w:hAnsi="Arial Narrow"/>
                <w:sz w:val="22"/>
                <w:szCs w:val="22"/>
              </w:rPr>
              <w:t>im Reinigungs-Desinfektions-Gerät (RDG)</w:t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 xml:space="preserve">, 10 </w:t>
            </w:r>
            <w:r>
              <w:rPr>
                <w:rFonts w:ascii="Arial Narrow" w:hAnsi="Arial Narrow"/>
                <w:sz w:val="22"/>
                <w:szCs w:val="22"/>
              </w:rPr>
              <w:br/>
              <w:t xml:space="preserve">           </w:t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>Min. od. A</w:t>
            </w:r>
            <w:r w:rsidR="00E17BA3" w:rsidRPr="00E1092A">
              <w:rPr>
                <w:rFonts w:ascii="Arial Narrow" w:hAnsi="Arial Narrow"/>
                <w:sz w:val="22"/>
                <w:szCs w:val="22"/>
                <w:vertAlign w:val="subscript"/>
              </w:rPr>
              <w:t xml:space="preserve">0 </w:t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>– Wert 3000.</w:t>
            </w:r>
          </w:p>
          <w:p w14:paraId="0BD61090" w14:textId="77777777" w:rsidR="007167FE" w:rsidRDefault="007167FE" w:rsidP="007167FE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4D044D7B" w14:textId="28D50C3E" w:rsidR="00EC51D0" w:rsidRPr="00E1092A" w:rsidRDefault="00D2668B" w:rsidP="00A46C94">
            <w:pPr>
              <w:tabs>
                <w:tab w:val="left" w:pos="517"/>
              </w:tabs>
              <w:spacing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Besonderheiten:</w:t>
            </w:r>
            <w:r w:rsidR="007167FE">
              <w:rPr>
                <w:rFonts w:ascii="Arial" w:hAnsi="Arial"/>
                <w:sz w:val="20"/>
              </w:rPr>
              <w:t xml:space="preserve"> </w:t>
            </w:r>
            <w:r w:rsidR="007167FE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167FE">
              <w:rPr>
                <w:rFonts w:ascii="Arial" w:hAnsi="Arial"/>
                <w:sz w:val="20"/>
              </w:rPr>
              <w:instrText xml:space="preserve"> FORMTEXT </w:instrText>
            </w:r>
            <w:r w:rsidR="007167FE">
              <w:rPr>
                <w:rFonts w:ascii="Arial" w:hAnsi="Arial"/>
                <w:sz w:val="20"/>
              </w:rPr>
            </w:r>
            <w:r w:rsidR="007167FE">
              <w:rPr>
                <w:rFonts w:ascii="Arial" w:hAnsi="Arial"/>
                <w:sz w:val="20"/>
              </w:rPr>
              <w:fldChar w:fldCharType="separate"/>
            </w:r>
            <w:r w:rsidR="007167FE">
              <w:rPr>
                <w:rFonts w:ascii="Arial" w:hAnsi="Arial"/>
                <w:noProof/>
                <w:sz w:val="20"/>
              </w:rPr>
              <w:t> </w:t>
            </w:r>
            <w:r w:rsidR="007167FE">
              <w:rPr>
                <w:rFonts w:ascii="Arial" w:hAnsi="Arial"/>
                <w:noProof/>
                <w:sz w:val="20"/>
              </w:rPr>
              <w:t> </w:t>
            </w:r>
            <w:r w:rsidR="007167FE">
              <w:rPr>
                <w:rFonts w:ascii="Arial" w:hAnsi="Arial"/>
                <w:noProof/>
                <w:sz w:val="20"/>
              </w:rPr>
              <w:t> </w:t>
            </w:r>
            <w:r w:rsidR="007167FE">
              <w:rPr>
                <w:rFonts w:ascii="Arial" w:hAnsi="Arial"/>
                <w:noProof/>
                <w:sz w:val="20"/>
              </w:rPr>
              <w:t> </w:t>
            </w:r>
            <w:r w:rsidR="007167FE">
              <w:rPr>
                <w:rFonts w:ascii="Arial" w:hAnsi="Arial"/>
                <w:noProof/>
                <w:sz w:val="20"/>
              </w:rPr>
              <w:t> </w:t>
            </w:r>
            <w:r w:rsidR="007167FE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17BA3" w14:paraId="3E8A4D2C" w14:textId="77777777" w:rsidTr="00E17BA3">
        <w:trPr>
          <w:cantSplit/>
        </w:trPr>
        <w:tc>
          <w:tcPr>
            <w:tcW w:w="2234" w:type="dxa"/>
          </w:tcPr>
          <w:p w14:paraId="33D772CD" w14:textId="77777777" w:rsidR="00E17BA3" w:rsidRPr="003B5981" w:rsidRDefault="00E17BA3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B5981">
              <w:rPr>
                <w:rFonts w:ascii="Arial Narrow" w:hAnsi="Arial Narrow"/>
                <w:b/>
                <w:bCs/>
                <w:sz w:val="22"/>
                <w:szCs w:val="22"/>
              </w:rPr>
              <w:t>Trocknung:</w:t>
            </w:r>
          </w:p>
        </w:tc>
        <w:tc>
          <w:tcPr>
            <w:tcW w:w="7114" w:type="dxa"/>
          </w:tcPr>
          <w:p w14:paraId="6B5BDF16" w14:textId="270F7F07" w:rsidR="00E17BA3" w:rsidRPr="00E1092A" w:rsidRDefault="007167FE" w:rsidP="007167FE">
            <w:pPr>
              <w:spacing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="MS Gothic" w:cs="Arial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MS Gothic" w:cs="Arial"/>
                <w:bCs/>
              </w:rPr>
              <w:instrText xml:space="preserve"> FORMCHECKBOX </w:instrText>
            </w:r>
            <w:r>
              <w:rPr>
                <w:rFonts w:eastAsia="MS Gothic" w:cs="Arial"/>
                <w:bCs/>
              </w:rPr>
            </w:r>
            <w:r>
              <w:rPr>
                <w:rFonts w:eastAsia="MS Gothic" w:cs="Arial"/>
                <w:bCs/>
              </w:rPr>
              <w:fldChar w:fldCharType="separate"/>
            </w:r>
            <w:r>
              <w:rPr>
                <w:rFonts w:eastAsia="MS Gothic" w:cs="Arial"/>
                <w:bCs/>
              </w:rPr>
              <w:fldChar w:fldCharType="end"/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ab/>
              <w:t>maschinell 110 °C</w:t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ab/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ab/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ab/>
            </w:r>
            <w:r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MS Gothic" w:cs="Arial"/>
                <w:bCs/>
              </w:rPr>
              <w:instrText xml:space="preserve"> FORMCHECKBOX </w:instrText>
            </w:r>
            <w:r>
              <w:rPr>
                <w:rFonts w:eastAsia="MS Gothic" w:cs="Arial"/>
                <w:bCs/>
              </w:rPr>
            </w:r>
            <w:r>
              <w:rPr>
                <w:rFonts w:eastAsia="MS Gothic" w:cs="Arial"/>
                <w:bCs/>
              </w:rPr>
              <w:fldChar w:fldCharType="separate"/>
            </w:r>
            <w:r>
              <w:rPr>
                <w:rFonts w:eastAsia="MS Gothic" w:cs="Arial"/>
                <w:bCs/>
              </w:rPr>
              <w:fldChar w:fldCharType="end"/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ab/>
              <w:t>med. Druckluft</w:t>
            </w:r>
          </w:p>
        </w:tc>
      </w:tr>
      <w:tr w:rsidR="00E17BA3" w14:paraId="38C5CFB1" w14:textId="77777777" w:rsidTr="0098143B">
        <w:trPr>
          <w:cantSplit/>
          <w:trHeight w:val="589"/>
        </w:trPr>
        <w:tc>
          <w:tcPr>
            <w:tcW w:w="2234" w:type="dxa"/>
          </w:tcPr>
          <w:p w14:paraId="5ABF6654" w14:textId="77777777" w:rsidR="00E17BA3" w:rsidRPr="003B5981" w:rsidRDefault="00E17BA3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B5981">
              <w:rPr>
                <w:rFonts w:ascii="Arial Narrow" w:hAnsi="Arial Narrow"/>
                <w:b/>
                <w:bCs/>
                <w:sz w:val="22"/>
                <w:szCs w:val="22"/>
              </w:rPr>
              <w:t>Wartung und Pflege:</w:t>
            </w:r>
          </w:p>
        </w:tc>
        <w:tc>
          <w:tcPr>
            <w:tcW w:w="7114" w:type="dxa"/>
          </w:tcPr>
          <w:p w14:paraId="7BC57A15" w14:textId="77777777" w:rsidR="00E17BA3" w:rsidRPr="00EC51D0" w:rsidRDefault="00EC51D0" w:rsidP="00756C2B">
            <w:pPr>
              <w:tabs>
                <w:tab w:val="left" w:pos="517"/>
              </w:tabs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Falls erforderlich</w:t>
            </w:r>
            <w:r w:rsidRPr="00EC51D0">
              <w:rPr>
                <w:rFonts w:ascii="Arial Narrow" w:hAnsi="Arial Narrow"/>
                <w:sz w:val="18"/>
                <w:szCs w:val="18"/>
              </w:rPr>
              <w:t>, bitte ausfüllen:</w:t>
            </w:r>
          </w:p>
          <w:p w14:paraId="51655DA1" w14:textId="0D8C234D" w:rsidR="00E17BA3" w:rsidRPr="00E1092A" w:rsidRDefault="0098143B" w:rsidP="00756C2B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E17BA3" w14:paraId="24DB4066" w14:textId="77777777" w:rsidTr="0098143B">
        <w:trPr>
          <w:cantSplit/>
          <w:trHeight w:val="555"/>
        </w:trPr>
        <w:tc>
          <w:tcPr>
            <w:tcW w:w="2234" w:type="dxa"/>
          </w:tcPr>
          <w:p w14:paraId="17BD89DA" w14:textId="77777777" w:rsidR="00E17BA3" w:rsidRPr="003B5981" w:rsidRDefault="00E17BA3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B5981">
              <w:rPr>
                <w:rFonts w:ascii="Arial Narrow" w:hAnsi="Arial Narrow"/>
                <w:b/>
                <w:bCs/>
                <w:sz w:val="22"/>
                <w:szCs w:val="22"/>
              </w:rPr>
              <w:t>Funktionskontrolle:</w:t>
            </w:r>
          </w:p>
        </w:tc>
        <w:tc>
          <w:tcPr>
            <w:tcW w:w="7114" w:type="dxa"/>
          </w:tcPr>
          <w:p w14:paraId="5D5E2DC9" w14:textId="77777777" w:rsidR="00EC51D0" w:rsidRPr="00EC51D0" w:rsidRDefault="00EC51D0" w:rsidP="00EC51D0">
            <w:pPr>
              <w:tabs>
                <w:tab w:val="left" w:pos="517"/>
              </w:tabs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Falls erforderlich</w:t>
            </w:r>
            <w:r w:rsidRPr="00EC51D0">
              <w:rPr>
                <w:rFonts w:ascii="Arial Narrow" w:hAnsi="Arial Narrow"/>
                <w:sz w:val="18"/>
                <w:szCs w:val="18"/>
              </w:rPr>
              <w:t>, bitte ausfüllen:</w:t>
            </w:r>
          </w:p>
          <w:p w14:paraId="68E49955" w14:textId="7062C637" w:rsidR="00E17BA3" w:rsidRPr="00E1092A" w:rsidRDefault="0098143B" w:rsidP="00756C2B">
            <w:pPr>
              <w:pStyle w:val="Kopfzeile"/>
              <w:tabs>
                <w:tab w:val="clear" w:pos="4536"/>
                <w:tab w:val="clear" w:pos="9072"/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E17BA3" w14:paraId="1E4239C3" w14:textId="77777777" w:rsidTr="0098143B">
        <w:trPr>
          <w:cantSplit/>
          <w:trHeight w:val="563"/>
        </w:trPr>
        <w:tc>
          <w:tcPr>
            <w:tcW w:w="2234" w:type="dxa"/>
          </w:tcPr>
          <w:p w14:paraId="0A425FD3" w14:textId="77777777" w:rsidR="00E17BA3" w:rsidRPr="003B5981" w:rsidRDefault="00E17BA3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B5981">
              <w:rPr>
                <w:rFonts w:ascii="Arial Narrow" w:hAnsi="Arial Narrow"/>
                <w:b/>
                <w:bCs/>
                <w:sz w:val="22"/>
                <w:szCs w:val="22"/>
              </w:rPr>
              <w:t>Verpackung:</w:t>
            </w:r>
          </w:p>
        </w:tc>
        <w:tc>
          <w:tcPr>
            <w:tcW w:w="7114" w:type="dxa"/>
          </w:tcPr>
          <w:p w14:paraId="2F62E22B" w14:textId="77777777" w:rsidR="00E17BA3" w:rsidRPr="00D2668B" w:rsidRDefault="00D2668B" w:rsidP="00756C2B">
            <w:pPr>
              <w:tabs>
                <w:tab w:val="left" w:pos="517"/>
              </w:tabs>
              <w:rPr>
                <w:rFonts w:ascii="Arial Narrow" w:hAnsi="Arial Narrow"/>
                <w:sz w:val="18"/>
                <w:szCs w:val="18"/>
              </w:rPr>
            </w:pPr>
            <w:r w:rsidRPr="00D2668B">
              <w:rPr>
                <w:rFonts w:ascii="Arial Narrow" w:hAnsi="Arial Narrow"/>
                <w:sz w:val="18"/>
                <w:szCs w:val="18"/>
              </w:rPr>
              <w:t>Besonderheiten:</w:t>
            </w:r>
          </w:p>
          <w:p w14:paraId="7F8B4E27" w14:textId="490986FB" w:rsidR="00E17BA3" w:rsidRPr="00E1092A" w:rsidRDefault="0098143B" w:rsidP="00756C2B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E17BA3" w14:paraId="41D26767" w14:textId="77777777" w:rsidTr="00E17BA3">
        <w:trPr>
          <w:cantSplit/>
        </w:trPr>
        <w:tc>
          <w:tcPr>
            <w:tcW w:w="2234" w:type="dxa"/>
          </w:tcPr>
          <w:p w14:paraId="6DAEB099" w14:textId="77777777" w:rsidR="00E17BA3" w:rsidRPr="003B5981" w:rsidRDefault="00E17BA3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B5981">
              <w:rPr>
                <w:rFonts w:ascii="Arial Narrow" w:hAnsi="Arial Narrow"/>
                <w:b/>
                <w:bCs/>
                <w:sz w:val="22"/>
                <w:szCs w:val="22"/>
              </w:rPr>
              <w:t>Sterilisation:</w:t>
            </w:r>
          </w:p>
        </w:tc>
        <w:tc>
          <w:tcPr>
            <w:tcW w:w="7114" w:type="dxa"/>
          </w:tcPr>
          <w:p w14:paraId="61B9D7B7" w14:textId="6BA341EE" w:rsidR="00E17BA3" w:rsidRPr="00E1092A" w:rsidRDefault="00E17BA3" w:rsidP="00756C2B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  <w:r w:rsidRPr="00E1092A">
              <w:rPr>
                <w:rFonts w:ascii="Arial Narrow" w:hAnsi="Arial Narrow"/>
                <w:sz w:val="22"/>
                <w:szCs w:val="22"/>
              </w:rPr>
              <w:t>Dampfsterilisation: Fraktioniertes Vakuumverfahren nach EN DIN 554</w:t>
            </w:r>
          </w:p>
          <w:p w14:paraId="31956451" w14:textId="3672E5D8" w:rsidR="00E17BA3" w:rsidRPr="00E1092A" w:rsidRDefault="007167FE" w:rsidP="00756C2B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MS Gothic" w:cs="Arial"/>
                <w:bCs/>
              </w:rPr>
              <w:instrText xml:space="preserve"> FORMCHECKBOX </w:instrText>
            </w:r>
            <w:r>
              <w:rPr>
                <w:rFonts w:eastAsia="MS Gothic" w:cs="Arial"/>
                <w:bCs/>
              </w:rPr>
            </w:r>
            <w:r>
              <w:rPr>
                <w:rFonts w:eastAsia="MS Gothic" w:cs="Arial"/>
                <w:bCs/>
              </w:rPr>
              <w:fldChar w:fldCharType="separate"/>
            </w:r>
            <w:r>
              <w:rPr>
                <w:rFonts w:eastAsia="MS Gothic" w:cs="Arial"/>
                <w:bCs/>
              </w:rPr>
              <w:fldChar w:fldCharType="end"/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ab/>
              <w:t>134 °C, 18 Min.</w:t>
            </w:r>
          </w:p>
          <w:p w14:paraId="4B36534A" w14:textId="77777777" w:rsidR="00E17BA3" w:rsidRPr="00A605CF" w:rsidRDefault="00E17BA3" w:rsidP="00756C2B">
            <w:pPr>
              <w:tabs>
                <w:tab w:val="left" w:pos="517"/>
              </w:tabs>
              <w:rPr>
                <w:rFonts w:ascii="Arial Narrow" w:hAnsi="Arial Narrow"/>
                <w:sz w:val="16"/>
                <w:szCs w:val="16"/>
              </w:rPr>
            </w:pPr>
          </w:p>
          <w:p w14:paraId="7E260BE1" w14:textId="6F66BDC3" w:rsidR="00E17BA3" w:rsidRDefault="007167FE" w:rsidP="00756C2B">
            <w:pPr>
              <w:pStyle w:val="Kopfzeile"/>
              <w:tabs>
                <w:tab w:val="clear" w:pos="4536"/>
                <w:tab w:val="clear" w:pos="9072"/>
                <w:tab w:val="left" w:pos="517"/>
              </w:tabs>
              <w:spacing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MS Gothic" w:cs="Arial"/>
                <w:bCs/>
              </w:rPr>
              <w:instrText xml:space="preserve"> FORMCHECKBOX </w:instrText>
            </w:r>
            <w:r>
              <w:rPr>
                <w:rFonts w:eastAsia="MS Gothic" w:cs="Arial"/>
                <w:bCs/>
              </w:rPr>
            </w:r>
            <w:r>
              <w:rPr>
                <w:rFonts w:eastAsia="MS Gothic" w:cs="Arial"/>
                <w:bCs/>
              </w:rPr>
              <w:fldChar w:fldCharType="separate"/>
            </w:r>
            <w:r>
              <w:rPr>
                <w:rFonts w:eastAsia="MS Gothic" w:cs="Arial"/>
                <w:bCs/>
              </w:rPr>
              <w:fldChar w:fldCharType="end"/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ab/>
              <w:t>Plasmasterilisation (Sterrad-</w:t>
            </w:r>
            <w:proofErr w:type="gramStart"/>
            <w:r w:rsidR="00E17BA3" w:rsidRPr="00E1092A">
              <w:rPr>
                <w:rFonts w:ascii="Arial Narrow" w:hAnsi="Arial Narrow"/>
                <w:sz w:val="22"/>
                <w:szCs w:val="22"/>
              </w:rPr>
              <w:t xml:space="preserve">Verfahren) </w:t>
            </w:r>
            <w:r w:rsidR="00B029FC">
              <w:rPr>
                <w:rFonts w:ascii="Arial Narrow" w:hAnsi="Arial Narrow"/>
                <w:sz w:val="22"/>
                <w:szCs w:val="22"/>
              </w:rPr>
              <w:t xml:space="preserve">  </w:t>
            </w:r>
            <w:proofErr w:type="gramEnd"/>
            <w:r w:rsidR="00B029FC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="00E17BA3" w:rsidRPr="00E1092A">
              <w:rPr>
                <w:rFonts w:ascii="Arial Narrow" w:hAnsi="Arial Narrow"/>
                <w:sz w:val="22"/>
                <w:szCs w:val="22"/>
              </w:rPr>
              <w:t xml:space="preserve"> 45 – 50 °C</w:t>
            </w:r>
          </w:p>
          <w:p w14:paraId="14A2BA51" w14:textId="6232FD30" w:rsidR="00B029FC" w:rsidRPr="00E1092A" w:rsidRDefault="007167FE" w:rsidP="00B029FC">
            <w:pPr>
              <w:pStyle w:val="Kopfzeile"/>
              <w:tabs>
                <w:tab w:val="clear" w:pos="4536"/>
                <w:tab w:val="clear" w:pos="9072"/>
                <w:tab w:val="left" w:pos="517"/>
              </w:tabs>
              <w:spacing w:after="60"/>
              <w:ind w:left="517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MS Gothic" w:cs="Arial"/>
                <w:bCs/>
              </w:rPr>
              <w:instrText xml:space="preserve"> FORMCHECKBOX </w:instrText>
            </w:r>
            <w:r>
              <w:rPr>
                <w:rFonts w:eastAsia="MS Gothic" w:cs="Arial"/>
                <w:bCs/>
              </w:rPr>
            </w:r>
            <w:r>
              <w:rPr>
                <w:rFonts w:eastAsia="MS Gothic" w:cs="Arial"/>
                <w:bCs/>
              </w:rPr>
              <w:fldChar w:fldCharType="separate"/>
            </w:r>
            <w:r>
              <w:rPr>
                <w:rFonts w:eastAsia="MS Gothic" w:cs="Arial"/>
                <w:bCs/>
              </w:rPr>
              <w:fldChar w:fldCharType="end"/>
            </w:r>
            <w:r w:rsidR="00B029FC" w:rsidRPr="00E1092A">
              <w:rPr>
                <w:rFonts w:ascii="Arial Narrow" w:hAnsi="Arial Narrow"/>
                <w:sz w:val="22"/>
                <w:szCs w:val="22"/>
              </w:rPr>
              <w:tab/>
            </w:r>
            <w:r w:rsidR="0045280F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="00B029FC">
              <w:rPr>
                <w:rFonts w:ascii="Arial Narrow" w:hAnsi="Arial Narrow"/>
                <w:sz w:val="22"/>
                <w:szCs w:val="22"/>
              </w:rPr>
              <w:t xml:space="preserve">100 S           </w:t>
            </w:r>
            <w:r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MS Gothic" w:cs="Arial"/>
                <w:bCs/>
              </w:rPr>
              <w:instrText xml:space="preserve"> FORMCHECKBOX </w:instrText>
            </w:r>
            <w:r>
              <w:rPr>
                <w:rFonts w:eastAsia="MS Gothic" w:cs="Arial"/>
                <w:bCs/>
              </w:rPr>
            </w:r>
            <w:r>
              <w:rPr>
                <w:rFonts w:eastAsia="MS Gothic" w:cs="Arial"/>
                <w:bCs/>
              </w:rPr>
              <w:fldChar w:fldCharType="separate"/>
            </w:r>
            <w:r>
              <w:rPr>
                <w:rFonts w:eastAsia="MS Gothic" w:cs="Arial"/>
                <w:bCs/>
              </w:rPr>
              <w:fldChar w:fldCharType="end"/>
            </w:r>
            <w:r w:rsidR="00B029FC">
              <w:rPr>
                <w:rFonts w:ascii="Arial Narrow" w:hAnsi="Arial Narrow"/>
                <w:sz w:val="22"/>
                <w:szCs w:val="22"/>
              </w:rPr>
              <w:t xml:space="preserve"> 100 NX</w:t>
            </w:r>
            <w:r w:rsidR="00567C46">
              <w:rPr>
                <w:rFonts w:ascii="Arial Narrow" w:hAnsi="Arial Narrow"/>
                <w:sz w:val="22"/>
                <w:szCs w:val="22"/>
              </w:rPr>
              <w:t>, Programm:</w:t>
            </w:r>
          </w:p>
        </w:tc>
      </w:tr>
      <w:tr w:rsidR="00E17BA3" w14:paraId="1E357CBC" w14:textId="77777777" w:rsidTr="00E17BA3">
        <w:trPr>
          <w:cantSplit/>
        </w:trPr>
        <w:tc>
          <w:tcPr>
            <w:tcW w:w="2234" w:type="dxa"/>
          </w:tcPr>
          <w:p w14:paraId="3FD5BA2D" w14:textId="77777777" w:rsidR="00E17BA3" w:rsidRPr="003B5981" w:rsidRDefault="00E17BA3" w:rsidP="00756C2B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B5981">
              <w:rPr>
                <w:rFonts w:ascii="Arial Narrow" w:hAnsi="Arial Narrow"/>
                <w:b/>
                <w:bCs/>
                <w:sz w:val="22"/>
                <w:szCs w:val="22"/>
              </w:rPr>
              <w:t>Lagerung:</w:t>
            </w:r>
          </w:p>
        </w:tc>
        <w:tc>
          <w:tcPr>
            <w:tcW w:w="7114" w:type="dxa"/>
          </w:tcPr>
          <w:p w14:paraId="05542F70" w14:textId="77777777" w:rsidR="00BF044C" w:rsidRPr="00D2668B" w:rsidRDefault="00BF044C" w:rsidP="00BF044C">
            <w:pPr>
              <w:tabs>
                <w:tab w:val="left" w:pos="517"/>
              </w:tabs>
              <w:rPr>
                <w:rFonts w:ascii="Arial Narrow" w:hAnsi="Arial Narrow"/>
                <w:sz w:val="18"/>
                <w:szCs w:val="18"/>
              </w:rPr>
            </w:pPr>
            <w:r w:rsidRPr="00D2668B">
              <w:rPr>
                <w:rFonts w:ascii="Arial Narrow" w:hAnsi="Arial Narrow"/>
                <w:sz w:val="18"/>
                <w:szCs w:val="18"/>
              </w:rPr>
              <w:t>Besonderheiten:</w:t>
            </w:r>
          </w:p>
          <w:p w14:paraId="09AC7C0F" w14:textId="712527F7" w:rsidR="00E17BA3" w:rsidRPr="00E1092A" w:rsidRDefault="0098143B" w:rsidP="00756C2B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  <w:p w14:paraId="392010E9" w14:textId="77777777" w:rsidR="00E17BA3" w:rsidRPr="00E1092A" w:rsidRDefault="00E17BA3" w:rsidP="00756C2B">
            <w:pPr>
              <w:tabs>
                <w:tab w:val="left" w:pos="517"/>
              </w:tabs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17BA3" w14:paraId="25D1CBB3" w14:textId="77777777" w:rsidTr="0098143B">
        <w:trPr>
          <w:cantSplit/>
          <w:trHeight w:val="2275"/>
        </w:trPr>
        <w:tc>
          <w:tcPr>
            <w:tcW w:w="9348" w:type="dxa"/>
            <w:gridSpan w:val="2"/>
          </w:tcPr>
          <w:p w14:paraId="04FEF3B8" w14:textId="77777777" w:rsidR="00E17BA3" w:rsidRPr="00927DF9" w:rsidRDefault="00E17BA3" w:rsidP="00756C2B">
            <w:pPr>
              <w:pStyle w:val="Kopfzeile"/>
              <w:tabs>
                <w:tab w:val="clear" w:pos="4536"/>
                <w:tab w:val="clear" w:pos="9072"/>
                <w:tab w:val="left" w:pos="517"/>
                <w:tab w:val="left" w:pos="956"/>
                <w:tab w:val="left" w:pos="1526"/>
                <w:tab w:val="left" w:pos="4034"/>
                <w:tab w:val="left" w:pos="4718"/>
              </w:tabs>
              <w:spacing w:before="60"/>
              <w:rPr>
                <w:rFonts w:ascii="Arial Narrow" w:hAnsi="Arial Narrow"/>
                <w:b/>
                <w:bCs/>
              </w:rPr>
            </w:pPr>
            <w:r w:rsidRPr="00927DF9">
              <w:rPr>
                <w:rFonts w:ascii="Arial Narrow" w:hAnsi="Arial Narrow"/>
                <w:b/>
                <w:bCs/>
              </w:rPr>
              <w:t>Sonstiges:</w:t>
            </w:r>
          </w:p>
          <w:p w14:paraId="43D88EE5" w14:textId="397B2D23" w:rsidR="00E17BA3" w:rsidRPr="00927DF9" w:rsidRDefault="0098143B" w:rsidP="00756C2B">
            <w:pPr>
              <w:pStyle w:val="Kopfzeile"/>
              <w:tabs>
                <w:tab w:val="clear" w:pos="4536"/>
                <w:tab w:val="clear" w:pos="9072"/>
                <w:tab w:val="left" w:pos="517"/>
                <w:tab w:val="left" w:pos="956"/>
                <w:tab w:val="left" w:pos="1526"/>
                <w:tab w:val="left" w:pos="4034"/>
                <w:tab w:val="left" w:pos="4718"/>
              </w:tabs>
              <w:spacing w:before="60"/>
              <w:rPr>
                <w:rFonts w:ascii="Arial Narrow" w:hAnsi="Arial Narrow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  <w:p w14:paraId="65EEB1BE" w14:textId="457F5BAD" w:rsidR="00E17BA3" w:rsidRPr="00927DF9" w:rsidRDefault="0098143B" w:rsidP="00756C2B">
            <w:pPr>
              <w:pStyle w:val="Kopfzeile"/>
              <w:tabs>
                <w:tab w:val="clear" w:pos="4536"/>
                <w:tab w:val="clear" w:pos="9072"/>
                <w:tab w:val="left" w:pos="517"/>
                <w:tab w:val="left" w:pos="956"/>
                <w:tab w:val="left" w:pos="1526"/>
                <w:tab w:val="left" w:pos="4034"/>
                <w:tab w:val="left" w:pos="4718"/>
              </w:tabs>
              <w:spacing w:before="60"/>
              <w:rPr>
                <w:rFonts w:ascii="Arial Narrow" w:hAnsi="Arial Narrow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  <w:p w14:paraId="1125BBF7" w14:textId="41ECCC05" w:rsidR="00E17BA3" w:rsidRPr="00927DF9" w:rsidRDefault="0098143B" w:rsidP="00756C2B">
            <w:pPr>
              <w:pStyle w:val="Kopfzeile"/>
              <w:tabs>
                <w:tab w:val="clear" w:pos="4536"/>
                <w:tab w:val="clear" w:pos="9072"/>
                <w:tab w:val="left" w:pos="517"/>
                <w:tab w:val="left" w:pos="956"/>
                <w:tab w:val="left" w:pos="1526"/>
                <w:tab w:val="left" w:pos="4034"/>
                <w:tab w:val="left" w:pos="4718"/>
              </w:tabs>
              <w:spacing w:before="60"/>
              <w:rPr>
                <w:rFonts w:ascii="Arial Narrow" w:hAnsi="Arial Narrow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  <w:p w14:paraId="6FA8A275" w14:textId="345BC34B" w:rsidR="00E17BA3" w:rsidRDefault="0098143B" w:rsidP="00756C2B">
            <w:pPr>
              <w:pStyle w:val="Kopfzeile"/>
              <w:tabs>
                <w:tab w:val="clear" w:pos="4536"/>
                <w:tab w:val="clear" w:pos="9072"/>
                <w:tab w:val="left" w:pos="517"/>
                <w:tab w:val="left" w:pos="956"/>
                <w:tab w:val="left" w:pos="1526"/>
                <w:tab w:val="left" w:pos="4034"/>
                <w:tab w:val="left" w:pos="4718"/>
              </w:tabs>
              <w:spacing w:before="60"/>
              <w:rPr>
                <w:rFonts w:ascii="Arial Narrow" w:hAnsi="Arial Narrow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  <w:p w14:paraId="336D5765" w14:textId="5D5A7DE1" w:rsidR="00B029FC" w:rsidRDefault="0098143B" w:rsidP="00756C2B">
            <w:pPr>
              <w:pStyle w:val="Kopfzeile"/>
              <w:tabs>
                <w:tab w:val="clear" w:pos="4536"/>
                <w:tab w:val="clear" w:pos="9072"/>
                <w:tab w:val="left" w:pos="517"/>
                <w:tab w:val="left" w:pos="956"/>
                <w:tab w:val="left" w:pos="1526"/>
                <w:tab w:val="left" w:pos="4034"/>
                <w:tab w:val="left" w:pos="4718"/>
              </w:tabs>
              <w:spacing w:before="60"/>
              <w:rPr>
                <w:rFonts w:ascii="Arial Narrow" w:hAnsi="Arial Narrow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  <w:p w14:paraId="5F99AEBF" w14:textId="739C0CC8" w:rsidR="00E17BA3" w:rsidRPr="0098143B" w:rsidRDefault="0098143B" w:rsidP="0098143B">
            <w:pPr>
              <w:pStyle w:val="Kopfzeile"/>
              <w:tabs>
                <w:tab w:val="clear" w:pos="4536"/>
                <w:tab w:val="clear" w:pos="9072"/>
                <w:tab w:val="left" w:pos="517"/>
                <w:tab w:val="left" w:pos="956"/>
                <w:tab w:val="left" w:pos="1526"/>
                <w:tab w:val="left" w:pos="4034"/>
                <w:tab w:val="left" w:pos="4718"/>
              </w:tabs>
              <w:spacing w:before="60"/>
              <w:rPr>
                <w:rFonts w:ascii="Arial Narrow" w:hAnsi="Arial Narrow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E17BA3" w14:paraId="29074324" w14:textId="77777777" w:rsidTr="00756C2B">
        <w:trPr>
          <w:cantSplit/>
        </w:trPr>
        <w:tc>
          <w:tcPr>
            <w:tcW w:w="9348" w:type="dxa"/>
            <w:gridSpan w:val="2"/>
          </w:tcPr>
          <w:p w14:paraId="64A021DD" w14:textId="740E7674" w:rsidR="008E7210" w:rsidRPr="00927DF9" w:rsidRDefault="0098143B" w:rsidP="0098143B">
            <w:pPr>
              <w:pStyle w:val="Kopfzeile"/>
              <w:tabs>
                <w:tab w:val="clear" w:pos="4536"/>
                <w:tab w:val="clear" w:pos="9072"/>
                <w:tab w:val="left" w:pos="517"/>
                <w:tab w:val="left" w:pos="956"/>
                <w:tab w:val="left" w:pos="1526"/>
                <w:tab w:val="left" w:pos="4034"/>
                <w:tab w:val="left" w:pos="4718"/>
              </w:tabs>
              <w:spacing w:before="60"/>
              <w:rPr>
                <w:rFonts w:ascii="Arial Narrow" w:hAnsi="Arial Narrow"/>
                <w:sz w:val="28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 xml:space="preserve">                                                                          </w:t>
            </w: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  <w:p w14:paraId="6E4004DB" w14:textId="77777777" w:rsidR="00E17BA3" w:rsidRPr="00927DF9" w:rsidRDefault="00E17BA3" w:rsidP="00756C2B">
            <w:pPr>
              <w:pStyle w:val="Kopfzeile"/>
              <w:tabs>
                <w:tab w:val="clear" w:pos="4536"/>
                <w:tab w:val="clear" w:pos="9072"/>
                <w:tab w:val="left" w:pos="517"/>
                <w:tab w:val="left" w:pos="956"/>
                <w:tab w:val="left" w:pos="1526"/>
                <w:tab w:val="left" w:pos="4034"/>
                <w:tab w:val="left" w:pos="4718"/>
              </w:tabs>
              <w:spacing w:before="60"/>
              <w:rPr>
                <w:rFonts w:ascii="Arial Narrow" w:hAnsi="Arial Narrow"/>
                <w:sz w:val="16"/>
              </w:rPr>
            </w:pPr>
            <w:r w:rsidRPr="00927DF9">
              <w:rPr>
                <w:rFonts w:ascii="Arial Narrow" w:hAnsi="Arial Narrow"/>
                <w:sz w:val="16"/>
              </w:rPr>
              <w:t>Ort</w:t>
            </w:r>
            <w:r w:rsidRPr="00927DF9">
              <w:rPr>
                <w:rFonts w:ascii="Arial Narrow" w:hAnsi="Arial Narrow"/>
              </w:rPr>
              <w:t xml:space="preserve">, </w:t>
            </w:r>
            <w:r w:rsidRPr="00927DF9">
              <w:rPr>
                <w:rFonts w:ascii="Arial Narrow" w:hAnsi="Arial Narrow"/>
                <w:sz w:val="16"/>
              </w:rPr>
              <w:t>Datum</w:t>
            </w:r>
            <w:r w:rsidRPr="00927DF9">
              <w:rPr>
                <w:rFonts w:ascii="Arial Narrow" w:hAnsi="Arial Narrow"/>
              </w:rPr>
              <w:tab/>
            </w:r>
            <w:r w:rsidRPr="00927DF9">
              <w:rPr>
                <w:rFonts w:ascii="Arial Narrow" w:hAnsi="Arial Narrow"/>
              </w:rPr>
              <w:tab/>
            </w:r>
            <w:r w:rsidRPr="00927DF9">
              <w:rPr>
                <w:rFonts w:ascii="Arial Narrow" w:hAnsi="Arial Narrow"/>
              </w:rPr>
              <w:tab/>
            </w:r>
            <w:r w:rsidRPr="00927DF9">
              <w:rPr>
                <w:rFonts w:ascii="Arial Narrow" w:hAnsi="Arial Narrow"/>
              </w:rPr>
              <w:tab/>
            </w:r>
            <w:r w:rsidRPr="00927DF9">
              <w:rPr>
                <w:rFonts w:ascii="Arial Narrow" w:hAnsi="Arial Narrow"/>
                <w:sz w:val="16"/>
              </w:rPr>
              <w:t xml:space="preserve">Rechtsverbindliche Unterschrift </w:t>
            </w:r>
          </w:p>
        </w:tc>
      </w:tr>
    </w:tbl>
    <w:p w14:paraId="16A7800A" w14:textId="77777777" w:rsidR="00E17BA3" w:rsidRPr="003B3FFF" w:rsidRDefault="00E17BA3" w:rsidP="00E17BA3">
      <w:pPr>
        <w:rPr>
          <w:sz w:val="2"/>
          <w:szCs w:val="2"/>
        </w:rPr>
      </w:pPr>
    </w:p>
    <w:sectPr w:rsidR="00E17BA3" w:rsidRPr="003B3FFF" w:rsidSect="00151B30">
      <w:headerReference w:type="default" r:id="rId12"/>
      <w:footerReference w:type="default" r:id="rId13"/>
      <w:headerReference w:type="first" r:id="rId14"/>
      <w:footerReference w:type="first" r:id="rId15"/>
      <w:pgSz w:w="12614" w:h="16838" w:code="9"/>
      <w:pgMar w:top="1588" w:right="1418" w:bottom="1134" w:left="1418" w:header="720" w:footer="73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7FBD1" w14:textId="77777777" w:rsidR="0090230B" w:rsidRDefault="0090230B">
      <w:r>
        <w:separator/>
      </w:r>
    </w:p>
  </w:endnote>
  <w:endnote w:type="continuationSeparator" w:id="0">
    <w:p w14:paraId="3F7B952B" w14:textId="77777777" w:rsidR="0090230B" w:rsidRDefault="00902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18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112"/>
      <w:gridCol w:w="6095"/>
    </w:tblGrid>
    <w:tr w:rsidR="00DA0F67" w14:paraId="3C744350" w14:textId="77777777" w:rsidTr="004E6B63">
      <w:trPr>
        <w:trHeight w:val="247"/>
      </w:trPr>
      <w:tc>
        <w:tcPr>
          <w:tcW w:w="41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5" w:type="dxa"/>
            <w:left w:w="108" w:type="dxa"/>
            <w:bottom w:w="0" w:type="dxa"/>
            <w:right w:w="108" w:type="dxa"/>
          </w:tcMar>
          <w:vAlign w:val="center"/>
          <w:hideMark/>
        </w:tcPr>
        <w:p w14:paraId="4E7E6E26" w14:textId="77777777" w:rsidR="00DA0F67" w:rsidRDefault="00DA0F67" w:rsidP="004E6B63">
          <w:pPr>
            <w:rPr>
              <w:rFonts w:ascii="Arial" w:hAnsi="Arial" w:cs="Arial"/>
              <w:sz w:val="36"/>
              <w:szCs w:val="36"/>
            </w:rPr>
          </w:pPr>
          <w:proofErr w:type="gramStart"/>
          <w:r>
            <w:rPr>
              <w:rFonts w:ascii="Arial" w:hAnsi="Arial" w:cs="Arial"/>
              <w:b/>
              <w:bCs/>
              <w:kern w:val="24"/>
              <w:sz w:val="16"/>
              <w:szCs w:val="16"/>
            </w:rPr>
            <w:t>Erstellt  von</w:t>
          </w:r>
          <w:proofErr w:type="gramEnd"/>
          <w:r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: </w:t>
          </w:r>
          <w:r>
            <w:rPr>
              <w:rFonts w:ascii="Arial" w:hAnsi="Arial" w:cs="Arial"/>
              <w:bCs/>
              <w:kern w:val="24"/>
              <w:sz w:val="16"/>
              <w:szCs w:val="16"/>
            </w:rPr>
            <w:t>C. Frese-Meier, Ltg. ZSVA im KLDW</w:t>
          </w:r>
        </w:p>
      </w:tc>
      <w:tc>
        <w:tcPr>
          <w:tcW w:w="60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5" w:type="dxa"/>
            <w:left w:w="108" w:type="dxa"/>
            <w:bottom w:w="0" w:type="dxa"/>
            <w:right w:w="108" w:type="dxa"/>
          </w:tcMar>
          <w:vAlign w:val="center"/>
          <w:hideMark/>
        </w:tcPr>
        <w:p w14:paraId="635484B7" w14:textId="77777777" w:rsidR="00DA0F67" w:rsidRDefault="00DA0F67" w:rsidP="0012570F">
          <w:pPr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Dateiname: </w:t>
          </w:r>
          <w:r>
            <w:rPr>
              <w:rFonts w:ascii="Arial" w:hAnsi="Arial" w:cs="Arial"/>
              <w:bCs/>
              <w:kern w:val="24"/>
              <w:sz w:val="16"/>
              <w:szCs w:val="16"/>
            </w:rPr>
            <w:t>AeMP_FB_Herstellerangaben zur Aufbereitung nach EN ISO 17664_V</w:t>
          </w:r>
          <w:r w:rsidR="00466FF7">
            <w:rPr>
              <w:rFonts w:ascii="Arial" w:hAnsi="Arial" w:cs="Arial"/>
              <w:bCs/>
              <w:kern w:val="24"/>
              <w:sz w:val="16"/>
              <w:szCs w:val="16"/>
            </w:rPr>
            <w:t>2</w:t>
          </w:r>
          <w:r>
            <w:rPr>
              <w:rFonts w:ascii="Arial" w:hAnsi="Arial" w:cs="Arial"/>
              <w:bCs/>
              <w:kern w:val="24"/>
              <w:sz w:val="16"/>
              <w:szCs w:val="16"/>
            </w:rPr>
            <w:t>.0_20</w:t>
          </w:r>
          <w:r w:rsidR="00310DEB">
            <w:rPr>
              <w:rFonts w:ascii="Arial" w:hAnsi="Arial" w:cs="Arial"/>
              <w:bCs/>
              <w:kern w:val="24"/>
              <w:sz w:val="16"/>
              <w:szCs w:val="16"/>
            </w:rPr>
            <w:t>24</w:t>
          </w:r>
          <w:r>
            <w:rPr>
              <w:rFonts w:ascii="Arial" w:hAnsi="Arial" w:cs="Arial"/>
              <w:bCs/>
              <w:kern w:val="24"/>
              <w:sz w:val="16"/>
              <w:szCs w:val="16"/>
            </w:rPr>
            <w:t>-11-05</w:t>
          </w:r>
        </w:p>
      </w:tc>
    </w:tr>
    <w:tr w:rsidR="00DA0F67" w14:paraId="475E0789" w14:textId="77777777" w:rsidTr="004E6B63">
      <w:trPr>
        <w:trHeight w:val="251"/>
      </w:trPr>
      <w:tc>
        <w:tcPr>
          <w:tcW w:w="41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5" w:type="dxa"/>
            <w:left w:w="108" w:type="dxa"/>
            <w:bottom w:w="0" w:type="dxa"/>
            <w:right w:w="108" w:type="dxa"/>
          </w:tcMar>
          <w:vAlign w:val="center"/>
          <w:hideMark/>
        </w:tcPr>
        <w:p w14:paraId="53471DF1" w14:textId="77777777" w:rsidR="00DA0F67" w:rsidRDefault="00DA0F67" w:rsidP="004E6B63">
          <w:pPr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Geprüft von: </w:t>
          </w:r>
          <w:r w:rsidR="001F6A45">
            <w:rPr>
              <w:rFonts w:ascii="Arial" w:hAnsi="Arial" w:cs="Arial"/>
              <w:b/>
              <w:bCs/>
              <w:kern w:val="24"/>
              <w:sz w:val="16"/>
              <w:szCs w:val="16"/>
            </w:rPr>
            <w:t>P. Jeuken,</w:t>
          </w:r>
          <w:r w:rsidR="00C43ED3"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 LTG GB</w:t>
          </w:r>
          <w:r w:rsidR="001F6A45"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 ZSVA-Management</w:t>
          </w:r>
        </w:p>
      </w:tc>
      <w:tc>
        <w:tcPr>
          <w:tcW w:w="60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5" w:type="dxa"/>
            <w:left w:w="108" w:type="dxa"/>
            <w:bottom w:w="0" w:type="dxa"/>
            <w:right w:w="108" w:type="dxa"/>
          </w:tcMar>
          <w:vAlign w:val="center"/>
          <w:hideMark/>
        </w:tcPr>
        <w:p w14:paraId="6A548422" w14:textId="77777777" w:rsidR="00DA0F67" w:rsidRDefault="00DA0F67" w:rsidP="004E6B63">
          <w:pPr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Gültig bis: </w:t>
          </w:r>
          <w:r>
            <w:rPr>
              <w:rFonts w:ascii="Arial" w:hAnsi="Arial" w:cs="Arial"/>
              <w:bCs/>
              <w:kern w:val="24"/>
              <w:sz w:val="16"/>
              <w:szCs w:val="16"/>
            </w:rPr>
            <w:t xml:space="preserve">zur Erstellung einer neuen Version </w:t>
          </w:r>
        </w:p>
      </w:tc>
    </w:tr>
    <w:tr w:rsidR="00DA0F67" w14:paraId="58E36CF0" w14:textId="77777777" w:rsidTr="004E6B63">
      <w:trPr>
        <w:trHeight w:val="275"/>
      </w:trPr>
      <w:tc>
        <w:tcPr>
          <w:tcW w:w="41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5" w:type="dxa"/>
            <w:left w:w="108" w:type="dxa"/>
            <w:bottom w:w="0" w:type="dxa"/>
            <w:right w:w="108" w:type="dxa"/>
          </w:tcMar>
          <w:vAlign w:val="center"/>
          <w:hideMark/>
        </w:tcPr>
        <w:p w14:paraId="7D53DDEB" w14:textId="77777777" w:rsidR="00DA0F67" w:rsidRPr="0020309C" w:rsidRDefault="00DA0F67" w:rsidP="00EE4774">
          <w:pPr>
            <w:tabs>
              <w:tab w:val="left" w:pos="1276"/>
            </w:tabs>
            <w:rPr>
              <w:rFonts w:ascii="Arial" w:hAnsi="Arial" w:cs="Arial"/>
              <w:b/>
              <w:sz w:val="36"/>
              <w:szCs w:val="36"/>
            </w:rPr>
          </w:pPr>
          <w:r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Freigegeben von: </w:t>
          </w:r>
          <w:r w:rsidRPr="00DC13D0">
            <w:rPr>
              <w:rFonts w:ascii="Arial" w:hAnsi="Arial" w:cs="Arial"/>
              <w:bCs/>
              <w:kern w:val="24"/>
              <w:sz w:val="16"/>
              <w:szCs w:val="16"/>
            </w:rPr>
            <w:t>Name, Funktion</w:t>
          </w:r>
          <w:r w:rsidRPr="0020309C">
            <w:rPr>
              <w:rFonts w:ascii="Arial" w:hAnsi="Arial" w:cs="Arial"/>
              <w:b/>
              <w:bCs/>
              <w:kern w:val="24"/>
              <w:sz w:val="16"/>
              <w:szCs w:val="16"/>
            </w:rPr>
            <w:tab/>
          </w:r>
        </w:p>
      </w:tc>
      <w:tc>
        <w:tcPr>
          <w:tcW w:w="60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5" w:type="dxa"/>
            <w:left w:w="108" w:type="dxa"/>
            <w:bottom w:w="0" w:type="dxa"/>
            <w:right w:w="108" w:type="dxa"/>
          </w:tcMar>
          <w:vAlign w:val="center"/>
          <w:hideMark/>
        </w:tcPr>
        <w:p w14:paraId="157587B2" w14:textId="77777777" w:rsidR="00DA0F67" w:rsidRDefault="00DA0F67" w:rsidP="004E6B63">
          <w:pPr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sz w:val="16"/>
              <w:szCs w:val="16"/>
            </w:rPr>
            <w:t>Seite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>PAGE  \* Arabic  \* MERGEFORMAT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BB28F8">
            <w:rPr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von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>NUMPAGES  \* Arabic  \* MERGEFORMAT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BB28F8">
            <w:rPr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                        </w:t>
          </w:r>
        </w:p>
      </w:tc>
    </w:tr>
  </w:tbl>
  <w:p w14:paraId="27D712A6" w14:textId="77777777" w:rsidR="00DA0F67" w:rsidRPr="00305A15" w:rsidRDefault="00DA0F67" w:rsidP="00305A1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18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112"/>
      <w:gridCol w:w="6095"/>
    </w:tblGrid>
    <w:tr w:rsidR="00DA0F67" w14:paraId="61C506FD" w14:textId="77777777" w:rsidTr="00246963">
      <w:trPr>
        <w:trHeight w:val="247"/>
      </w:trPr>
      <w:tc>
        <w:tcPr>
          <w:tcW w:w="41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5" w:type="dxa"/>
            <w:left w:w="108" w:type="dxa"/>
            <w:bottom w:w="0" w:type="dxa"/>
            <w:right w:w="108" w:type="dxa"/>
          </w:tcMar>
          <w:vAlign w:val="center"/>
          <w:hideMark/>
        </w:tcPr>
        <w:p w14:paraId="55F49846" w14:textId="77777777" w:rsidR="00DA0F67" w:rsidRDefault="00DA0F67" w:rsidP="00A12557">
          <w:pPr>
            <w:rPr>
              <w:rFonts w:ascii="Arial" w:hAnsi="Arial" w:cs="Arial"/>
              <w:sz w:val="36"/>
              <w:szCs w:val="36"/>
            </w:rPr>
          </w:pPr>
          <w:proofErr w:type="gramStart"/>
          <w:r>
            <w:rPr>
              <w:rFonts w:ascii="Arial" w:hAnsi="Arial" w:cs="Arial"/>
              <w:b/>
              <w:bCs/>
              <w:kern w:val="24"/>
              <w:sz w:val="16"/>
              <w:szCs w:val="16"/>
            </w:rPr>
            <w:t>Erstellt  von</w:t>
          </w:r>
          <w:proofErr w:type="gramEnd"/>
          <w:r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: </w:t>
          </w:r>
          <w:r>
            <w:rPr>
              <w:rFonts w:ascii="Arial" w:hAnsi="Arial" w:cs="Arial"/>
              <w:bCs/>
              <w:kern w:val="24"/>
              <w:sz w:val="16"/>
              <w:szCs w:val="16"/>
            </w:rPr>
            <w:t>C. Frese-Meier, Ltg. ZSVA im KLDW</w:t>
          </w:r>
        </w:p>
      </w:tc>
      <w:tc>
        <w:tcPr>
          <w:tcW w:w="60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5" w:type="dxa"/>
            <w:left w:w="108" w:type="dxa"/>
            <w:bottom w:w="0" w:type="dxa"/>
            <w:right w:w="108" w:type="dxa"/>
          </w:tcMar>
          <w:vAlign w:val="center"/>
          <w:hideMark/>
        </w:tcPr>
        <w:p w14:paraId="238288C1" w14:textId="77777777" w:rsidR="00DA0F67" w:rsidRDefault="00DA0F67" w:rsidP="0012570F">
          <w:pPr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Dateiname: </w:t>
          </w:r>
          <w:r>
            <w:rPr>
              <w:rFonts w:ascii="Arial" w:hAnsi="Arial" w:cs="Arial"/>
              <w:bCs/>
              <w:kern w:val="24"/>
              <w:sz w:val="16"/>
              <w:szCs w:val="16"/>
            </w:rPr>
            <w:t>AeMP_FB_Herstellerangaben zur Aufbereitung nach EN ISO 17664_V</w:t>
          </w:r>
          <w:r w:rsidR="00310DEB">
            <w:rPr>
              <w:rFonts w:ascii="Arial" w:hAnsi="Arial" w:cs="Arial"/>
              <w:bCs/>
              <w:kern w:val="24"/>
              <w:sz w:val="16"/>
              <w:szCs w:val="16"/>
            </w:rPr>
            <w:t>2</w:t>
          </w:r>
          <w:r>
            <w:rPr>
              <w:rFonts w:ascii="Arial" w:hAnsi="Arial" w:cs="Arial"/>
              <w:bCs/>
              <w:kern w:val="24"/>
              <w:sz w:val="16"/>
              <w:szCs w:val="16"/>
            </w:rPr>
            <w:t>.0_20</w:t>
          </w:r>
          <w:r w:rsidR="00310DEB">
            <w:rPr>
              <w:rFonts w:ascii="Arial" w:hAnsi="Arial" w:cs="Arial"/>
              <w:bCs/>
              <w:kern w:val="24"/>
              <w:sz w:val="16"/>
              <w:szCs w:val="16"/>
            </w:rPr>
            <w:t>24</w:t>
          </w:r>
          <w:r>
            <w:rPr>
              <w:rFonts w:ascii="Arial" w:hAnsi="Arial" w:cs="Arial"/>
              <w:bCs/>
              <w:kern w:val="24"/>
              <w:sz w:val="16"/>
              <w:szCs w:val="16"/>
            </w:rPr>
            <w:t>-11-05</w:t>
          </w:r>
        </w:p>
      </w:tc>
    </w:tr>
    <w:tr w:rsidR="00DA0F67" w14:paraId="6806D7ED" w14:textId="77777777" w:rsidTr="00246963">
      <w:trPr>
        <w:trHeight w:val="251"/>
      </w:trPr>
      <w:tc>
        <w:tcPr>
          <w:tcW w:w="41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5" w:type="dxa"/>
            <w:left w:w="108" w:type="dxa"/>
            <w:bottom w:w="0" w:type="dxa"/>
            <w:right w:w="108" w:type="dxa"/>
          </w:tcMar>
          <w:vAlign w:val="center"/>
          <w:hideMark/>
        </w:tcPr>
        <w:p w14:paraId="5EA9FE8F" w14:textId="77777777" w:rsidR="00DA0F67" w:rsidRDefault="00DA0F67" w:rsidP="001F6A45">
          <w:pPr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Geprüft von: </w:t>
          </w:r>
          <w:r w:rsidR="001F6A45"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P. Jeuken, </w:t>
          </w:r>
          <w:r w:rsidR="00C43ED3"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LTG, GB </w:t>
          </w:r>
          <w:r w:rsidR="001F6A45">
            <w:rPr>
              <w:rFonts w:ascii="Arial" w:hAnsi="Arial" w:cs="Arial"/>
              <w:b/>
              <w:bCs/>
              <w:kern w:val="24"/>
              <w:sz w:val="16"/>
              <w:szCs w:val="16"/>
            </w:rPr>
            <w:t>ZSVA-Management</w:t>
          </w:r>
        </w:p>
      </w:tc>
      <w:tc>
        <w:tcPr>
          <w:tcW w:w="60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5" w:type="dxa"/>
            <w:left w:w="108" w:type="dxa"/>
            <w:bottom w:w="0" w:type="dxa"/>
            <w:right w:w="108" w:type="dxa"/>
          </w:tcMar>
          <w:vAlign w:val="center"/>
          <w:hideMark/>
        </w:tcPr>
        <w:p w14:paraId="3A97AE4F" w14:textId="77777777" w:rsidR="00DA0F67" w:rsidRDefault="00DA0F67" w:rsidP="00246963">
          <w:pPr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Gültig bis: </w:t>
          </w:r>
          <w:r>
            <w:rPr>
              <w:rFonts w:ascii="Arial" w:hAnsi="Arial" w:cs="Arial"/>
              <w:bCs/>
              <w:kern w:val="24"/>
              <w:sz w:val="16"/>
              <w:szCs w:val="16"/>
            </w:rPr>
            <w:t xml:space="preserve">zur Erstellung einer neuen Version </w:t>
          </w:r>
        </w:p>
      </w:tc>
    </w:tr>
    <w:tr w:rsidR="00DA0F67" w14:paraId="4E73FE68" w14:textId="77777777" w:rsidTr="00246963">
      <w:trPr>
        <w:trHeight w:val="275"/>
      </w:trPr>
      <w:tc>
        <w:tcPr>
          <w:tcW w:w="41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5" w:type="dxa"/>
            <w:left w:w="108" w:type="dxa"/>
            <w:bottom w:w="0" w:type="dxa"/>
            <w:right w:w="108" w:type="dxa"/>
          </w:tcMar>
          <w:vAlign w:val="center"/>
          <w:hideMark/>
        </w:tcPr>
        <w:p w14:paraId="69968705" w14:textId="77777777" w:rsidR="00DA0F67" w:rsidRDefault="00DA0F67" w:rsidP="00246963">
          <w:pPr>
            <w:tabs>
              <w:tab w:val="left" w:pos="1276"/>
            </w:tabs>
            <w:rPr>
              <w:rFonts w:ascii="Arial" w:hAnsi="Arial" w:cs="Arial"/>
              <w:bCs/>
              <w:kern w:val="24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kern w:val="24"/>
              <w:sz w:val="16"/>
              <w:szCs w:val="16"/>
            </w:rPr>
            <w:t xml:space="preserve">Freigegeben von: </w:t>
          </w:r>
          <w:r w:rsidRPr="00DC13D0">
            <w:rPr>
              <w:rFonts w:ascii="Arial" w:hAnsi="Arial" w:cs="Arial"/>
              <w:bCs/>
              <w:kern w:val="24"/>
              <w:sz w:val="16"/>
              <w:szCs w:val="16"/>
            </w:rPr>
            <w:t>Name, Funktion</w:t>
          </w:r>
        </w:p>
        <w:p w14:paraId="4EC6C88C" w14:textId="77777777" w:rsidR="00DA0F67" w:rsidRPr="0020309C" w:rsidRDefault="00DA0F67" w:rsidP="00246963">
          <w:pPr>
            <w:tabs>
              <w:tab w:val="left" w:pos="1276"/>
            </w:tabs>
            <w:rPr>
              <w:rFonts w:ascii="Arial" w:hAnsi="Arial" w:cs="Arial"/>
              <w:b/>
              <w:sz w:val="36"/>
              <w:szCs w:val="36"/>
            </w:rPr>
          </w:pPr>
          <w:r w:rsidRPr="0020309C">
            <w:rPr>
              <w:rFonts w:ascii="Arial" w:hAnsi="Arial" w:cs="Arial"/>
              <w:b/>
              <w:bCs/>
              <w:kern w:val="24"/>
              <w:sz w:val="16"/>
              <w:szCs w:val="16"/>
            </w:rPr>
            <w:t>Signatur:</w:t>
          </w:r>
          <w:r w:rsidRPr="0020309C">
            <w:rPr>
              <w:rFonts w:ascii="Arial" w:hAnsi="Arial" w:cs="Arial"/>
              <w:b/>
              <w:bCs/>
              <w:kern w:val="24"/>
              <w:sz w:val="16"/>
              <w:szCs w:val="16"/>
            </w:rPr>
            <w:tab/>
          </w:r>
        </w:p>
      </w:tc>
      <w:tc>
        <w:tcPr>
          <w:tcW w:w="60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5" w:type="dxa"/>
            <w:left w:w="108" w:type="dxa"/>
            <w:bottom w:w="0" w:type="dxa"/>
            <w:right w:w="108" w:type="dxa"/>
          </w:tcMar>
          <w:vAlign w:val="center"/>
          <w:hideMark/>
        </w:tcPr>
        <w:p w14:paraId="3B0874C2" w14:textId="77777777" w:rsidR="00DA0F67" w:rsidRDefault="00DA0F67" w:rsidP="00246963">
          <w:pPr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sz w:val="16"/>
              <w:szCs w:val="16"/>
            </w:rPr>
            <w:t>Seite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>PAGE  \* Arabic  \* MERGEFORMAT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BB28F8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von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>NUMPAGES  \* Arabic  \* MERGEFORMAT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BB28F8">
            <w:rPr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                        </w:t>
          </w:r>
        </w:p>
      </w:tc>
    </w:tr>
  </w:tbl>
  <w:p w14:paraId="52F3C401" w14:textId="77777777" w:rsidR="00DA0F67" w:rsidRDefault="00DA0F6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80364" w14:textId="77777777" w:rsidR="0090230B" w:rsidRDefault="0090230B">
      <w:r>
        <w:separator/>
      </w:r>
    </w:p>
  </w:footnote>
  <w:footnote w:type="continuationSeparator" w:id="0">
    <w:p w14:paraId="21AED575" w14:textId="77777777" w:rsidR="0090230B" w:rsidRDefault="00902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7696" w14:textId="77777777" w:rsidR="00DA0F67" w:rsidRDefault="00330A55" w:rsidP="00D162AA">
    <w:pPr>
      <w:tabs>
        <w:tab w:val="right" w:pos="907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57E2A47A" wp14:editId="2CCCC572">
          <wp:simplePos x="0" y="0"/>
          <wp:positionH relativeFrom="column">
            <wp:posOffset>4345940</wp:posOffset>
          </wp:positionH>
          <wp:positionV relativeFrom="paragraph">
            <wp:posOffset>-466725</wp:posOffset>
          </wp:positionV>
          <wp:extent cx="2199640" cy="608965"/>
          <wp:effectExtent l="0" t="0" r="0" b="635"/>
          <wp:wrapNone/>
          <wp:docPr id="11" name="Bild 11" descr="GNO_06_0907_GN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GNO_06_0907_GN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738"/>
                  <a:stretch>
                    <a:fillRect/>
                  </a:stretch>
                </pic:blipFill>
                <pic:spPr bwMode="auto">
                  <a:xfrm>
                    <a:off x="0" y="0"/>
                    <a:ext cx="219964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7AFCFB" w14:textId="77777777" w:rsidR="00DA0F67" w:rsidRDefault="00DA0F67" w:rsidP="00D162AA">
    <w:pPr>
      <w:tabs>
        <w:tab w:val="right" w:pos="907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AeMP_FB_Herstellerangaben zur Aufbereitung</w:t>
    </w:r>
    <w:r>
      <w:rPr>
        <w:rFonts w:ascii="Arial" w:hAnsi="Arial" w:cs="Arial"/>
        <w:sz w:val="22"/>
        <w:szCs w:val="22"/>
      </w:rPr>
      <w:tab/>
    </w:r>
  </w:p>
  <w:p w14:paraId="4F4814A1" w14:textId="77777777" w:rsidR="00DA0F67" w:rsidRPr="00477371" w:rsidRDefault="00DA0F67" w:rsidP="00D162AA">
    <w:pPr>
      <w:tabs>
        <w:tab w:val="right" w:pos="907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nach EN ISO17664</w:t>
    </w:r>
  </w:p>
  <w:p w14:paraId="1B4C509D" w14:textId="77777777" w:rsidR="00DA0F67" w:rsidRPr="00477371" w:rsidRDefault="00330A55" w:rsidP="00477371">
    <w:pPr>
      <w:rPr>
        <w:b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6BF7A2F" wp14:editId="3ABF39C3">
              <wp:simplePos x="0" y="0"/>
              <wp:positionH relativeFrom="column">
                <wp:posOffset>-66040</wp:posOffset>
              </wp:positionH>
              <wp:positionV relativeFrom="paragraph">
                <wp:posOffset>145415</wp:posOffset>
              </wp:positionV>
              <wp:extent cx="6515100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2812B6" id="Line 6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1.45pt" to="507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" strokecolor="#ffc000" strokeweight="2.2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5F82C" w14:textId="77777777" w:rsidR="00DA0F67" w:rsidRDefault="00330A55" w:rsidP="00EE4774">
    <w:pPr>
      <w:tabs>
        <w:tab w:val="right" w:pos="907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5517BBC4" wp14:editId="0A8B2473">
          <wp:simplePos x="0" y="0"/>
          <wp:positionH relativeFrom="column">
            <wp:posOffset>4345940</wp:posOffset>
          </wp:positionH>
          <wp:positionV relativeFrom="paragraph">
            <wp:posOffset>-466725</wp:posOffset>
          </wp:positionV>
          <wp:extent cx="2199640" cy="608965"/>
          <wp:effectExtent l="0" t="0" r="0" b="635"/>
          <wp:wrapNone/>
          <wp:docPr id="9" name="Bild 9" descr="GNO_06_0907_GN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GNO_06_0907_GN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738"/>
                  <a:stretch>
                    <a:fillRect/>
                  </a:stretch>
                </pic:blipFill>
                <pic:spPr bwMode="auto">
                  <a:xfrm>
                    <a:off x="0" y="0"/>
                    <a:ext cx="219964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AE73F3" w14:textId="77777777" w:rsidR="00DA0F67" w:rsidRDefault="00DA0F67" w:rsidP="00EE4774">
    <w:pPr>
      <w:tabs>
        <w:tab w:val="right" w:pos="907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AeMP_FB_Herstellerangaben zur Aufbereitung</w:t>
    </w:r>
    <w:r>
      <w:rPr>
        <w:rFonts w:ascii="Arial" w:hAnsi="Arial" w:cs="Arial"/>
        <w:sz w:val="22"/>
        <w:szCs w:val="22"/>
      </w:rPr>
      <w:tab/>
    </w:r>
  </w:p>
  <w:p w14:paraId="6AA2E696" w14:textId="77777777" w:rsidR="00DA0F67" w:rsidRPr="00477371" w:rsidRDefault="00DA0F67" w:rsidP="00EE4774">
    <w:pPr>
      <w:tabs>
        <w:tab w:val="right" w:pos="907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nach EN ISO 17664</w:t>
    </w:r>
  </w:p>
  <w:p w14:paraId="0674FE9F" w14:textId="77777777" w:rsidR="00DA0F67" w:rsidRPr="00477371" w:rsidRDefault="00330A55" w:rsidP="00EE4774">
    <w:pPr>
      <w:rPr>
        <w:b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70205E1" wp14:editId="43A841C2">
              <wp:simplePos x="0" y="0"/>
              <wp:positionH relativeFrom="column">
                <wp:posOffset>-66040</wp:posOffset>
              </wp:positionH>
              <wp:positionV relativeFrom="paragraph">
                <wp:posOffset>145415</wp:posOffset>
              </wp:positionV>
              <wp:extent cx="6515100" cy="0"/>
              <wp:effectExtent l="0" t="0" r="0" b="0"/>
              <wp:wrapNone/>
              <wp:docPr id="1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520788" id="Line 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1.45pt" to="507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" strokecolor="#ffc000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E1EB9"/>
    <w:multiLevelType w:val="hybridMultilevel"/>
    <w:tmpl w:val="038C75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B7D78"/>
    <w:multiLevelType w:val="hybridMultilevel"/>
    <w:tmpl w:val="10025CD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B30D6"/>
    <w:multiLevelType w:val="hybridMultilevel"/>
    <w:tmpl w:val="0A98A506"/>
    <w:lvl w:ilvl="0" w:tplc="5D7E0B26">
      <w:numFmt w:val="bullet"/>
      <w:lvlText w:val=""/>
      <w:lvlJc w:val="left"/>
      <w:pPr>
        <w:tabs>
          <w:tab w:val="num" w:pos="-1629"/>
        </w:tabs>
        <w:ind w:left="-1629" w:hanging="51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1059"/>
        </w:tabs>
        <w:ind w:left="-105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-339"/>
        </w:tabs>
        <w:ind w:left="-33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1"/>
        </w:tabs>
        <w:ind w:left="3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101"/>
        </w:tabs>
        <w:ind w:left="110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1821"/>
        </w:tabs>
        <w:ind w:left="18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2541"/>
        </w:tabs>
        <w:ind w:left="25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261"/>
        </w:tabs>
        <w:ind w:left="326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3981"/>
        </w:tabs>
        <w:ind w:left="3981" w:hanging="360"/>
      </w:pPr>
      <w:rPr>
        <w:rFonts w:ascii="Wingdings" w:hAnsi="Wingdings" w:hint="default"/>
      </w:rPr>
    </w:lvl>
  </w:abstractNum>
  <w:abstractNum w:abstractNumId="3" w15:restartNumberingAfterBreak="0">
    <w:nsid w:val="6FC073B1"/>
    <w:multiLevelType w:val="hybridMultilevel"/>
    <w:tmpl w:val="2CF04DB6"/>
    <w:lvl w:ilvl="0" w:tplc="F378E956">
      <w:numFmt w:val="bullet"/>
      <w:lvlText w:val=""/>
      <w:lvlJc w:val="left"/>
      <w:pPr>
        <w:tabs>
          <w:tab w:val="num" w:pos="510"/>
        </w:tabs>
        <w:ind w:left="510" w:hanging="51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602689796">
    <w:abstractNumId w:val="0"/>
  </w:num>
  <w:num w:numId="2" w16cid:durableId="1589847625">
    <w:abstractNumId w:val="1"/>
  </w:num>
  <w:num w:numId="3" w16cid:durableId="1335301351">
    <w:abstractNumId w:val="3"/>
  </w:num>
  <w:num w:numId="4" w16cid:durableId="817571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tw8acMqzhVjy3YtfAvzLIGsWjkxrBkCnGTpeJvJ1J7XldVQWgugDDHKqJRLSPAQc9p8xcqD6S+F6WhWgeq/hnw==" w:salt="gprWA7UWv15FoGqSFNZw7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19"/>
    <w:rsid w:val="00002016"/>
    <w:rsid w:val="0000258D"/>
    <w:rsid w:val="0000504D"/>
    <w:rsid w:val="0003533E"/>
    <w:rsid w:val="000402AB"/>
    <w:rsid w:val="000841CE"/>
    <w:rsid w:val="000B5C69"/>
    <w:rsid w:val="000D0AD8"/>
    <w:rsid w:val="000D58B1"/>
    <w:rsid w:val="000E668C"/>
    <w:rsid w:val="000F515C"/>
    <w:rsid w:val="0010166E"/>
    <w:rsid w:val="00112FF7"/>
    <w:rsid w:val="0012570F"/>
    <w:rsid w:val="00140A23"/>
    <w:rsid w:val="00151B30"/>
    <w:rsid w:val="001541DC"/>
    <w:rsid w:val="00154A09"/>
    <w:rsid w:val="00183012"/>
    <w:rsid w:val="0018688A"/>
    <w:rsid w:val="001C77E4"/>
    <w:rsid w:val="001D32E7"/>
    <w:rsid w:val="001D699A"/>
    <w:rsid w:val="001E5B29"/>
    <w:rsid w:val="001F29E7"/>
    <w:rsid w:val="001F6A45"/>
    <w:rsid w:val="001F76C0"/>
    <w:rsid w:val="00206D32"/>
    <w:rsid w:val="0022095D"/>
    <w:rsid w:val="00233A9E"/>
    <w:rsid w:val="0023722B"/>
    <w:rsid w:val="002414E7"/>
    <w:rsid w:val="00245F99"/>
    <w:rsid w:val="00246963"/>
    <w:rsid w:val="00254B49"/>
    <w:rsid w:val="00257F52"/>
    <w:rsid w:val="00265E2D"/>
    <w:rsid w:val="00267CE8"/>
    <w:rsid w:val="00275F19"/>
    <w:rsid w:val="00290B45"/>
    <w:rsid w:val="00293B60"/>
    <w:rsid w:val="002A2BF1"/>
    <w:rsid w:val="002E005F"/>
    <w:rsid w:val="002F4B26"/>
    <w:rsid w:val="002F7223"/>
    <w:rsid w:val="00301B29"/>
    <w:rsid w:val="00305A15"/>
    <w:rsid w:val="00310DEB"/>
    <w:rsid w:val="00330A55"/>
    <w:rsid w:val="003649C8"/>
    <w:rsid w:val="00370866"/>
    <w:rsid w:val="003738DA"/>
    <w:rsid w:val="0038056C"/>
    <w:rsid w:val="00381C3C"/>
    <w:rsid w:val="00390CF7"/>
    <w:rsid w:val="003B5981"/>
    <w:rsid w:val="003C0AE0"/>
    <w:rsid w:val="003F7223"/>
    <w:rsid w:val="00442A14"/>
    <w:rsid w:val="0045280F"/>
    <w:rsid w:val="00460E27"/>
    <w:rsid w:val="00466FF7"/>
    <w:rsid w:val="00477371"/>
    <w:rsid w:val="00483CB5"/>
    <w:rsid w:val="004921F3"/>
    <w:rsid w:val="004A4FC2"/>
    <w:rsid w:val="004A70F9"/>
    <w:rsid w:val="004C3F7E"/>
    <w:rsid w:val="004D122F"/>
    <w:rsid w:val="004E611C"/>
    <w:rsid w:val="004E6B63"/>
    <w:rsid w:val="005355A5"/>
    <w:rsid w:val="0054332F"/>
    <w:rsid w:val="00567C46"/>
    <w:rsid w:val="0057588C"/>
    <w:rsid w:val="00580066"/>
    <w:rsid w:val="00583F25"/>
    <w:rsid w:val="005A3BC6"/>
    <w:rsid w:val="005D0D66"/>
    <w:rsid w:val="005D7268"/>
    <w:rsid w:val="005F6542"/>
    <w:rsid w:val="006034DB"/>
    <w:rsid w:val="00604FDD"/>
    <w:rsid w:val="006346F7"/>
    <w:rsid w:val="006C41ED"/>
    <w:rsid w:val="007167FE"/>
    <w:rsid w:val="00755CF7"/>
    <w:rsid w:val="00756C2B"/>
    <w:rsid w:val="007662B7"/>
    <w:rsid w:val="00791F01"/>
    <w:rsid w:val="007A40C9"/>
    <w:rsid w:val="007A66CC"/>
    <w:rsid w:val="00803A51"/>
    <w:rsid w:val="00835CCB"/>
    <w:rsid w:val="00857A2D"/>
    <w:rsid w:val="00861290"/>
    <w:rsid w:val="00864502"/>
    <w:rsid w:val="00886FC9"/>
    <w:rsid w:val="00896B20"/>
    <w:rsid w:val="008A0717"/>
    <w:rsid w:val="008A43A6"/>
    <w:rsid w:val="008A5505"/>
    <w:rsid w:val="008B7871"/>
    <w:rsid w:val="008B7965"/>
    <w:rsid w:val="008C25E9"/>
    <w:rsid w:val="008C3650"/>
    <w:rsid w:val="008E7210"/>
    <w:rsid w:val="008F3A1A"/>
    <w:rsid w:val="0090230B"/>
    <w:rsid w:val="00927DF9"/>
    <w:rsid w:val="009319D7"/>
    <w:rsid w:val="00947BEA"/>
    <w:rsid w:val="00951EE4"/>
    <w:rsid w:val="00963E77"/>
    <w:rsid w:val="0096440A"/>
    <w:rsid w:val="00967A49"/>
    <w:rsid w:val="00970119"/>
    <w:rsid w:val="00973F46"/>
    <w:rsid w:val="009760EB"/>
    <w:rsid w:val="0098143B"/>
    <w:rsid w:val="00987034"/>
    <w:rsid w:val="009B4834"/>
    <w:rsid w:val="009C144B"/>
    <w:rsid w:val="009E2C1F"/>
    <w:rsid w:val="00A12557"/>
    <w:rsid w:val="00A46C94"/>
    <w:rsid w:val="00A51953"/>
    <w:rsid w:val="00A54F20"/>
    <w:rsid w:val="00A605CF"/>
    <w:rsid w:val="00AC50FC"/>
    <w:rsid w:val="00B029FC"/>
    <w:rsid w:val="00B03318"/>
    <w:rsid w:val="00B04D40"/>
    <w:rsid w:val="00B201A0"/>
    <w:rsid w:val="00B24CAF"/>
    <w:rsid w:val="00B32B61"/>
    <w:rsid w:val="00B561E6"/>
    <w:rsid w:val="00B7713E"/>
    <w:rsid w:val="00B9209A"/>
    <w:rsid w:val="00BA0B1B"/>
    <w:rsid w:val="00BB28F8"/>
    <w:rsid w:val="00BF044C"/>
    <w:rsid w:val="00BF1222"/>
    <w:rsid w:val="00C128E6"/>
    <w:rsid w:val="00C203B2"/>
    <w:rsid w:val="00C43ED3"/>
    <w:rsid w:val="00C44AB4"/>
    <w:rsid w:val="00C74E57"/>
    <w:rsid w:val="00C8171A"/>
    <w:rsid w:val="00C86670"/>
    <w:rsid w:val="00CA079C"/>
    <w:rsid w:val="00CC26F1"/>
    <w:rsid w:val="00CD48AD"/>
    <w:rsid w:val="00CE344F"/>
    <w:rsid w:val="00CE4038"/>
    <w:rsid w:val="00CE568B"/>
    <w:rsid w:val="00D04C3C"/>
    <w:rsid w:val="00D06F89"/>
    <w:rsid w:val="00D14AD7"/>
    <w:rsid w:val="00D162AA"/>
    <w:rsid w:val="00D2668B"/>
    <w:rsid w:val="00D50CAA"/>
    <w:rsid w:val="00D85B39"/>
    <w:rsid w:val="00DA0F67"/>
    <w:rsid w:val="00DC13D0"/>
    <w:rsid w:val="00DD424F"/>
    <w:rsid w:val="00E1092A"/>
    <w:rsid w:val="00E15400"/>
    <w:rsid w:val="00E17BA3"/>
    <w:rsid w:val="00E95F44"/>
    <w:rsid w:val="00EB50F6"/>
    <w:rsid w:val="00EB6EA8"/>
    <w:rsid w:val="00EB7D14"/>
    <w:rsid w:val="00EC1C78"/>
    <w:rsid w:val="00EC51D0"/>
    <w:rsid w:val="00EE4774"/>
    <w:rsid w:val="00F1614C"/>
    <w:rsid w:val="00F32366"/>
    <w:rsid w:val="00F51B38"/>
    <w:rsid w:val="00F52177"/>
    <w:rsid w:val="00F525D8"/>
    <w:rsid w:val="00F8546E"/>
    <w:rsid w:val="00FB4B25"/>
    <w:rsid w:val="00FC69E5"/>
    <w:rsid w:val="00FD6DDB"/>
    <w:rsid w:val="00FE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2F539"/>
  <w15:chartTrackingRefBased/>
  <w15:docId w15:val="{DBCEB134-CA0B-4008-8F90-36B8B354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0000"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  <w:color w:val="000000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b/>
      <w:color w:val="0000FF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itel">
    <w:name w:val="Title"/>
    <w:basedOn w:val="Standard"/>
    <w:qFormat/>
    <w:pPr>
      <w:jc w:val="center"/>
    </w:pPr>
    <w:rPr>
      <w:b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01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7011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D14A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reff">
    <w:name w:val="Betreff"/>
    <w:basedOn w:val="Standard"/>
    <w:rsid w:val="0000504D"/>
    <w:pPr>
      <w:spacing w:after="120"/>
    </w:pPr>
    <w:rPr>
      <w:rFonts w:ascii="Arial Narrow" w:hAnsi="Arial Narrow"/>
      <w:b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7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Allgemeine%20Informationen\Vorlagen\Teilnehmerliste%20Vorlage%20le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B1CF91E8860C468C10DE85565AF7E3" ma:contentTypeVersion="0" ma:contentTypeDescription="Ein neues Dokument erstellen." ma:contentTypeScope="" ma:versionID="f510f3ed126c5f65316072985a08275d">
  <xsd:schema xmlns:xsd="http://www.w3.org/2001/XMLSchema" xmlns:xs="http://www.w3.org/2001/XMLSchema" xmlns:p="http://schemas.microsoft.com/office/2006/metadata/properties" xmlns:ns2="3c2c1bc2-1439-4bf4-b8e4-e2eeac5446e2" targetNamespace="http://schemas.microsoft.com/office/2006/metadata/properties" ma:root="true" ma:fieldsID="d5ad5f372ee2229d898d99486bf9b1c9" ns2:_="">
    <xsd:import namespace="3c2c1bc2-1439-4bf4-b8e4-e2eeac5446e2"/>
    <xsd:element name="properties">
      <xsd:complexType>
        <xsd:sequence>
          <xsd:element name="documentManagement">
            <xsd:complexType>
              <xsd:all>
                <xsd:element ref="ns2:Beziehungsgrad_Beschwerdeführ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2c1bc2-1439-4bf4-b8e4-e2eeac5446e2" elementFormDefault="qualified">
    <xsd:import namespace="http://schemas.microsoft.com/office/2006/documentManagement/types"/>
    <xsd:import namespace="http://schemas.microsoft.com/office/infopath/2007/PartnerControls"/>
    <xsd:element name="Beziehungsgrad_Beschwerdeführer" ma:index="8" nillable="true" ma:displayName="Beziehung_Beschwerdeführer_Patient" ma:default="keine Angabe" ma:format="RadioButtons" ma:internalName="Beziehungsgrad_Beschwerdef_x00fc_hrer">
      <xsd:simpleType>
        <xsd:restriction base="dms:Choice">
          <xsd:enumeration value="keine Angabe"/>
          <xsd:enumeration value="Eltern"/>
          <xsd:enumeration value="Ehepartner"/>
          <xsd:enumeration value="Tochter"/>
          <xsd:enumeration value="Sohn"/>
          <xsd:enumeration value="Großeltern"/>
          <xsd:enumeration value="Geschwister"/>
          <xsd:enumeration value="Versicherung"/>
          <xsd:enumeration value="Betreuer"/>
          <xsd:enumeration value="Sonstig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ziehungsgrad_Beschwerdeführer xmlns="3c2c1bc2-1439-4bf4-b8e4-e2eeac5446e2" xsi:nil="true"/>
  </documentManagement>
</p:properties>
</file>

<file path=customXml/itemProps1.xml><?xml version="1.0" encoding="utf-8"?>
<ds:datastoreItem xmlns:ds="http://schemas.openxmlformats.org/officeDocument/2006/customXml" ds:itemID="{223A6421-4B70-437F-A61B-ABCC3D6C2C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3BBE05-B072-4909-8F69-87343B0962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E3936-0A29-48DB-927D-3C77DD7AFB0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5B31D9-712E-4410-8577-62A946807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2c1bc2-1439-4bf4-b8e4-e2eeac5446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B1B945-1822-4C24-A8E0-62011EA30A43}">
  <ds:schemaRefs>
    <ds:schemaRef ds:uri="http://schemas.microsoft.com/office/2006/metadata/properties"/>
    <ds:schemaRef ds:uri="http://schemas.microsoft.com/office/infopath/2007/PartnerControls"/>
    <ds:schemaRef ds:uri="3c2c1bc2-1439-4bf4-b8e4-e2eeac5446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Teilnehmerliste Vorlage leer</Template>
  <TotalTime>0</TotalTime>
  <Pages>2</Pages>
  <Words>432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Zielplanung Kinderklinik</vt:lpstr>
    </vt:vector>
  </TitlesOfParts>
  <Company>zkh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Zielplanung Kinderklinik</dc:title>
  <dc:subject/>
  <dc:creator>Nachtweih, Kerstin</dc:creator>
  <cp:keywords/>
  <cp:lastModifiedBy>Mareen Jerko | GVP infraconsult GmbH</cp:lastModifiedBy>
  <cp:revision>12</cp:revision>
  <cp:lastPrinted>2026-05-29T11:03:00Z</cp:lastPrinted>
  <dcterms:created xsi:type="dcterms:W3CDTF">2026-03-03T13:00:00Z</dcterms:created>
  <dcterms:modified xsi:type="dcterms:W3CDTF">2026-06-05T09:52:00Z</dcterms:modified>
</cp:coreProperties>
</file>