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59F0444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59F0444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15833B5C" w:rsidR="00682D2C" w:rsidRPr="00F45CAD" w:rsidRDefault="59F0444C" w:rsidP="002D4CA7">
            <w:r>
              <w:t>50859-32</w:t>
            </w:r>
            <w:r w:rsidR="009238FF">
              <w:t>4</w:t>
            </w:r>
            <w:r>
              <w:t>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71EDA5DF" w:rsidR="00682D2C" w:rsidRPr="00F45CAD" w:rsidRDefault="59F0444C" w:rsidP="002D4CA7">
            <w:r>
              <w:t>0</w:t>
            </w:r>
            <w:r w:rsidR="009238FF">
              <w:t>8</w:t>
            </w:r>
            <w:r>
              <w:t>.0</w:t>
            </w:r>
            <w:r w:rsidR="009238FF">
              <w:t>6</w:t>
            </w:r>
            <w:r>
              <w:t>.2026</w:t>
            </w:r>
          </w:p>
        </w:tc>
      </w:tr>
      <w:tr w:rsidR="00682D2C" w:rsidRPr="00F45CAD" w14:paraId="7FFFEDD6" w14:textId="77777777" w:rsidTr="59F0444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59F0444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59F0444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7ABC4660" w:rsidR="00C1655B" w:rsidRPr="00CE29B6" w:rsidRDefault="009238FF" w:rsidP="59F0444C">
            <w:pPr>
              <w:spacing w:line="259" w:lineRule="auto"/>
            </w:pPr>
            <w:r>
              <w:t>Fliesen</w:t>
            </w:r>
            <w:r w:rsidR="00C22DFF">
              <w:t xml:space="preserve">- und Werksteinarbeiten 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CE274" w14:textId="77777777" w:rsidR="00A35DAA" w:rsidRDefault="00A35DAA">
      <w:r>
        <w:separator/>
      </w:r>
    </w:p>
    <w:p w14:paraId="1AF86591" w14:textId="77777777" w:rsidR="00A35DAA" w:rsidRDefault="00A35DAA"/>
    <w:p w14:paraId="465D3508" w14:textId="77777777" w:rsidR="00A35DAA" w:rsidRDefault="00A35DAA"/>
  </w:endnote>
  <w:endnote w:type="continuationSeparator" w:id="0">
    <w:p w14:paraId="1E5B9592" w14:textId="77777777" w:rsidR="00A35DAA" w:rsidRDefault="00A35DAA">
      <w:r>
        <w:continuationSeparator/>
      </w:r>
    </w:p>
    <w:p w14:paraId="3A85CA92" w14:textId="77777777" w:rsidR="00A35DAA" w:rsidRDefault="00A35DAA"/>
    <w:p w14:paraId="39B921C9" w14:textId="77777777" w:rsidR="00A35DAA" w:rsidRDefault="00A35D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A5A8" w14:textId="77777777" w:rsidR="00A35DAA" w:rsidRDefault="00A35DAA">
      <w:r>
        <w:separator/>
      </w:r>
    </w:p>
    <w:p w14:paraId="51ABD21B" w14:textId="77777777" w:rsidR="00A35DAA" w:rsidRDefault="00A35DAA"/>
    <w:p w14:paraId="47A838DD" w14:textId="77777777" w:rsidR="00A35DAA" w:rsidRDefault="00A35DAA"/>
  </w:footnote>
  <w:footnote w:type="continuationSeparator" w:id="0">
    <w:p w14:paraId="0ABE64C4" w14:textId="77777777" w:rsidR="00A35DAA" w:rsidRDefault="00A35DAA">
      <w:r>
        <w:continuationSeparator/>
      </w:r>
    </w:p>
    <w:p w14:paraId="452C62C8" w14:textId="77777777" w:rsidR="00A35DAA" w:rsidRDefault="00A35DAA"/>
    <w:p w14:paraId="52D6799B" w14:textId="77777777" w:rsidR="00A35DAA" w:rsidRDefault="00A35D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5185A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6547"/>
    <w:rsid w:val="00910F0B"/>
    <w:rsid w:val="009214CE"/>
    <w:rsid w:val="009238FF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35DAA"/>
    <w:rsid w:val="00A5084B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8683D"/>
    <w:rsid w:val="00B96ADB"/>
    <w:rsid w:val="00BA5E42"/>
    <w:rsid w:val="00BC17F1"/>
    <w:rsid w:val="00BC6EAA"/>
    <w:rsid w:val="00BD37F7"/>
    <w:rsid w:val="00C101BF"/>
    <w:rsid w:val="00C1655B"/>
    <w:rsid w:val="00C22DFF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59F0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176</Words>
  <Characters>1110</Characters>
  <Application>Microsoft Office Word</Application>
  <DocSecurity>0</DocSecurity>
  <Lines>9</Lines>
  <Paragraphs>2</Paragraphs>
  <ScaleCrop>false</ScaleCrop>
  <Company>BBR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7</cp:revision>
  <cp:lastPrinted>2010-02-09T14:25:00Z</cp:lastPrinted>
  <dcterms:created xsi:type="dcterms:W3CDTF">2025-09-16T13:09:00Z</dcterms:created>
  <dcterms:modified xsi:type="dcterms:W3CDTF">2026-06-08T13:25:00Z</dcterms:modified>
</cp:coreProperties>
</file>