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2F90FC8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2F90FC8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7C82F489" w:rsidR="00682D2C" w:rsidRPr="00F45CAD" w:rsidRDefault="2F90FC8C" w:rsidP="002D4CA7">
            <w:r>
              <w:t>50859-3</w:t>
            </w:r>
            <w:r w:rsidR="002506F2">
              <w:t>19</w:t>
            </w:r>
            <w:r w:rsidR="00A87718">
              <w:t>0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38FD415C" w:rsidR="00682D2C" w:rsidRPr="00F45CAD" w:rsidRDefault="006266AE" w:rsidP="002D4CA7">
            <w:r>
              <w:t>09.05.</w:t>
            </w:r>
            <w:r w:rsidR="2F90FC8C">
              <w:t>2026</w:t>
            </w:r>
          </w:p>
        </w:tc>
      </w:tr>
      <w:tr w:rsidR="00682D2C" w:rsidRPr="00F45CAD" w14:paraId="7FFFEDD6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2F90FC8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3D87E0BA" w:rsidR="00C1655B" w:rsidRPr="00CE29B6" w:rsidRDefault="00A87718" w:rsidP="2F90FC8C">
            <w:pPr>
              <w:spacing w:line="259" w:lineRule="auto"/>
            </w:pPr>
            <w:r>
              <w:t>Vorhan</w:t>
            </w:r>
            <w:r w:rsidR="00D91FEA">
              <w:t>fass</w:t>
            </w:r>
            <w:r w:rsidR="00315E02">
              <w:t>ade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8C305" w14:textId="77777777" w:rsidR="00DA5004" w:rsidRDefault="00DA5004">
      <w:r>
        <w:separator/>
      </w:r>
    </w:p>
    <w:p w14:paraId="1CEE839D" w14:textId="77777777" w:rsidR="00DA5004" w:rsidRDefault="00DA5004"/>
    <w:p w14:paraId="053BEDFD" w14:textId="77777777" w:rsidR="00DA5004" w:rsidRDefault="00DA5004"/>
  </w:endnote>
  <w:endnote w:type="continuationSeparator" w:id="0">
    <w:p w14:paraId="2BBBF22F" w14:textId="77777777" w:rsidR="00DA5004" w:rsidRDefault="00DA5004">
      <w:r>
        <w:continuationSeparator/>
      </w:r>
    </w:p>
    <w:p w14:paraId="6446B835" w14:textId="77777777" w:rsidR="00DA5004" w:rsidRDefault="00DA5004"/>
    <w:p w14:paraId="0815BFDE" w14:textId="77777777" w:rsidR="00DA5004" w:rsidRDefault="00DA5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BE9A8" w14:textId="77777777" w:rsidR="00DA5004" w:rsidRDefault="00DA5004">
      <w:r>
        <w:separator/>
      </w:r>
    </w:p>
    <w:p w14:paraId="25AFB251" w14:textId="77777777" w:rsidR="00DA5004" w:rsidRDefault="00DA5004"/>
    <w:p w14:paraId="605890A3" w14:textId="77777777" w:rsidR="00DA5004" w:rsidRDefault="00DA5004"/>
  </w:footnote>
  <w:footnote w:type="continuationSeparator" w:id="0">
    <w:p w14:paraId="77982A48" w14:textId="77777777" w:rsidR="00DA5004" w:rsidRDefault="00DA5004">
      <w:r>
        <w:continuationSeparator/>
      </w:r>
    </w:p>
    <w:p w14:paraId="239B02B2" w14:textId="77777777" w:rsidR="00DA5004" w:rsidRDefault="00DA5004"/>
    <w:p w14:paraId="0CC327EE" w14:textId="77777777" w:rsidR="00DA5004" w:rsidRDefault="00DA5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24BF8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4182"/>
    <w:rsid w:val="000E7F83"/>
    <w:rsid w:val="001028D9"/>
    <w:rsid w:val="00106076"/>
    <w:rsid w:val="001176FC"/>
    <w:rsid w:val="00127C79"/>
    <w:rsid w:val="001426F7"/>
    <w:rsid w:val="00166AA9"/>
    <w:rsid w:val="001A6205"/>
    <w:rsid w:val="001B705C"/>
    <w:rsid w:val="001C3E5C"/>
    <w:rsid w:val="001C509D"/>
    <w:rsid w:val="001D2314"/>
    <w:rsid w:val="001E0C92"/>
    <w:rsid w:val="001F47CC"/>
    <w:rsid w:val="00233365"/>
    <w:rsid w:val="002506F2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15E02"/>
    <w:rsid w:val="00324675"/>
    <w:rsid w:val="00327698"/>
    <w:rsid w:val="00331B36"/>
    <w:rsid w:val="003321FF"/>
    <w:rsid w:val="00343B72"/>
    <w:rsid w:val="003552CC"/>
    <w:rsid w:val="00355C7F"/>
    <w:rsid w:val="00364C7B"/>
    <w:rsid w:val="003A36E9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250A0"/>
    <w:rsid w:val="005333C9"/>
    <w:rsid w:val="00544713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D35"/>
    <w:rsid w:val="005E7266"/>
    <w:rsid w:val="005F0670"/>
    <w:rsid w:val="005F32A5"/>
    <w:rsid w:val="005F41CD"/>
    <w:rsid w:val="00605DD3"/>
    <w:rsid w:val="00606550"/>
    <w:rsid w:val="00607EE7"/>
    <w:rsid w:val="00614636"/>
    <w:rsid w:val="0061519D"/>
    <w:rsid w:val="006266AE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E348D"/>
    <w:rsid w:val="007E61DB"/>
    <w:rsid w:val="0081723D"/>
    <w:rsid w:val="008B1F06"/>
    <w:rsid w:val="008D764D"/>
    <w:rsid w:val="008F1F47"/>
    <w:rsid w:val="008F52AA"/>
    <w:rsid w:val="008F5E8D"/>
    <w:rsid w:val="008F6547"/>
    <w:rsid w:val="00910F0B"/>
    <w:rsid w:val="009214CE"/>
    <w:rsid w:val="00924375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55CAE"/>
    <w:rsid w:val="00A71F68"/>
    <w:rsid w:val="00A75824"/>
    <w:rsid w:val="00A87718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980"/>
    <w:rsid w:val="00B23C01"/>
    <w:rsid w:val="00B40909"/>
    <w:rsid w:val="00B434E5"/>
    <w:rsid w:val="00B61D2B"/>
    <w:rsid w:val="00B8683D"/>
    <w:rsid w:val="00B86CB7"/>
    <w:rsid w:val="00B96ADB"/>
    <w:rsid w:val="00BA5E42"/>
    <w:rsid w:val="00BC17F1"/>
    <w:rsid w:val="00BC6EAA"/>
    <w:rsid w:val="00BD37F7"/>
    <w:rsid w:val="00C101BF"/>
    <w:rsid w:val="00C1655B"/>
    <w:rsid w:val="00C246AC"/>
    <w:rsid w:val="00C26124"/>
    <w:rsid w:val="00C2678D"/>
    <w:rsid w:val="00C30192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91FEA"/>
    <w:rsid w:val="00DA20A6"/>
    <w:rsid w:val="00DA20B5"/>
    <w:rsid w:val="00DA276D"/>
    <w:rsid w:val="00DA5004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325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C7AD1"/>
    <w:rsid w:val="00FD432C"/>
    <w:rsid w:val="00FD49AF"/>
    <w:rsid w:val="00FE5FC4"/>
    <w:rsid w:val="00FF79D9"/>
    <w:rsid w:val="2F90F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173</Words>
  <Characters>1095</Characters>
  <Application>Microsoft Office Word</Application>
  <DocSecurity>0</DocSecurity>
  <Lines>9</Lines>
  <Paragraphs>2</Paragraphs>
  <ScaleCrop>false</ScaleCrop>
  <Company>BBR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15</cp:revision>
  <cp:lastPrinted>2010-02-09T14:25:00Z</cp:lastPrinted>
  <dcterms:created xsi:type="dcterms:W3CDTF">2025-09-16T13:09:00Z</dcterms:created>
  <dcterms:modified xsi:type="dcterms:W3CDTF">2026-08-09T14:16:00Z</dcterms:modified>
</cp:coreProperties>
</file>