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1C3DF404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</w:t>
            </w:r>
            <w:r w:rsidR="00DC4EE0">
              <w:rPr>
                <w:rFonts w:cs="Arial"/>
                <w:szCs w:val="20"/>
              </w:rPr>
              <w:t>260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22E8675E" w:rsidR="006C79B9" w:rsidRPr="006C79B9" w:rsidRDefault="001D4890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Bodenbelagsarbeiten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2683" w14:textId="77777777" w:rsidR="00447600" w:rsidRDefault="00447600">
      <w:r>
        <w:separator/>
      </w:r>
    </w:p>
    <w:p w14:paraId="30F21EF3" w14:textId="77777777" w:rsidR="00447600" w:rsidRDefault="00447600"/>
    <w:p w14:paraId="539A12F6" w14:textId="77777777" w:rsidR="00447600" w:rsidRDefault="00447600"/>
    <w:p w14:paraId="58D65A88" w14:textId="77777777" w:rsidR="00447600" w:rsidRDefault="00447600"/>
  </w:endnote>
  <w:endnote w:type="continuationSeparator" w:id="0">
    <w:p w14:paraId="0CB4AF89" w14:textId="77777777" w:rsidR="00447600" w:rsidRDefault="00447600">
      <w:r>
        <w:continuationSeparator/>
      </w:r>
    </w:p>
    <w:p w14:paraId="0ABECE2D" w14:textId="77777777" w:rsidR="00447600" w:rsidRDefault="00447600"/>
    <w:p w14:paraId="54F838B0" w14:textId="77777777" w:rsidR="00447600" w:rsidRDefault="00447600"/>
    <w:p w14:paraId="51A39572" w14:textId="77777777" w:rsidR="00447600" w:rsidRDefault="00447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6B2BF" w14:textId="77777777" w:rsidR="00447600" w:rsidRDefault="00447600">
      <w:r>
        <w:separator/>
      </w:r>
    </w:p>
    <w:p w14:paraId="7054216D" w14:textId="77777777" w:rsidR="00447600" w:rsidRDefault="00447600"/>
    <w:p w14:paraId="66933CD8" w14:textId="77777777" w:rsidR="00447600" w:rsidRDefault="00447600"/>
    <w:p w14:paraId="39921A30" w14:textId="77777777" w:rsidR="00447600" w:rsidRDefault="00447600"/>
  </w:footnote>
  <w:footnote w:type="continuationSeparator" w:id="0">
    <w:p w14:paraId="60EA09F9" w14:textId="77777777" w:rsidR="00447600" w:rsidRDefault="00447600">
      <w:r>
        <w:continuationSeparator/>
      </w:r>
    </w:p>
    <w:p w14:paraId="0D8D845B" w14:textId="77777777" w:rsidR="00447600" w:rsidRDefault="00447600"/>
    <w:p w14:paraId="091B43F2" w14:textId="77777777" w:rsidR="00447600" w:rsidRDefault="00447600"/>
    <w:p w14:paraId="760A46D2" w14:textId="77777777" w:rsidR="00447600" w:rsidRDefault="00447600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A562C"/>
    <w:rsid w:val="000D644D"/>
    <w:rsid w:val="000E2B87"/>
    <w:rsid w:val="000F3155"/>
    <w:rsid w:val="001028D9"/>
    <w:rsid w:val="00105535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D4890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D52AB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36A6"/>
    <w:rsid w:val="0042400C"/>
    <w:rsid w:val="00424038"/>
    <w:rsid w:val="00447600"/>
    <w:rsid w:val="0045228F"/>
    <w:rsid w:val="00454471"/>
    <w:rsid w:val="00456429"/>
    <w:rsid w:val="0045726B"/>
    <w:rsid w:val="00457745"/>
    <w:rsid w:val="00467687"/>
    <w:rsid w:val="0047055A"/>
    <w:rsid w:val="00472B06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E5347"/>
    <w:rsid w:val="009F20FA"/>
    <w:rsid w:val="009F6D8C"/>
    <w:rsid w:val="00A00872"/>
    <w:rsid w:val="00A11BD1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5144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4EE0"/>
    <w:rsid w:val="00DC7E08"/>
    <w:rsid w:val="00DD4DAC"/>
    <w:rsid w:val="00DD5025"/>
    <w:rsid w:val="00DE2F64"/>
    <w:rsid w:val="00DE420C"/>
    <w:rsid w:val="00E02FAA"/>
    <w:rsid w:val="00E1197E"/>
    <w:rsid w:val="00E322E9"/>
    <w:rsid w:val="00E578EB"/>
    <w:rsid w:val="00E6087B"/>
    <w:rsid w:val="00E63DA4"/>
    <w:rsid w:val="00E77831"/>
    <w:rsid w:val="00E85EBB"/>
    <w:rsid w:val="00EA10EB"/>
    <w:rsid w:val="00EA4EBE"/>
    <w:rsid w:val="00EC7AED"/>
    <w:rsid w:val="00ED07A9"/>
    <w:rsid w:val="00ED5F0E"/>
    <w:rsid w:val="00F00588"/>
    <w:rsid w:val="00F133C2"/>
    <w:rsid w:val="00F20033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161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9</cp:revision>
  <cp:lastPrinted>2016-03-31T12:06:00Z</cp:lastPrinted>
  <dcterms:created xsi:type="dcterms:W3CDTF">2024-11-19T10:22:00Z</dcterms:created>
  <dcterms:modified xsi:type="dcterms:W3CDTF">2026-05-09T14:36:00Z</dcterms:modified>
</cp:coreProperties>
</file>