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9"/>
        <w:gridCol w:w="2587"/>
        <w:gridCol w:w="1795"/>
      </w:tblGrid>
      <w:tr w:rsidR="00682D2C" w:rsidRPr="00F45CAD" w14:paraId="11ADDDA6" w14:textId="77777777" w:rsidTr="2F90FC8C">
        <w:trPr>
          <w:trHeight w:val="284"/>
        </w:trPr>
        <w:tc>
          <w:tcPr>
            <w:tcW w:w="5399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C84A0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FF7811" w14:textId="77777777" w:rsidR="00682D2C" w:rsidRPr="00F45CAD" w:rsidRDefault="00682D2C" w:rsidP="002D4CA7"/>
        </w:tc>
      </w:tr>
      <w:tr w:rsidR="00682D2C" w:rsidRPr="00F45CAD" w14:paraId="03A8DC90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61CE8F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2E23414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98AFA1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96B2AAB" w14:textId="77777777" w:rsidTr="2F90FC8C">
        <w:trPr>
          <w:trHeight w:val="284"/>
        </w:trPr>
        <w:tc>
          <w:tcPr>
            <w:tcW w:w="5399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022272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943D3E9" w14:textId="01CA1F4A" w:rsidR="00682D2C" w:rsidRPr="00F45CAD" w:rsidRDefault="2F90FC8C" w:rsidP="002D4CA7">
            <w:r>
              <w:t>50859-3</w:t>
            </w:r>
            <w:r w:rsidR="006614DF">
              <w:t>111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A2570F4" w14:textId="3117495B" w:rsidR="00682D2C" w:rsidRPr="00F45CAD" w:rsidRDefault="006614DF" w:rsidP="002D4CA7">
            <w:r>
              <w:t>09.05.</w:t>
            </w:r>
            <w:r w:rsidR="2F90FC8C">
              <w:t>2026</w:t>
            </w:r>
          </w:p>
        </w:tc>
      </w:tr>
      <w:tr w:rsidR="00682D2C" w:rsidRPr="00F45CAD" w14:paraId="7FFFEDD6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50967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1AA5EB5" w14:textId="77777777" w:rsidR="00682D2C" w:rsidRPr="00F45CAD" w:rsidRDefault="00682D2C" w:rsidP="002D4CA7"/>
        </w:tc>
      </w:tr>
      <w:tr w:rsidR="00C1655B" w:rsidRPr="00F45CAD" w14:paraId="7105F75B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185431C4" w14:textId="36B0A5AD" w:rsidR="00C1655B" w:rsidRPr="00F45CAD" w:rsidRDefault="00C1655B" w:rsidP="00C1655B">
            <w:r>
              <w:t>Hüttenhospital Dortmund, Erweiterungsanbau mit Frischküche</w:t>
            </w:r>
          </w:p>
        </w:tc>
      </w:tr>
      <w:tr w:rsidR="00C1655B" w:rsidRPr="00F45CAD" w14:paraId="51515817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EF3F05" w14:textId="57E5533E" w:rsidR="00C1655B" w:rsidRPr="00F45CAD" w:rsidRDefault="00C1655B" w:rsidP="00C1655B"/>
        </w:tc>
      </w:tr>
      <w:tr w:rsidR="00C1655B" w:rsidRPr="00F45CAD" w14:paraId="6B2707EE" w14:textId="77777777" w:rsidTr="2F90FC8C">
        <w:trPr>
          <w:trHeight w:val="397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AD49D1" w14:textId="77777777" w:rsidR="00C1655B" w:rsidRPr="00F45CAD" w:rsidRDefault="00C1655B" w:rsidP="00C1655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AF59A22" w14:textId="77777777" w:rsidR="00C1655B" w:rsidRPr="00F45CAD" w:rsidRDefault="00C1655B" w:rsidP="00C1655B"/>
        </w:tc>
      </w:tr>
      <w:tr w:rsidR="00C1655B" w:rsidRPr="00F45CAD" w14:paraId="5C983244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3681FC9" w14:textId="1CA5B968" w:rsidR="00C1655B" w:rsidRPr="00CE29B6" w:rsidRDefault="00DC046E" w:rsidP="2F90FC8C">
            <w:pPr>
              <w:spacing w:line="259" w:lineRule="auto"/>
            </w:pPr>
            <w:r>
              <w:t xml:space="preserve">Dachbegrünung </w:t>
            </w:r>
          </w:p>
        </w:tc>
      </w:tr>
    </w:tbl>
    <w:p w14:paraId="55CD4925" w14:textId="77777777" w:rsidR="00682D2C" w:rsidRPr="00F45CAD" w:rsidRDefault="00682D2C" w:rsidP="00682D2C"/>
    <w:p w14:paraId="3F7C06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4162CF2" w14:textId="1B4C6AF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</w:t>
      </w:r>
      <w:r w:rsidR="003D4266">
        <w:t>.</w:t>
      </w:r>
    </w:p>
    <w:p w14:paraId="3C4A99E9" w14:textId="77777777" w:rsidR="00D11F2A" w:rsidRDefault="00D11F2A" w:rsidP="00AF2BE2"/>
    <w:p w14:paraId="3AA77BA7" w14:textId="516236F9" w:rsidR="00682D2C" w:rsidRDefault="003D4266" w:rsidP="00AF2BE2">
      <w:r>
        <w:t>Soweit</w:t>
      </w:r>
      <w:r w:rsidR="00233365">
        <w:t xml:space="preserve"> Leistungen durch Nachunternehmer ausgeführt werden sollen, auf die </w:t>
      </w:r>
      <w:r>
        <w:t xml:space="preserve">mein/unser Betrieb nicht eingerichtet ist, </w:t>
      </w:r>
      <w:r w:rsidR="00544713">
        <w:t>ist dies</w:t>
      </w:r>
      <w:r w:rsidR="00EF3255">
        <w:t xml:space="preserve"> bereits bei der Abgabe meines/unseres Angebotes</w:t>
      </w:r>
      <w:r w:rsidR="007B1289">
        <w:t xml:space="preserve"> bei der entsprechenden OZ bzw. dem entsprechenden Leistungsbereich angekreuzt </w:t>
      </w:r>
      <w:r w:rsidR="00EF3255">
        <w:t>und der</w:t>
      </w:r>
      <w:r w:rsidR="00BC17F1">
        <w:t xml:space="preserve"> den Namen der entsprechenden (eignungsleihenden) Nachunternehmer </w:t>
      </w:r>
      <w:r w:rsidR="00544713">
        <w:t>bereits mit der Abgabe meine</w:t>
      </w:r>
      <w:r w:rsidR="00EF3255">
        <w:t>s/unseres Angebotes angegeben.</w:t>
      </w:r>
    </w:p>
    <w:p w14:paraId="463F8CF6" w14:textId="77777777" w:rsidR="00682D2C" w:rsidRPr="00F45CAD" w:rsidRDefault="00682D2C" w:rsidP="00682D2C"/>
    <w:p w14:paraId="0F0F844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A6A26B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323A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8BF2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D92B4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E658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048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B19B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F5472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B6C72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3214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BF4A8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5E0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D35EC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E7D9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026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430E8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7B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BA08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F1A4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4A3DC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DC19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1AA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343B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C8E8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86FE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B599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A9F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255F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D9B3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5DE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B07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CDD2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22E1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3516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D12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5D70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6198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AB4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8D75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D7943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49A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A152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F75F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2A13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2C7E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242A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FA3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2C33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CE5B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A5DD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7EA3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F27B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3C4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B9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5C06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23E8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5026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EB5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5A13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B46F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D6C4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9AE4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34E5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F6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3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9531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425A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95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AC92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7A4A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B818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934C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889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FF50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C46D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5860120" w14:textId="77777777" w:rsidR="00682D2C" w:rsidRPr="00F45CAD" w:rsidRDefault="00682D2C" w:rsidP="00682D2C"/>
    <w:sectPr w:rsidR="00682D2C" w:rsidRPr="00F45CA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7769B" w14:textId="77777777" w:rsidR="00F16F11" w:rsidRDefault="00F16F11">
      <w:r>
        <w:separator/>
      </w:r>
    </w:p>
    <w:p w14:paraId="003DF54C" w14:textId="77777777" w:rsidR="00F16F11" w:rsidRDefault="00F16F11"/>
    <w:p w14:paraId="63F8280B" w14:textId="77777777" w:rsidR="00F16F11" w:rsidRDefault="00F16F11"/>
  </w:endnote>
  <w:endnote w:type="continuationSeparator" w:id="0">
    <w:p w14:paraId="2467DD3F" w14:textId="77777777" w:rsidR="00F16F11" w:rsidRDefault="00F16F11">
      <w:r>
        <w:continuationSeparator/>
      </w:r>
    </w:p>
    <w:p w14:paraId="3F9F8664" w14:textId="77777777" w:rsidR="00F16F11" w:rsidRDefault="00F16F11"/>
    <w:p w14:paraId="65F36F43" w14:textId="77777777" w:rsidR="00F16F11" w:rsidRDefault="00F16F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B882" w14:textId="77777777" w:rsidR="00DA20B5" w:rsidRDefault="00DA20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9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1440"/>
    </w:tblGrid>
    <w:tr w:rsidR="00DA20A6" w:rsidRPr="00D6072E" w14:paraId="2DEDDEF6" w14:textId="77777777" w:rsidTr="00DA20A6">
      <w:trPr>
        <w:cantSplit/>
        <w:trHeight w:hRule="exact" w:val="397"/>
      </w:trPr>
      <w:tc>
        <w:tcPr>
          <w:tcW w:w="147" w:type="dxa"/>
          <w:vAlign w:val="center"/>
        </w:tcPr>
        <w:p w14:paraId="4355581E" w14:textId="77777777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C2247BF" w14:textId="117BD2EE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F62D764" w14:textId="77777777" w:rsidR="00DA20A6" w:rsidRPr="00D6072E" w:rsidRDefault="00DA20A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8F4FB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67A" w14:textId="77777777" w:rsidR="00DA20B5" w:rsidRDefault="00DA20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A4238" w14:textId="77777777" w:rsidR="00F16F11" w:rsidRDefault="00F16F11">
      <w:r>
        <w:separator/>
      </w:r>
    </w:p>
    <w:p w14:paraId="371B224E" w14:textId="77777777" w:rsidR="00F16F11" w:rsidRDefault="00F16F11"/>
    <w:p w14:paraId="26FFDA83" w14:textId="77777777" w:rsidR="00F16F11" w:rsidRDefault="00F16F11"/>
  </w:footnote>
  <w:footnote w:type="continuationSeparator" w:id="0">
    <w:p w14:paraId="6D4B914F" w14:textId="77777777" w:rsidR="00F16F11" w:rsidRDefault="00F16F11">
      <w:r>
        <w:continuationSeparator/>
      </w:r>
    </w:p>
    <w:p w14:paraId="07126E53" w14:textId="77777777" w:rsidR="00F16F11" w:rsidRDefault="00F16F11"/>
    <w:p w14:paraId="691F2BE9" w14:textId="77777777" w:rsidR="00F16F11" w:rsidRDefault="00F16F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29C7" w14:textId="77777777" w:rsidR="007A7D5E" w:rsidRDefault="007A7D5E"/>
  <w:p w14:paraId="3E4F8C5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4CB5" w14:textId="27A88AF6" w:rsidR="00DA20B5" w:rsidRPr="00DA20B5" w:rsidRDefault="007A7D5E" w:rsidP="00DA20B5">
    <w:pPr>
      <w:pStyle w:val="UnterKopfzeile"/>
      <w:rPr>
        <w:sz w:val="20"/>
        <w:szCs w:val="32"/>
      </w:rPr>
    </w:pPr>
    <w:r w:rsidRPr="00DA20B5">
      <w:rPr>
        <w:sz w:val="20"/>
        <w:szCs w:val="32"/>
      </w:rPr>
      <w:t>Verzeichnis der Nachunternehmerleistungen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5EAF" w14:textId="77777777" w:rsidR="00DA20B5" w:rsidRDefault="00DA20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5708714">
    <w:abstractNumId w:val="1"/>
  </w:num>
  <w:num w:numId="2" w16cid:durableId="605578030">
    <w:abstractNumId w:val="5"/>
  </w:num>
  <w:num w:numId="3" w16cid:durableId="460080913">
    <w:abstractNumId w:val="7"/>
  </w:num>
  <w:num w:numId="4" w16cid:durableId="1667318117">
    <w:abstractNumId w:val="16"/>
  </w:num>
  <w:num w:numId="5" w16cid:durableId="26028486">
    <w:abstractNumId w:val="9"/>
  </w:num>
  <w:num w:numId="6" w16cid:durableId="1002780681">
    <w:abstractNumId w:val="3"/>
  </w:num>
  <w:num w:numId="7" w16cid:durableId="1444304099">
    <w:abstractNumId w:val="12"/>
  </w:num>
  <w:num w:numId="8" w16cid:durableId="27682385">
    <w:abstractNumId w:val="8"/>
  </w:num>
  <w:num w:numId="9" w16cid:durableId="1716268817">
    <w:abstractNumId w:val="15"/>
  </w:num>
  <w:num w:numId="10" w16cid:durableId="1805348712">
    <w:abstractNumId w:val="4"/>
  </w:num>
  <w:num w:numId="11" w16cid:durableId="1633173330">
    <w:abstractNumId w:val="11"/>
  </w:num>
  <w:num w:numId="12" w16cid:durableId="1913737256">
    <w:abstractNumId w:val="11"/>
  </w:num>
  <w:num w:numId="13" w16cid:durableId="1468938462">
    <w:abstractNumId w:val="11"/>
  </w:num>
  <w:num w:numId="14" w16cid:durableId="1813785751">
    <w:abstractNumId w:val="11"/>
  </w:num>
  <w:num w:numId="15" w16cid:durableId="846747021">
    <w:abstractNumId w:val="11"/>
  </w:num>
  <w:num w:numId="16" w16cid:durableId="1183321929">
    <w:abstractNumId w:val="2"/>
  </w:num>
  <w:num w:numId="17" w16cid:durableId="129321485">
    <w:abstractNumId w:val="2"/>
  </w:num>
  <w:num w:numId="18" w16cid:durableId="1579099768">
    <w:abstractNumId w:val="14"/>
  </w:num>
  <w:num w:numId="19" w16cid:durableId="565647025">
    <w:abstractNumId w:val="13"/>
  </w:num>
  <w:num w:numId="20" w16cid:durableId="2031637761">
    <w:abstractNumId w:val="10"/>
  </w:num>
  <w:num w:numId="21" w16cid:durableId="1522545618">
    <w:abstractNumId w:val="6"/>
  </w:num>
  <w:num w:numId="22" w16cid:durableId="5816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4182"/>
    <w:rsid w:val="000E7F83"/>
    <w:rsid w:val="001028D9"/>
    <w:rsid w:val="00106076"/>
    <w:rsid w:val="001176FC"/>
    <w:rsid w:val="00127C79"/>
    <w:rsid w:val="001426F7"/>
    <w:rsid w:val="00166AA9"/>
    <w:rsid w:val="001723C6"/>
    <w:rsid w:val="001A6205"/>
    <w:rsid w:val="001B705C"/>
    <w:rsid w:val="001C3E5C"/>
    <w:rsid w:val="001C509D"/>
    <w:rsid w:val="001D2314"/>
    <w:rsid w:val="001E0C92"/>
    <w:rsid w:val="001F47CC"/>
    <w:rsid w:val="00233365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4675"/>
    <w:rsid w:val="00327698"/>
    <w:rsid w:val="00331B36"/>
    <w:rsid w:val="003552CC"/>
    <w:rsid w:val="00355C7F"/>
    <w:rsid w:val="00364C7B"/>
    <w:rsid w:val="003A36E9"/>
    <w:rsid w:val="003C4AFC"/>
    <w:rsid w:val="003D3E99"/>
    <w:rsid w:val="003D4266"/>
    <w:rsid w:val="003D4CB8"/>
    <w:rsid w:val="003E2CD4"/>
    <w:rsid w:val="003F3781"/>
    <w:rsid w:val="00402A1B"/>
    <w:rsid w:val="00424038"/>
    <w:rsid w:val="0045228F"/>
    <w:rsid w:val="00454471"/>
    <w:rsid w:val="0045726B"/>
    <w:rsid w:val="0047055A"/>
    <w:rsid w:val="0047619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250A0"/>
    <w:rsid w:val="005333C9"/>
    <w:rsid w:val="00544713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E7266"/>
    <w:rsid w:val="005F0670"/>
    <w:rsid w:val="005F32A5"/>
    <w:rsid w:val="005F41CD"/>
    <w:rsid w:val="00605DD3"/>
    <w:rsid w:val="00606550"/>
    <w:rsid w:val="00607EE7"/>
    <w:rsid w:val="00614636"/>
    <w:rsid w:val="0061519D"/>
    <w:rsid w:val="00640260"/>
    <w:rsid w:val="00643351"/>
    <w:rsid w:val="0066119D"/>
    <w:rsid w:val="006614DF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0639"/>
    <w:rsid w:val="00762864"/>
    <w:rsid w:val="007633C2"/>
    <w:rsid w:val="0078194F"/>
    <w:rsid w:val="00782E76"/>
    <w:rsid w:val="0078695C"/>
    <w:rsid w:val="007A60E0"/>
    <w:rsid w:val="007A7D5E"/>
    <w:rsid w:val="007B1289"/>
    <w:rsid w:val="007D1796"/>
    <w:rsid w:val="007E348D"/>
    <w:rsid w:val="007E61DB"/>
    <w:rsid w:val="0081723D"/>
    <w:rsid w:val="008B1F06"/>
    <w:rsid w:val="008D764D"/>
    <w:rsid w:val="008F1F47"/>
    <w:rsid w:val="008F52AA"/>
    <w:rsid w:val="008F6547"/>
    <w:rsid w:val="00910F0B"/>
    <w:rsid w:val="009214CE"/>
    <w:rsid w:val="00924375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55CAE"/>
    <w:rsid w:val="00A71F68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980"/>
    <w:rsid w:val="00B23C01"/>
    <w:rsid w:val="00B40909"/>
    <w:rsid w:val="00B434E5"/>
    <w:rsid w:val="00B61D2B"/>
    <w:rsid w:val="00B8683D"/>
    <w:rsid w:val="00B86CB7"/>
    <w:rsid w:val="00B96ADB"/>
    <w:rsid w:val="00BA5E42"/>
    <w:rsid w:val="00BC17F1"/>
    <w:rsid w:val="00BC6EAA"/>
    <w:rsid w:val="00BD37F7"/>
    <w:rsid w:val="00C101BF"/>
    <w:rsid w:val="00C1655B"/>
    <w:rsid w:val="00C246AC"/>
    <w:rsid w:val="00C26124"/>
    <w:rsid w:val="00C2678D"/>
    <w:rsid w:val="00C30192"/>
    <w:rsid w:val="00C764C5"/>
    <w:rsid w:val="00C96E57"/>
    <w:rsid w:val="00CA5C9B"/>
    <w:rsid w:val="00CD54C7"/>
    <w:rsid w:val="00CE29B6"/>
    <w:rsid w:val="00CF20A3"/>
    <w:rsid w:val="00CF64C4"/>
    <w:rsid w:val="00D05C74"/>
    <w:rsid w:val="00D11F2A"/>
    <w:rsid w:val="00D40728"/>
    <w:rsid w:val="00D6072E"/>
    <w:rsid w:val="00D645E2"/>
    <w:rsid w:val="00D877A1"/>
    <w:rsid w:val="00DA20A6"/>
    <w:rsid w:val="00DA20B5"/>
    <w:rsid w:val="00DA276D"/>
    <w:rsid w:val="00DB65E1"/>
    <w:rsid w:val="00DB6C0D"/>
    <w:rsid w:val="00DC046E"/>
    <w:rsid w:val="00DC2EA6"/>
    <w:rsid w:val="00DC7E08"/>
    <w:rsid w:val="00DD5025"/>
    <w:rsid w:val="00DE2F64"/>
    <w:rsid w:val="00DE420C"/>
    <w:rsid w:val="00DF4D8C"/>
    <w:rsid w:val="00E02FAA"/>
    <w:rsid w:val="00E05D2A"/>
    <w:rsid w:val="00E06289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3255"/>
    <w:rsid w:val="00F133C2"/>
    <w:rsid w:val="00F16F11"/>
    <w:rsid w:val="00F21669"/>
    <w:rsid w:val="00F226FA"/>
    <w:rsid w:val="00F32C49"/>
    <w:rsid w:val="00F92CF7"/>
    <w:rsid w:val="00FA0151"/>
    <w:rsid w:val="00FB37F2"/>
    <w:rsid w:val="00FC0982"/>
    <w:rsid w:val="00FC1057"/>
    <w:rsid w:val="00FC7AD1"/>
    <w:rsid w:val="00FD432C"/>
    <w:rsid w:val="00FD49AF"/>
    <w:rsid w:val="00FE5FC4"/>
    <w:rsid w:val="00FF79D9"/>
    <w:rsid w:val="2F90F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74AF9"/>
  <w15:docId w15:val="{6E778F03-E886-405C-8066-208325B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F929-1F13-4F48-9AD5-AA4F39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173</Words>
  <Characters>1096</Characters>
  <Application>Microsoft Office Word</Application>
  <DocSecurity>0</DocSecurity>
  <Lines>9</Lines>
  <Paragraphs>2</Paragraphs>
  <ScaleCrop>false</ScaleCrop>
  <Company>BBR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Roman Nocon</cp:lastModifiedBy>
  <cp:revision>10</cp:revision>
  <cp:lastPrinted>2010-02-09T14:25:00Z</cp:lastPrinted>
  <dcterms:created xsi:type="dcterms:W3CDTF">2025-09-16T13:09:00Z</dcterms:created>
  <dcterms:modified xsi:type="dcterms:W3CDTF">2026-05-09T13:01:00Z</dcterms:modified>
</cp:coreProperties>
</file>