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DB353" w14:textId="77777777" w:rsidR="007F3A10" w:rsidRDefault="007F3A10"/>
    <w:p w14:paraId="4D1541C8" w14:textId="77777777" w:rsidR="00FB2A4B" w:rsidRDefault="00FB2A4B"/>
    <w:p w14:paraId="43896C33" w14:textId="77777777" w:rsidR="00FB2A4B" w:rsidRDefault="00FB2A4B"/>
    <w:p w14:paraId="0A08B281" w14:textId="77777777" w:rsidR="007F3A10" w:rsidRDefault="007F3A10"/>
    <w:tbl>
      <w:tblPr>
        <w:tblW w:w="10093" w:type="dxa"/>
        <w:tblLayout w:type="fixed"/>
        <w:tblLook w:val="01E0" w:firstRow="1" w:lastRow="1" w:firstColumn="1" w:lastColumn="1" w:noHBand="0" w:noVBand="0"/>
      </w:tblPr>
      <w:tblGrid>
        <w:gridCol w:w="4320"/>
        <w:gridCol w:w="1440"/>
        <w:gridCol w:w="1620"/>
        <w:gridCol w:w="2713"/>
      </w:tblGrid>
      <w:tr w:rsidR="007F3A10" w14:paraId="684014DA" w14:textId="77777777" w:rsidTr="00E775F6">
        <w:tc>
          <w:tcPr>
            <w:tcW w:w="4320" w:type="dxa"/>
            <w:tcMar>
              <w:left w:w="0" w:type="dxa"/>
              <w:right w:w="0" w:type="dxa"/>
            </w:tcMar>
          </w:tcPr>
          <w:p w14:paraId="0AB4A767" w14:textId="77777777" w:rsidR="007F3A10" w:rsidRPr="001A1AD9" w:rsidRDefault="007F3A10" w:rsidP="00E775F6">
            <w:pPr>
              <w:pStyle w:val="Bezugszeilenzeichen"/>
              <w:spacing w:before="60"/>
            </w:pPr>
            <w:r>
              <w:t xml:space="preserve">Dresdner Verkehrsbetriebe AG </w:t>
            </w:r>
            <w:r>
              <w:rPr>
                <w:rFonts w:cs="Arial"/>
              </w:rPr>
              <w:t>·</w:t>
            </w:r>
            <w:r>
              <w:t xml:space="preserve"> Postfach 10 09 55 </w:t>
            </w:r>
            <w:r>
              <w:rPr>
                <w:rFonts w:cs="Arial"/>
              </w:rPr>
              <w:t>· 01079 Dresden</w:t>
            </w:r>
          </w:p>
        </w:tc>
        <w:tc>
          <w:tcPr>
            <w:tcW w:w="1440" w:type="dxa"/>
            <w:tcMar>
              <w:left w:w="0" w:type="dxa"/>
              <w:right w:w="0" w:type="dxa"/>
            </w:tcMar>
          </w:tcPr>
          <w:p w14:paraId="4F86D829" w14:textId="77777777" w:rsidR="007F3A10" w:rsidRDefault="007F3A10" w:rsidP="00E775F6">
            <w:pPr>
              <w:pStyle w:val="Bezugszeilenzeichen"/>
              <w:spacing w:before="60"/>
            </w:pPr>
          </w:p>
        </w:tc>
        <w:tc>
          <w:tcPr>
            <w:tcW w:w="1620" w:type="dxa"/>
            <w:tcMar>
              <w:left w:w="0" w:type="dxa"/>
              <w:right w:w="0" w:type="dxa"/>
            </w:tcMar>
          </w:tcPr>
          <w:p w14:paraId="031F6A26" w14:textId="77777777" w:rsidR="007F3A10" w:rsidRDefault="007F3A10" w:rsidP="00E775F6">
            <w:pPr>
              <w:pStyle w:val="Bezugszeilenzeichen"/>
              <w:spacing w:before="60"/>
            </w:pPr>
            <w:r>
              <w:t>Sie erreichen uns mit</w:t>
            </w:r>
          </w:p>
        </w:tc>
        <w:tc>
          <w:tcPr>
            <w:tcW w:w="2713" w:type="dxa"/>
            <w:tcMar>
              <w:left w:w="0" w:type="dxa"/>
              <w:right w:w="0" w:type="dxa"/>
            </w:tcMar>
          </w:tcPr>
          <w:p w14:paraId="6737F1B2" w14:textId="77777777" w:rsidR="007F3A10" w:rsidRDefault="007F3A10" w:rsidP="00E775F6">
            <w:pPr>
              <w:pStyle w:val="Bezugszeilenzeichen"/>
              <w:spacing w:before="60"/>
            </w:pPr>
          </w:p>
        </w:tc>
      </w:tr>
      <w:tr w:rsidR="00FF6B5C" w14:paraId="044CE778" w14:textId="77777777" w:rsidTr="00E775F6">
        <w:trPr>
          <w:trHeight w:hRule="exact" w:val="737"/>
        </w:trPr>
        <w:tc>
          <w:tcPr>
            <w:tcW w:w="5760" w:type="dxa"/>
            <w:gridSpan w:val="2"/>
            <w:vMerge w:val="restart"/>
            <w:tcMar>
              <w:left w:w="0" w:type="dxa"/>
              <w:right w:w="0" w:type="dxa"/>
            </w:tcMar>
          </w:tcPr>
          <w:p w14:paraId="7D6CE235" w14:textId="77777777" w:rsidR="00FF6B5C" w:rsidRDefault="00FF6B5C" w:rsidP="00C00DD7">
            <w:pPr>
              <w:pStyle w:val="Empfnger"/>
            </w:pPr>
          </w:p>
          <w:p w14:paraId="552F047D" w14:textId="77777777" w:rsidR="00FF6B5C" w:rsidRDefault="00FF6B5C" w:rsidP="00C00DD7">
            <w:pPr>
              <w:pStyle w:val="Empfnger"/>
            </w:pPr>
          </w:p>
          <w:p w14:paraId="07CC055B" w14:textId="75DAE960" w:rsidR="00FF6B5C" w:rsidRPr="00E775F6" w:rsidRDefault="00FA642A" w:rsidP="00FF6B5C">
            <w:pPr>
              <w:rPr>
                <w:sz w:val="16"/>
                <w:szCs w:val="16"/>
              </w:rPr>
            </w:pPr>
            <w:r>
              <w:rPr>
                <w:noProof/>
              </w:rPr>
              <mc:AlternateContent>
                <mc:Choice Requires="wps">
                  <w:drawing>
                    <wp:anchor distT="0" distB="0" distL="114300" distR="114300" simplePos="0" relativeHeight="251659264" behindDoc="0" locked="0" layoutInCell="1" allowOverlap="1" wp14:anchorId="6A37EC47" wp14:editId="77B06712">
                      <wp:simplePos x="0" y="0"/>
                      <wp:positionH relativeFrom="column">
                        <wp:posOffset>-3200</wp:posOffset>
                      </wp:positionH>
                      <wp:positionV relativeFrom="paragraph">
                        <wp:posOffset>6452</wp:posOffset>
                      </wp:positionV>
                      <wp:extent cx="3268599" cy="1075334"/>
                      <wp:effectExtent l="0" t="0" r="825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8599" cy="10753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7253ED" w14:textId="77777777" w:rsidR="00FA642A" w:rsidRPr="0015214F" w:rsidRDefault="00FA642A" w:rsidP="00FA642A">
                                  <w:pPr>
                                    <w:rPr>
                                      <w:rFonts w:cs="Arial"/>
                                      <w:b/>
                                      <w:bCs/>
                                      <w:szCs w:val="22"/>
                                    </w:rPr>
                                  </w:pPr>
                                  <w:r>
                                    <w:rPr>
                                      <w:rFonts w:cs="Arial"/>
                                      <w:b/>
                                      <w:bCs/>
                                      <w:szCs w:val="22"/>
                                    </w:rPr>
                                    <w:t>An alle dazu</w:t>
                                  </w:r>
                                </w:p>
                                <w:p w14:paraId="5D0A750D" w14:textId="77777777" w:rsidR="00FA642A" w:rsidRPr="0015214F" w:rsidRDefault="00FA642A" w:rsidP="00FA642A">
                                  <w:pPr>
                                    <w:rPr>
                                      <w:rFonts w:cs="Arial"/>
                                      <w:b/>
                                      <w:bCs/>
                                      <w:szCs w:val="22"/>
                                    </w:rPr>
                                  </w:pPr>
                                  <w:r>
                                    <w:rPr>
                                      <w:rFonts w:cs="Arial"/>
                                      <w:b/>
                                      <w:bCs/>
                                      <w:szCs w:val="22"/>
                                    </w:rPr>
                                    <w:t>aufgeforderten</w:t>
                                  </w:r>
                                </w:p>
                                <w:p w14:paraId="75395846" w14:textId="77777777" w:rsidR="00FA642A" w:rsidRPr="0015214F" w:rsidRDefault="00FA642A" w:rsidP="00FA642A">
                                  <w:pPr>
                                    <w:rPr>
                                      <w:rFonts w:cs="Arial"/>
                                      <w:b/>
                                      <w:bCs/>
                                      <w:szCs w:val="22"/>
                                    </w:rPr>
                                  </w:pPr>
                                  <w:r>
                                    <w:rPr>
                                      <w:rFonts w:cs="Arial"/>
                                      <w:b/>
                                      <w:bCs/>
                                      <w:szCs w:val="22"/>
                                    </w:rPr>
                                    <w:t>Unternehmen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37EC47" id="_x0000_t202" coordsize="21600,21600" o:spt="202" path="m,l,21600r21600,l21600,xe">
                      <v:stroke joinstyle="miter"/>
                      <v:path gradientshapeok="t" o:connecttype="rect"/>
                    </v:shapetype>
                    <v:shape id="Text Box 2" o:spid="_x0000_s1026" type="#_x0000_t202" style="position:absolute;margin-left:-.25pt;margin-top:.5pt;width:257.35pt;height:8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" stroked="f">
                      <v:textbox>
                        <w:txbxContent>
                          <w:p w14:paraId="207253ED" w14:textId="77777777" w:rsidR="00FA642A" w:rsidRPr="0015214F" w:rsidRDefault="00FA642A" w:rsidP="00FA642A">
                            <w:pPr>
                              <w:rPr>
                                <w:rFonts w:cs="Arial"/>
                                <w:b/>
                                <w:bCs/>
                                <w:szCs w:val="22"/>
                              </w:rPr>
                            </w:pPr>
                            <w:r>
                              <w:rPr>
                                <w:rFonts w:cs="Arial"/>
                                <w:b/>
                                <w:bCs/>
                                <w:szCs w:val="22"/>
                              </w:rPr>
                              <w:t>An alle dazu</w:t>
                            </w:r>
                          </w:p>
                          <w:p w14:paraId="5D0A750D" w14:textId="77777777" w:rsidR="00FA642A" w:rsidRPr="0015214F" w:rsidRDefault="00FA642A" w:rsidP="00FA642A">
                            <w:pPr>
                              <w:rPr>
                                <w:rFonts w:cs="Arial"/>
                                <w:b/>
                                <w:bCs/>
                                <w:szCs w:val="22"/>
                              </w:rPr>
                            </w:pPr>
                            <w:r>
                              <w:rPr>
                                <w:rFonts w:cs="Arial"/>
                                <w:b/>
                                <w:bCs/>
                                <w:szCs w:val="22"/>
                              </w:rPr>
                              <w:t>aufgeforderten</w:t>
                            </w:r>
                          </w:p>
                          <w:p w14:paraId="75395846" w14:textId="77777777" w:rsidR="00FA642A" w:rsidRPr="0015214F" w:rsidRDefault="00FA642A" w:rsidP="00FA642A">
                            <w:pPr>
                              <w:rPr>
                                <w:rFonts w:cs="Arial"/>
                                <w:b/>
                                <w:bCs/>
                                <w:szCs w:val="22"/>
                              </w:rPr>
                            </w:pPr>
                            <w:r>
                              <w:rPr>
                                <w:rFonts w:cs="Arial"/>
                                <w:b/>
                                <w:bCs/>
                                <w:szCs w:val="22"/>
                              </w:rPr>
                              <w:t>Unternehmen</w:t>
                            </w:r>
                          </w:p>
                        </w:txbxContent>
                      </v:textbox>
                    </v:shape>
                  </w:pict>
                </mc:Fallback>
              </mc:AlternateContent>
            </w:r>
          </w:p>
        </w:tc>
        <w:tc>
          <w:tcPr>
            <w:tcW w:w="1620" w:type="dxa"/>
            <w:tcMar>
              <w:left w:w="0" w:type="dxa"/>
              <w:right w:w="0" w:type="dxa"/>
            </w:tcMar>
          </w:tcPr>
          <w:p w14:paraId="38F634A6" w14:textId="77777777" w:rsidR="00FF6B5C" w:rsidRDefault="00FF6B5C" w:rsidP="00E775F6">
            <w:pPr>
              <w:pStyle w:val="Bezugszeilenzeichen"/>
              <w:spacing w:before="20"/>
            </w:pPr>
            <w:r>
              <w:t>Straßenbahnlinie 3</w:t>
            </w:r>
          </w:p>
          <w:p w14:paraId="584E8DCF" w14:textId="77777777" w:rsidR="00FF6B5C" w:rsidRDefault="00FF6B5C" w:rsidP="00AD3C92">
            <w:pPr>
              <w:pStyle w:val="Bezugszeilenzeichen"/>
              <w:spacing w:before="20"/>
            </w:pPr>
            <w:r>
              <w:t>Buslinien 64, 70, 73</w:t>
            </w:r>
          </w:p>
        </w:tc>
        <w:tc>
          <w:tcPr>
            <w:tcW w:w="2713" w:type="dxa"/>
            <w:tcMar>
              <w:left w:w="0" w:type="dxa"/>
              <w:right w:w="0" w:type="dxa"/>
            </w:tcMar>
          </w:tcPr>
          <w:p w14:paraId="58A31F4E" w14:textId="77777777" w:rsidR="00FF6B5C" w:rsidRDefault="00FF6B5C" w:rsidP="00E775F6">
            <w:pPr>
              <w:pStyle w:val="Bezugszeilenzeichen"/>
              <w:numPr>
                <w:ilvl w:val="0"/>
                <w:numId w:val="8"/>
              </w:numPr>
              <w:spacing w:before="20"/>
            </w:pPr>
            <w:r>
              <w:t xml:space="preserve"> Haltestelle Trachenberger Platz</w:t>
            </w:r>
          </w:p>
          <w:p w14:paraId="04F4DCC4" w14:textId="77777777" w:rsidR="00FF6B5C" w:rsidRDefault="0013554B" w:rsidP="00E775F6">
            <w:pPr>
              <w:pStyle w:val="Bezugszeilenzeichen"/>
              <w:numPr>
                <w:ilvl w:val="0"/>
                <w:numId w:val="8"/>
              </w:numPr>
              <w:spacing w:before="20"/>
            </w:pPr>
            <w:r>
              <w:t xml:space="preserve"> Haltestelle Betriebshof Trachenberge</w:t>
            </w:r>
          </w:p>
          <w:p w14:paraId="40C5EE1F" w14:textId="77777777" w:rsidR="00FF6B5C" w:rsidRDefault="00FF6B5C" w:rsidP="00305133">
            <w:pPr>
              <w:pStyle w:val="Bezugszeilenzeichen"/>
              <w:spacing w:before="20"/>
            </w:pPr>
          </w:p>
        </w:tc>
      </w:tr>
      <w:tr w:rsidR="00FF6B5C" w14:paraId="03ACC1C6" w14:textId="77777777" w:rsidTr="00E775F6">
        <w:trPr>
          <w:trHeight w:hRule="exact" w:val="1352"/>
        </w:trPr>
        <w:tc>
          <w:tcPr>
            <w:tcW w:w="5760" w:type="dxa"/>
            <w:gridSpan w:val="2"/>
            <w:vMerge/>
            <w:tcMar>
              <w:left w:w="0" w:type="dxa"/>
              <w:right w:w="0" w:type="dxa"/>
            </w:tcMar>
          </w:tcPr>
          <w:p w14:paraId="15588FA8" w14:textId="77777777" w:rsidR="00FF6B5C" w:rsidRDefault="00FF6B5C" w:rsidP="007F6970">
            <w:pPr>
              <w:pStyle w:val="Bezugszeilenzeichen"/>
            </w:pPr>
          </w:p>
        </w:tc>
        <w:tc>
          <w:tcPr>
            <w:tcW w:w="1620" w:type="dxa"/>
            <w:tcMar>
              <w:left w:w="0" w:type="dxa"/>
              <w:right w:w="0" w:type="dxa"/>
            </w:tcMar>
          </w:tcPr>
          <w:p w14:paraId="018BE831" w14:textId="77777777" w:rsidR="00FF6B5C" w:rsidRDefault="00FF6B5C" w:rsidP="007F6970">
            <w:pPr>
              <w:pStyle w:val="Bezugszeilenzeichen"/>
            </w:pPr>
          </w:p>
        </w:tc>
        <w:tc>
          <w:tcPr>
            <w:tcW w:w="2713" w:type="dxa"/>
            <w:tcMar>
              <w:left w:w="0" w:type="dxa"/>
              <w:right w:w="0" w:type="dxa"/>
            </w:tcMar>
          </w:tcPr>
          <w:p w14:paraId="6F575034" w14:textId="77777777" w:rsidR="00FF6B5C" w:rsidRPr="00E775F6" w:rsidRDefault="00FF6B5C" w:rsidP="007F6970">
            <w:pPr>
              <w:pStyle w:val="Bezugszeilenzeichen"/>
              <w:rPr>
                <w:rFonts w:cs="Arial"/>
              </w:rPr>
            </w:pPr>
          </w:p>
        </w:tc>
      </w:tr>
    </w:tbl>
    <w:p w14:paraId="159270B8" w14:textId="77777777" w:rsidR="007F3A10" w:rsidRDefault="007F3A10" w:rsidP="007F3A10">
      <w:pPr>
        <w:pStyle w:val="Bezugszeilenzeichen"/>
      </w:pPr>
    </w:p>
    <w:p w14:paraId="2DFB07A1" w14:textId="4596A9BE" w:rsidR="007F3A10" w:rsidRDefault="007F3A10" w:rsidP="007F3A10">
      <w:pPr>
        <w:pStyle w:val="Bezugszeilenzeichen"/>
      </w:pPr>
    </w:p>
    <w:tbl>
      <w:tblPr>
        <w:tblW w:w="10094" w:type="dxa"/>
        <w:tblLayout w:type="fixed"/>
        <w:tblLook w:val="01E0" w:firstRow="1" w:lastRow="1" w:firstColumn="1" w:lastColumn="1" w:noHBand="0" w:noVBand="0"/>
      </w:tblPr>
      <w:tblGrid>
        <w:gridCol w:w="2880"/>
        <w:gridCol w:w="2880"/>
        <w:gridCol w:w="2887"/>
        <w:gridCol w:w="1447"/>
      </w:tblGrid>
      <w:tr w:rsidR="005E60A0" w14:paraId="4D98964E" w14:textId="77777777" w:rsidTr="00305133">
        <w:trPr>
          <w:trHeight w:hRule="exact" w:val="170"/>
        </w:trPr>
        <w:tc>
          <w:tcPr>
            <w:tcW w:w="2880" w:type="dxa"/>
            <w:tcMar>
              <w:left w:w="0" w:type="dxa"/>
              <w:right w:w="0" w:type="dxa"/>
            </w:tcMar>
          </w:tcPr>
          <w:p w14:paraId="12607B97" w14:textId="77777777" w:rsidR="007F3A10" w:rsidRPr="00BE6EDA" w:rsidRDefault="007F3A10" w:rsidP="00E775F6">
            <w:pPr>
              <w:pStyle w:val="Bezugszeilenzeichen"/>
              <w:spacing w:before="20"/>
            </w:pPr>
            <w:r>
              <w:t>Ihr Zeichen, Ihre Nachricht vom</w:t>
            </w:r>
          </w:p>
        </w:tc>
        <w:tc>
          <w:tcPr>
            <w:tcW w:w="2880" w:type="dxa"/>
            <w:tcMar>
              <w:left w:w="0" w:type="dxa"/>
              <w:right w:w="0" w:type="dxa"/>
            </w:tcMar>
          </w:tcPr>
          <w:p w14:paraId="1A720A01" w14:textId="77777777" w:rsidR="007F3A10" w:rsidRDefault="007F3A10" w:rsidP="00E775F6">
            <w:pPr>
              <w:pStyle w:val="Bezugszeilenzeichen"/>
              <w:spacing w:before="20"/>
            </w:pPr>
            <w:r>
              <w:t>Unser Zeichen, Name</w:t>
            </w:r>
          </w:p>
        </w:tc>
        <w:tc>
          <w:tcPr>
            <w:tcW w:w="2887" w:type="dxa"/>
            <w:tcMar>
              <w:left w:w="0" w:type="dxa"/>
              <w:right w:w="0" w:type="dxa"/>
            </w:tcMar>
          </w:tcPr>
          <w:p w14:paraId="23F67A0B" w14:textId="77777777" w:rsidR="007F3A10" w:rsidRDefault="007F3A10" w:rsidP="00AD3C92">
            <w:pPr>
              <w:pStyle w:val="Bezugszeilenzeichen"/>
              <w:spacing w:before="20"/>
            </w:pPr>
            <w:r>
              <w:t>Telefon, E-Mail</w:t>
            </w:r>
          </w:p>
        </w:tc>
        <w:tc>
          <w:tcPr>
            <w:tcW w:w="1447" w:type="dxa"/>
            <w:tcMar>
              <w:left w:w="0" w:type="dxa"/>
              <w:right w:w="0" w:type="dxa"/>
            </w:tcMar>
          </w:tcPr>
          <w:p w14:paraId="41B4BBE2" w14:textId="77777777" w:rsidR="007F3A10" w:rsidRDefault="007F3A10" w:rsidP="00E775F6">
            <w:pPr>
              <w:pStyle w:val="Bezugszeilenzeichen"/>
              <w:spacing w:before="20"/>
            </w:pPr>
            <w:r>
              <w:t xml:space="preserve">Dresden, </w:t>
            </w:r>
          </w:p>
        </w:tc>
      </w:tr>
      <w:tr w:rsidR="005E60A0" w14:paraId="55E1D3B1" w14:textId="77777777" w:rsidTr="00305133">
        <w:trPr>
          <w:trHeight w:val="1154"/>
        </w:trPr>
        <w:tc>
          <w:tcPr>
            <w:tcW w:w="2880" w:type="dxa"/>
            <w:tcMar>
              <w:left w:w="0" w:type="dxa"/>
              <w:right w:w="0" w:type="dxa"/>
            </w:tcMar>
          </w:tcPr>
          <w:p w14:paraId="71CB19EE" w14:textId="77777777" w:rsidR="007F3A10" w:rsidRDefault="007F3A10" w:rsidP="005C65D8">
            <w:pPr>
              <w:pStyle w:val="Bezugszeichen"/>
            </w:pPr>
          </w:p>
        </w:tc>
        <w:tc>
          <w:tcPr>
            <w:tcW w:w="2880" w:type="dxa"/>
            <w:tcMar>
              <w:left w:w="0" w:type="dxa"/>
              <w:right w:w="0" w:type="dxa"/>
            </w:tcMar>
          </w:tcPr>
          <w:p w14:paraId="17AEB95F" w14:textId="77777777" w:rsidR="007740C5" w:rsidRPr="0045625A" w:rsidRDefault="007740C5" w:rsidP="007740C5">
            <w:pPr>
              <w:pStyle w:val="Az"/>
              <w:rPr>
                <w:b w:val="0"/>
              </w:rPr>
            </w:pPr>
          </w:p>
          <w:p w14:paraId="250A395F" w14:textId="77777777" w:rsidR="007F3A10" w:rsidRPr="0045625A" w:rsidRDefault="007F3A10" w:rsidP="0045625A">
            <w:pPr>
              <w:pStyle w:val="Bezugszeichen"/>
              <w:rPr>
                <w:b w:val="0"/>
              </w:rPr>
            </w:pPr>
          </w:p>
        </w:tc>
        <w:tc>
          <w:tcPr>
            <w:tcW w:w="2887" w:type="dxa"/>
            <w:tcMar>
              <w:left w:w="0" w:type="dxa"/>
              <w:right w:w="0" w:type="dxa"/>
            </w:tcMar>
          </w:tcPr>
          <w:p w14:paraId="1447AC69" w14:textId="34033B08" w:rsidR="005E60A0" w:rsidRPr="00FB7A50" w:rsidRDefault="00FA642A" w:rsidP="005C65D8">
            <w:pPr>
              <w:pStyle w:val="Bezugszeichen"/>
              <w:rPr>
                <w:b w:val="0"/>
                <w:lang w:val="en-US"/>
              </w:rPr>
            </w:pPr>
            <w:r>
              <w:rPr>
                <w:noProof/>
              </w:rPr>
              <mc:AlternateContent>
                <mc:Choice Requires="wps">
                  <w:drawing>
                    <wp:anchor distT="0" distB="0" distL="114300" distR="114300" simplePos="0" relativeHeight="251661312" behindDoc="0" locked="0" layoutInCell="1" allowOverlap="1" wp14:anchorId="605B2551" wp14:editId="7D6ED3BD">
                      <wp:simplePos x="0" y="0"/>
                      <wp:positionH relativeFrom="column">
                        <wp:posOffset>-3701415</wp:posOffset>
                      </wp:positionH>
                      <wp:positionV relativeFrom="paragraph">
                        <wp:posOffset>86995</wp:posOffset>
                      </wp:positionV>
                      <wp:extent cx="6134100" cy="55245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6E2BDA" w14:textId="2EB73769" w:rsidR="00FA642A" w:rsidRPr="002505DE" w:rsidRDefault="002E3D23" w:rsidP="00FA642A">
                                  <w:pPr>
                                    <w:pStyle w:val="Bezugszeichen"/>
                                    <w:tabs>
                                      <w:tab w:val="left" w:pos="7881"/>
                                    </w:tabs>
                                    <w:jc w:val="both"/>
                                    <w:rPr>
                                      <w:sz w:val="16"/>
                                      <w:szCs w:val="16"/>
                                    </w:rPr>
                                  </w:pPr>
                                  <w:r>
                                    <w:rPr>
                                      <w:sz w:val="16"/>
                                      <w:szCs w:val="16"/>
                                    </w:rPr>
                                    <w:t xml:space="preserve">                                                               Unternehmensbereich</w:t>
                                  </w:r>
                                  <w:r>
                                    <w:rPr>
                                      <w:sz w:val="16"/>
                                      <w:szCs w:val="16"/>
                                    </w:rPr>
                                    <w:tab/>
                                    <w:t>Tel. 0351/857-1292</w:t>
                                  </w:r>
                                  <w:r>
                                    <w:rPr>
                                      <w:sz w:val="16"/>
                                      <w:szCs w:val="16"/>
                                    </w:rPr>
                                    <w:tab/>
                                    <w:t xml:space="preserve">               0</w:t>
                                  </w:r>
                                  <w:r w:rsidR="0086694E">
                                    <w:rPr>
                                      <w:sz w:val="16"/>
                                      <w:szCs w:val="16"/>
                                    </w:rPr>
                                    <w:t>8</w:t>
                                  </w:r>
                                  <w:r>
                                    <w:rPr>
                                      <w:sz w:val="16"/>
                                      <w:szCs w:val="16"/>
                                    </w:rPr>
                                    <w:t>.09.2026</w:t>
                                  </w:r>
                                </w:p>
                                <w:p w14:paraId="26951008" w14:textId="196DFCD5" w:rsidR="00FA642A" w:rsidRPr="002505DE" w:rsidRDefault="002E3D23" w:rsidP="00FA642A">
                                  <w:pPr>
                                    <w:pStyle w:val="Bezugszeichen"/>
                                    <w:tabs>
                                      <w:tab w:val="left" w:pos="7881"/>
                                    </w:tabs>
                                    <w:jc w:val="both"/>
                                    <w:rPr>
                                      <w:sz w:val="16"/>
                                      <w:szCs w:val="16"/>
                                    </w:rPr>
                                  </w:pPr>
                                  <w:r>
                                    <w:rPr>
                                      <w:sz w:val="16"/>
                                      <w:szCs w:val="16"/>
                                    </w:rPr>
                                    <w:t xml:space="preserve">                                                               Beschaffung &amp; Logistik</w:t>
                                  </w:r>
                                  <w:r>
                                    <w:rPr>
                                      <w:sz w:val="16"/>
                                      <w:szCs w:val="16"/>
                                    </w:rPr>
                                    <w:tab/>
                                    <w:t>Fax. 0351/857-1219</w:t>
                                  </w:r>
                                </w:p>
                                <w:p w14:paraId="3F94C179" w14:textId="21A8970C" w:rsidR="00FA642A" w:rsidRDefault="002E3D23" w:rsidP="00FA642A">
                                  <w:pPr>
                                    <w:pStyle w:val="Bezugszeichen"/>
                                    <w:tabs>
                                      <w:tab w:val="left" w:pos="7881"/>
                                    </w:tabs>
                                    <w:jc w:val="both"/>
                                  </w:pPr>
                                  <w:r>
                                    <w:rPr>
                                      <w:sz w:val="16"/>
                                      <w:szCs w:val="16"/>
                                    </w:rPr>
                                    <w:t xml:space="preserve">                                                               Herr Niklas Stumpf</w:t>
                                  </w:r>
                                  <w:r>
                                    <w:rPr>
                                      <w:sz w:val="16"/>
                                      <w:szCs w:val="16"/>
                                    </w:rPr>
                                    <w:tab/>
                                    <w:t>einkauf-ersatzteile@dvbag.de</w:t>
                                  </w:r>
                                </w:p>
                                <w:p w14:paraId="48CF0C22" w14:textId="77777777" w:rsidR="00FA642A" w:rsidRDefault="00FA642A" w:rsidP="00FA642A">
                                  <w:pPr>
                                    <w:pStyle w:val="Bezugszeichen"/>
                                    <w:tabs>
                                      <w:tab w:val="left" w:pos="7881"/>
                                    </w:tabs>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B2551" id="Text Box 3" o:spid="_x0000_s1027" type="#_x0000_t202" style="position:absolute;margin-left:-291.45pt;margin-top:6.85pt;width:483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" stroked="f">
                      <v:textbox>
                        <w:txbxContent>
                          <w:p w14:paraId="1D6E2BDA" w14:textId="2EB73769" w:rsidR="00FA642A" w:rsidRPr="002505DE" w:rsidRDefault="002E3D23" w:rsidP="00FA642A">
                            <w:pPr>
                              <w:pStyle w:val="Bezugszeichen"/>
                              <w:tabs>
                                <w:tab w:val="left" w:pos="7881"/>
                              </w:tabs>
                              <w:jc w:val="both"/>
                              <w:rPr>
                                <w:sz w:val="16"/>
                                <w:szCs w:val="16"/>
                              </w:rPr>
                            </w:pPr>
                            <w:r>
                              <w:rPr>
                                <w:sz w:val="16"/>
                                <w:szCs w:val="16"/>
                              </w:rPr>
                              <w:t xml:space="preserve">                                                               Unternehmensbereich</w:t>
                            </w:r>
                            <w:r>
                              <w:rPr>
                                <w:sz w:val="16"/>
                                <w:szCs w:val="16"/>
                              </w:rPr>
                              <w:tab/>
                              <w:t>Tel. 0351/857-1292</w:t>
                            </w:r>
                            <w:r>
                              <w:rPr>
                                <w:sz w:val="16"/>
                                <w:szCs w:val="16"/>
                              </w:rPr>
                              <w:tab/>
                              <w:t xml:space="preserve">               0</w:t>
                            </w:r>
                            <w:r w:rsidR="0086694E">
                              <w:rPr>
                                <w:sz w:val="16"/>
                                <w:szCs w:val="16"/>
                              </w:rPr>
                              <w:t>8</w:t>
                            </w:r>
                            <w:r>
                              <w:rPr>
                                <w:sz w:val="16"/>
                                <w:szCs w:val="16"/>
                              </w:rPr>
                              <w:t>.09.2026</w:t>
                            </w:r>
                          </w:p>
                          <w:p w14:paraId="26951008" w14:textId="196DFCD5" w:rsidR="00FA642A" w:rsidRPr="002505DE" w:rsidRDefault="002E3D23" w:rsidP="00FA642A">
                            <w:pPr>
                              <w:pStyle w:val="Bezugszeichen"/>
                              <w:tabs>
                                <w:tab w:val="left" w:pos="7881"/>
                              </w:tabs>
                              <w:jc w:val="both"/>
                              <w:rPr>
                                <w:sz w:val="16"/>
                                <w:szCs w:val="16"/>
                              </w:rPr>
                            </w:pPr>
                            <w:r>
                              <w:rPr>
                                <w:sz w:val="16"/>
                                <w:szCs w:val="16"/>
                              </w:rPr>
                              <w:t xml:space="preserve">                                                               Beschaffung &amp; Logistik</w:t>
                            </w:r>
                            <w:r>
                              <w:rPr>
                                <w:sz w:val="16"/>
                                <w:szCs w:val="16"/>
                              </w:rPr>
                              <w:tab/>
                              <w:t>Fax. 0351/857-1219</w:t>
                            </w:r>
                          </w:p>
                          <w:p w14:paraId="3F94C179" w14:textId="21A8970C" w:rsidR="00FA642A" w:rsidRDefault="002E3D23" w:rsidP="00FA642A">
                            <w:pPr>
                              <w:pStyle w:val="Bezugszeichen"/>
                              <w:tabs>
                                <w:tab w:val="left" w:pos="7881"/>
                              </w:tabs>
                              <w:jc w:val="both"/>
                            </w:pPr>
                            <w:r>
                              <w:rPr>
                                <w:sz w:val="16"/>
                                <w:szCs w:val="16"/>
                              </w:rPr>
                              <w:t xml:space="preserve">                                                               Herr Niklas Stumpf</w:t>
                            </w:r>
                            <w:r>
                              <w:rPr>
                                <w:sz w:val="16"/>
                                <w:szCs w:val="16"/>
                              </w:rPr>
                              <w:tab/>
                              <w:t>einkauf-ersatzteile@dvbag.de</w:t>
                            </w:r>
                          </w:p>
                          <w:p w14:paraId="48CF0C22" w14:textId="77777777" w:rsidR="00FA642A" w:rsidRDefault="00FA642A" w:rsidP="00FA642A">
                            <w:pPr>
                              <w:pStyle w:val="Bezugszeichen"/>
                              <w:tabs>
                                <w:tab w:val="left" w:pos="7881"/>
                              </w:tabs>
                              <w:jc w:val="both"/>
                            </w:pPr>
                          </w:p>
                        </w:txbxContent>
                      </v:textbox>
                    </v:shape>
                  </w:pict>
                </mc:Fallback>
              </mc:AlternateContent>
            </w:r>
          </w:p>
        </w:tc>
        <w:tc>
          <w:tcPr>
            <w:tcW w:w="1447" w:type="dxa"/>
            <w:tcMar>
              <w:left w:w="0" w:type="dxa"/>
              <w:right w:w="0" w:type="dxa"/>
            </w:tcMar>
          </w:tcPr>
          <w:p w14:paraId="1CADE2C8" w14:textId="77777777" w:rsidR="007F3A10" w:rsidRPr="00E775F6" w:rsidRDefault="007F3A10" w:rsidP="005C65D8">
            <w:pPr>
              <w:pStyle w:val="Bezugszeichen"/>
              <w:rPr>
                <w:b w:val="0"/>
              </w:rPr>
            </w:pPr>
          </w:p>
        </w:tc>
      </w:tr>
    </w:tbl>
    <w:p w14:paraId="5383209D" w14:textId="77777777" w:rsidR="007740C5" w:rsidRDefault="007740C5" w:rsidP="007740C5">
      <w:pPr>
        <w:pStyle w:val="Betreff"/>
        <w:spacing w:after="0" w:line="240" w:lineRule="auto"/>
      </w:pPr>
    </w:p>
    <w:p w14:paraId="688715C7" w14:textId="77777777" w:rsidR="007740C5" w:rsidRDefault="007740C5" w:rsidP="007740C5">
      <w:pPr>
        <w:pStyle w:val="Betreff"/>
        <w:spacing w:after="0" w:line="240" w:lineRule="auto"/>
      </w:pPr>
    </w:p>
    <w:p w14:paraId="1F817627" w14:textId="449E8811" w:rsidR="00742E3D" w:rsidRDefault="002B4D0D" w:rsidP="00FA642A">
      <w:pPr>
        <w:rPr>
          <w:rFonts w:cs="Arial"/>
          <w:i/>
          <w:iCs/>
        </w:rPr>
      </w:pPr>
      <w:r>
        <w:rPr>
          <w:rFonts w:cs="Arial"/>
          <w:b/>
          <w:bCs/>
        </w:rPr>
        <w:t xml:space="preserve">Markterkundung – </w:t>
      </w:r>
      <w:r>
        <w:rPr>
          <w:rFonts w:cs="Arial"/>
          <w:b/>
          <w:bCs/>
        </w:rPr>
        <w:br/>
      </w:r>
      <w:r>
        <w:rPr>
          <w:b/>
          <w:noProof/>
        </w:rPr>
        <w:t>Retrofit Videorekorder und Innenkameras in Straßenbahnfahrzeugen</w:t>
      </w:r>
      <w:r>
        <w:rPr>
          <w:rFonts w:cs="Arial"/>
          <w:i/>
          <w:iCs/>
        </w:rPr>
        <w:t xml:space="preserve"> </w:t>
      </w:r>
    </w:p>
    <w:p w14:paraId="3F188FDA" w14:textId="2A587B5D" w:rsidR="00FA642A" w:rsidRPr="002B4D0D" w:rsidRDefault="00FA642A" w:rsidP="00FA642A">
      <w:pPr>
        <w:rPr>
          <w:rFonts w:cs="Arial"/>
          <w:i/>
          <w:iCs/>
        </w:rPr>
      </w:pPr>
      <w:r>
        <w:rPr>
          <w:rFonts w:cs="Arial"/>
          <w:i/>
          <w:iCs/>
        </w:rPr>
        <w:t>Vorgangsnummer: 2026-00210</w:t>
      </w:r>
    </w:p>
    <w:p w14:paraId="19842AA8" w14:textId="77777777" w:rsidR="00FA642A" w:rsidRPr="00012F37" w:rsidRDefault="00FA642A" w:rsidP="00FA642A">
      <w:pPr>
        <w:rPr>
          <w:rFonts w:cs="Arial"/>
          <w:b/>
          <w:bCs/>
        </w:rPr>
      </w:pPr>
    </w:p>
    <w:p w14:paraId="32BD901B" w14:textId="77777777" w:rsidR="008E2277" w:rsidRPr="00E20B57" w:rsidRDefault="008E2277" w:rsidP="008E2277">
      <w:pPr>
        <w:rPr>
          <w:rFonts w:cs="Arial"/>
          <w:b/>
          <w:bCs/>
        </w:rPr>
      </w:pPr>
      <w:r>
        <w:rPr>
          <w:rFonts w:cs="Arial"/>
          <w:b/>
          <w:bCs/>
        </w:rPr>
        <w:t>Aufforderung zur Interessenbekundung</w:t>
      </w:r>
    </w:p>
    <w:p w14:paraId="0CBAFAEE" w14:textId="77777777" w:rsidR="00FA642A" w:rsidRDefault="00FA642A" w:rsidP="00FA642A">
      <w:pPr>
        <w:pStyle w:val="Briefanrede"/>
        <w:spacing w:after="0" w:line="240" w:lineRule="auto"/>
        <w:rPr>
          <w:rFonts w:cs="Arial"/>
        </w:rPr>
      </w:pPr>
    </w:p>
    <w:p w14:paraId="57C2285C" w14:textId="77777777" w:rsidR="00996CB2" w:rsidRPr="00996CB2" w:rsidRDefault="00996CB2" w:rsidP="00996CB2">
      <w:pPr>
        <w:pStyle w:val="font-claude-response-body"/>
        <w:rPr>
          <w:rFonts w:ascii="Arial" w:hAnsi="Arial" w:cs="Arial"/>
        </w:rPr>
      </w:pPr>
      <w:r>
        <w:rPr>
          <w:rFonts w:ascii="Arial" w:hAnsi="Arial" w:cs="Arial"/>
        </w:rPr>
        <w:t>Sehr geehrte Damen und Herren,</w:t>
      </w:r>
    </w:p>
    <w:p w14:paraId="4E93432A" w14:textId="7F6B265A" w:rsidR="00996CB2" w:rsidRPr="00996CB2" w:rsidRDefault="00996CB2" w:rsidP="00996CB2">
      <w:pPr>
        <w:pStyle w:val="font-claude-response-body"/>
        <w:rPr>
          <w:rFonts w:ascii="Arial" w:hAnsi="Arial" w:cs="Arial"/>
        </w:rPr>
      </w:pPr>
      <w:r>
        <w:rPr>
          <w:rFonts w:ascii="Arial" w:hAnsi="Arial" w:cs="Arial"/>
        </w:rPr>
        <w:t xml:space="preserve">die Dresdner Verkehrsbetriebe AG führt eine Markterkundung gemäß § 26 SektVO zum </w:t>
      </w:r>
      <w:r>
        <w:rPr>
          <w:rFonts w:ascii="Arial" w:hAnsi="Arial" w:cs="Arial"/>
        </w:rPr>
        <w:br/>
        <w:t>„Retrofit Videorekorder und Innenkameras in Straßenbahnfahrzeugen“ durch. Wir bitten Sie, im Rahmen dieser Markterkundung eine Interessenbekundung abzugeben.</w:t>
      </w:r>
    </w:p>
    <w:p w14:paraId="028471C3" w14:textId="75E90A68" w:rsidR="00996CB2" w:rsidRPr="00996CB2" w:rsidRDefault="00996CB2" w:rsidP="00996CB2">
      <w:pPr>
        <w:pStyle w:val="font-claude-response-body"/>
        <w:rPr>
          <w:rFonts w:ascii="Arial" w:hAnsi="Arial" w:cs="Arial"/>
        </w:rPr>
      </w:pPr>
      <w:r>
        <w:rPr>
          <w:rFonts w:ascii="Arial" w:hAnsi="Arial" w:cs="Arial"/>
        </w:rPr>
        <w:t>Hierzu bitten wir Sie, das beigefügte Preisblatt (Anlage 4) sowie den beigefügten Fragenkatalog (Anlage 3) vollständig auszufüllen und beizufügen. Die Anforderungen an die Leistung sind der beigefügten Leistungsbeschreibung (Anlage 2) zu entnehmen. Bitte reichen Sie ausschließlich die ausgefüllten Anlagen ein</w:t>
      </w:r>
      <w:r w:rsidR="0086694E">
        <w:rPr>
          <w:rFonts w:ascii="Arial" w:hAnsi="Arial" w:cs="Arial"/>
        </w:rPr>
        <w:t>.</w:t>
      </w:r>
      <w:r>
        <w:rPr>
          <w:rFonts w:ascii="Arial" w:hAnsi="Arial" w:cs="Arial"/>
        </w:rPr>
        <w:t xml:space="preserve"> </w:t>
      </w:r>
      <w:r w:rsidR="0086694E">
        <w:rPr>
          <w:rFonts w:ascii="Arial" w:hAnsi="Arial" w:cs="Arial"/>
        </w:rPr>
        <w:t>V</w:t>
      </w:r>
      <w:r>
        <w:rPr>
          <w:rFonts w:ascii="Arial" w:hAnsi="Arial" w:cs="Arial"/>
        </w:rPr>
        <w:t>on der Einreichung eines zusätzlichen Freitextdokuments bitten wir abzusehen, damit die Rückmeldungen untereinander vergleichbar bleiben.</w:t>
      </w:r>
    </w:p>
    <w:p w14:paraId="2E0CEE9A" w14:textId="1729DC6B" w:rsidR="00996CB2" w:rsidRPr="00996CB2" w:rsidRDefault="00996CB2" w:rsidP="00996CB2">
      <w:pPr>
        <w:pStyle w:val="font-claude-response-body"/>
        <w:rPr>
          <w:rFonts w:ascii="Arial" w:hAnsi="Arial" w:cs="Arial"/>
        </w:rPr>
      </w:pPr>
      <w:r>
        <w:rPr>
          <w:rStyle w:val="Fett"/>
          <w:rFonts w:ascii="Arial" w:hAnsi="Arial" w:cs="Arial"/>
        </w:rPr>
        <w:t xml:space="preserve">Abgabefrist: </w:t>
      </w:r>
      <w:r w:rsidR="002A56A0">
        <w:rPr>
          <w:rStyle w:val="Fett"/>
          <w:rFonts w:ascii="Arial" w:hAnsi="Arial" w:cs="Arial"/>
        </w:rPr>
        <w:t>30</w:t>
      </w:r>
      <w:r>
        <w:rPr>
          <w:rStyle w:val="Fett"/>
          <w:rFonts w:ascii="Arial" w:hAnsi="Arial" w:cs="Arial"/>
        </w:rPr>
        <w:t>.10.2026, 13:00 Uhr</w:t>
      </w:r>
    </w:p>
    <w:p w14:paraId="412A5C98" w14:textId="306A75EE" w:rsidR="00996CB2" w:rsidRDefault="00996CB2" w:rsidP="00996CB2">
      <w:pPr>
        <w:pStyle w:val="font-claude-response-body"/>
        <w:rPr>
          <w:rFonts w:ascii="Arial" w:hAnsi="Arial" w:cs="Arial"/>
        </w:rPr>
      </w:pPr>
      <w:r>
        <w:rPr>
          <w:rFonts w:ascii="Arial" w:hAnsi="Arial" w:cs="Arial"/>
        </w:rPr>
        <w:t>Bitte laden Sie Ihre Unterlagen bis zu diesem Zeitpunkt im deutschen Vergabeportal (DTVP) hoch</w:t>
      </w:r>
    </w:p>
    <w:p w14:paraId="4EB6C0CF" w14:textId="77777777" w:rsidR="00996CB2" w:rsidRDefault="00996CB2" w:rsidP="00996CB2">
      <w:pPr>
        <w:pStyle w:val="font-claude-response-body"/>
        <w:rPr>
          <w:rFonts w:ascii="Arial" w:hAnsi="Arial" w:cs="Arial"/>
        </w:rPr>
      </w:pPr>
    </w:p>
    <w:p w14:paraId="5437048C" w14:textId="77777777" w:rsidR="00996CB2" w:rsidRDefault="00996CB2" w:rsidP="00996CB2">
      <w:pPr>
        <w:pStyle w:val="font-claude-response-body"/>
        <w:rPr>
          <w:rFonts w:ascii="Arial" w:hAnsi="Arial" w:cs="Arial"/>
        </w:rPr>
      </w:pPr>
    </w:p>
    <w:p w14:paraId="26930245" w14:textId="77777777" w:rsidR="00996CB2" w:rsidRPr="00996CB2" w:rsidRDefault="00996CB2" w:rsidP="00996CB2">
      <w:pPr>
        <w:pStyle w:val="font-claude-response-body"/>
        <w:rPr>
          <w:rFonts w:ascii="Arial" w:hAnsi="Arial" w:cs="Arial"/>
        </w:rPr>
      </w:pPr>
    </w:p>
    <w:p w14:paraId="112F0B1D" w14:textId="54361A71" w:rsidR="00996CB2" w:rsidRDefault="00996CB2" w:rsidP="00996CB2">
      <w:pPr>
        <w:pStyle w:val="font-claude-response-body"/>
        <w:rPr>
          <w:rFonts w:ascii="Arial" w:hAnsi="Arial" w:cs="Arial"/>
        </w:rPr>
      </w:pPr>
      <w:r>
        <w:rPr>
          <w:rFonts w:ascii="Arial" w:hAnsi="Arial" w:cs="Arial"/>
        </w:rPr>
        <w:t>Wir weisen darauf hin, dass es sich bei dieser Markterkundung ausschließlich um eine informative Befragung des Marktes gemäß § 26 SektVO handelt. Sie stellt keine Aufforderung zur Abgabe eines verbindlichen Angebots dar und leitet kein Vergabeverfahren ein. Aus der Teilnahme an dieser Markterkundung entstehen keine Ansprüche gegenüber der DVB AG, insbesondere nicht auf Erstattung von Aufwendungen oder auf Berücksichtigung in einem etwaigen späteren Vergabeverfahren.</w:t>
      </w:r>
    </w:p>
    <w:p w14:paraId="00EB1F7E" w14:textId="77777777" w:rsidR="00996CB2" w:rsidRPr="00996CB2" w:rsidRDefault="00996CB2" w:rsidP="00996CB2">
      <w:pPr>
        <w:pStyle w:val="font-claude-response-body"/>
        <w:rPr>
          <w:rFonts w:ascii="Arial" w:hAnsi="Arial" w:cs="Arial"/>
        </w:rPr>
      </w:pPr>
    </w:p>
    <w:p w14:paraId="66741F7E" w14:textId="77777777" w:rsidR="00996CB2" w:rsidRPr="00996CB2" w:rsidRDefault="00996CB2" w:rsidP="00996CB2">
      <w:pPr>
        <w:pStyle w:val="font-claude-response-body"/>
        <w:rPr>
          <w:rFonts w:ascii="Arial" w:hAnsi="Arial" w:cs="Arial"/>
        </w:rPr>
      </w:pPr>
      <w:r>
        <w:rPr>
          <w:rFonts w:ascii="Arial" w:hAnsi="Arial" w:cs="Arial"/>
        </w:rPr>
        <w:t>Mit freundlichen Grüßen</w:t>
      </w:r>
    </w:p>
    <w:p w14:paraId="03401ABC" w14:textId="77777777" w:rsidR="008E2277" w:rsidRPr="00996CB2" w:rsidRDefault="008E2277" w:rsidP="008E2277">
      <w:pPr>
        <w:rPr>
          <w:rFonts w:cs="Arial"/>
        </w:rPr>
      </w:pPr>
    </w:p>
    <w:p w14:paraId="4D4E51EC" w14:textId="77777777" w:rsidR="008E2277" w:rsidRPr="00996CB2" w:rsidRDefault="008E2277" w:rsidP="008E2277">
      <w:pPr>
        <w:rPr>
          <w:rFonts w:cs="Arial"/>
        </w:rPr>
      </w:pPr>
    </w:p>
    <w:p w14:paraId="50A9AA58" w14:textId="77777777" w:rsidR="008E2277" w:rsidRPr="00996CB2" w:rsidRDefault="008E2277" w:rsidP="008E2277">
      <w:pPr>
        <w:rPr>
          <w:rFonts w:cs="Arial"/>
        </w:rPr>
      </w:pPr>
    </w:p>
    <w:p w14:paraId="17F8DA1F" w14:textId="77777777" w:rsidR="008E2277" w:rsidRDefault="008E2277" w:rsidP="008E2277">
      <w:pPr>
        <w:rPr>
          <w:rFonts w:cs="Arial"/>
        </w:rPr>
      </w:pPr>
      <w:r>
        <w:rPr>
          <w:rFonts w:cs="Arial"/>
        </w:rPr>
        <w:t>Dresdner Verkehrsbetriebe AG</w:t>
      </w:r>
    </w:p>
    <w:p w14:paraId="43A7BB6F" w14:textId="77777777" w:rsidR="00F237D6" w:rsidRDefault="00F237D6" w:rsidP="008E2277">
      <w:pPr>
        <w:rPr>
          <w:rFonts w:cs="Arial"/>
        </w:rPr>
      </w:pPr>
    </w:p>
    <w:p w14:paraId="4C5F8E09" w14:textId="77777777" w:rsidR="00F237D6" w:rsidRDefault="00F237D6" w:rsidP="008E2277">
      <w:pPr>
        <w:rPr>
          <w:rFonts w:cs="Arial"/>
        </w:rPr>
      </w:pPr>
    </w:p>
    <w:p w14:paraId="7FD04708" w14:textId="77777777" w:rsidR="00F237D6" w:rsidRDefault="00F237D6" w:rsidP="008E2277">
      <w:pPr>
        <w:rPr>
          <w:rFonts w:cs="Arial"/>
        </w:rPr>
      </w:pPr>
    </w:p>
    <w:p w14:paraId="72A7A660" w14:textId="77777777" w:rsidR="00F237D6" w:rsidRDefault="00F237D6" w:rsidP="008E2277">
      <w:pPr>
        <w:rPr>
          <w:rFonts w:cs="Arial"/>
        </w:rPr>
      </w:pPr>
    </w:p>
    <w:p w14:paraId="5C9DBF73" w14:textId="77777777" w:rsidR="00F237D6" w:rsidRPr="00742E3D" w:rsidRDefault="00F237D6" w:rsidP="00F237D6">
      <w:pPr>
        <w:rPr>
          <w:rFonts w:cs="Arial"/>
        </w:rPr>
      </w:pPr>
      <w:r>
        <w:rPr>
          <w:rFonts w:cs="Arial"/>
        </w:rPr>
        <w:t>Anlagen:</w:t>
      </w:r>
    </w:p>
    <w:p w14:paraId="2AC689DA" w14:textId="77777777" w:rsidR="00F237D6" w:rsidRPr="00742E3D" w:rsidRDefault="00F237D6" w:rsidP="00F237D6">
      <w:pPr>
        <w:rPr>
          <w:rFonts w:cs="Arial"/>
        </w:rPr>
      </w:pPr>
    </w:p>
    <w:p w14:paraId="1DA33954" w14:textId="77777777" w:rsidR="00F237D6" w:rsidRPr="00742E3D" w:rsidRDefault="00F237D6" w:rsidP="00F237D6">
      <w:pPr>
        <w:rPr>
          <w:rFonts w:cs="Arial"/>
        </w:rPr>
      </w:pPr>
      <w:r>
        <w:rPr>
          <w:rFonts w:cs="Arial"/>
        </w:rPr>
        <w:t>Anlage 1 – Verfahrensbedingungen</w:t>
      </w:r>
    </w:p>
    <w:p w14:paraId="2890ED46" w14:textId="0DAEEECB" w:rsidR="00F237D6" w:rsidRDefault="00F237D6" w:rsidP="00F237D6">
      <w:pPr>
        <w:rPr>
          <w:rFonts w:cs="Arial"/>
        </w:rPr>
      </w:pPr>
      <w:r>
        <w:rPr>
          <w:rFonts w:cs="Arial"/>
        </w:rPr>
        <w:t>Anlage 2 – Leistungsbeschreibung</w:t>
      </w:r>
    </w:p>
    <w:p w14:paraId="4CBE9BEC" w14:textId="5C0D2DED" w:rsidR="00A45DF8" w:rsidRPr="00996CB2" w:rsidRDefault="00A45DF8" w:rsidP="00F237D6">
      <w:pPr>
        <w:rPr>
          <w:rFonts w:cs="Arial"/>
        </w:rPr>
      </w:pPr>
      <w:r>
        <w:rPr>
          <w:rFonts w:cs="Arial"/>
        </w:rPr>
        <w:t>Anlage 3 – Fragenkatalog</w:t>
      </w:r>
    </w:p>
    <w:p w14:paraId="4CBE9BED" w14:textId="5C0D2DEE" w:rsidR="00A45DF8" w:rsidRPr="00996CB2" w:rsidRDefault="00A45DF8" w:rsidP="00F237D6">
      <w:pPr>
        <w:rPr>
          <w:rFonts w:cs="Arial"/>
        </w:rPr>
      </w:pPr>
      <w:r>
        <w:rPr>
          <w:rFonts w:cs="Arial"/>
        </w:rPr>
        <w:t>Anlage 4 – Preisblatt</w:t>
      </w:r>
    </w:p>
    <w:p w14:paraId="5CE99845" w14:textId="77777777" w:rsidR="0018594A" w:rsidRDefault="0018594A" w:rsidP="007740C5">
      <w:pPr>
        <w:pStyle w:val="Textkrper"/>
        <w:spacing w:after="0" w:line="240" w:lineRule="auto"/>
        <w:jc w:val="left"/>
        <w:rPr>
          <w:sz w:val="22"/>
          <w:szCs w:val="22"/>
        </w:rPr>
      </w:pPr>
    </w:p>
    <w:sectPr w:rsidR="0018594A" w:rsidSect="00DE4C9C">
      <w:headerReference w:type="even" r:id="rId10"/>
      <w:headerReference w:type="default" r:id="rId11"/>
      <w:headerReference w:type="first" r:id="rId12"/>
      <w:footerReference w:type="first" r:id="rId13"/>
      <w:pgSz w:w="11906" w:h="16838" w:code="9"/>
      <w:pgMar w:top="913" w:right="1106" w:bottom="1797" w:left="1134" w:header="357" w:footer="2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D1E8D" w14:textId="77777777" w:rsidR="0016176E" w:rsidRDefault="0016176E" w:rsidP="007F6970">
      <w:r>
        <w:separator/>
      </w:r>
    </w:p>
    <w:p w14:paraId="0079B2E9" w14:textId="77777777" w:rsidR="0016176E" w:rsidRDefault="0016176E"/>
    <w:p w14:paraId="57D14426" w14:textId="77777777" w:rsidR="0016176E" w:rsidRDefault="0016176E" w:rsidP="00FF6B5C"/>
    <w:p w14:paraId="123045CB" w14:textId="77777777" w:rsidR="0016176E" w:rsidRDefault="0016176E"/>
  </w:endnote>
  <w:endnote w:type="continuationSeparator" w:id="0">
    <w:p w14:paraId="46140DAC" w14:textId="77777777" w:rsidR="0016176E" w:rsidRDefault="0016176E" w:rsidP="007F6970">
      <w:r>
        <w:continuationSeparator/>
      </w:r>
    </w:p>
    <w:p w14:paraId="0A5D5BBA" w14:textId="77777777" w:rsidR="0016176E" w:rsidRDefault="0016176E"/>
    <w:p w14:paraId="3A9492B0" w14:textId="77777777" w:rsidR="0016176E" w:rsidRDefault="0016176E" w:rsidP="00FF6B5C"/>
    <w:p w14:paraId="70CC328A" w14:textId="77777777" w:rsidR="0016176E" w:rsidRDefault="001617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MOAG B+ Helvetica">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7" w:type="dxa"/>
      <w:tblBorders>
        <w:top w:val="nil"/>
        <w:left w:val="nil"/>
        <w:bottom w:val="nil"/>
        <w:right w:val="nil"/>
      </w:tblBorders>
      <w:tblLayout w:type="fixed"/>
      <w:tblCellMar>
        <w:left w:w="0" w:type="dxa"/>
      </w:tblCellMar>
      <w:tblLook w:val="0000" w:firstRow="0" w:lastRow="0" w:firstColumn="0" w:lastColumn="0" w:noHBand="0" w:noVBand="0"/>
    </w:tblPr>
    <w:tblGrid>
      <w:gridCol w:w="3422"/>
      <w:gridCol w:w="3349"/>
      <w:gridCol w:w="2976"/>
    </w:tblGrid>
    <w:tr w:rsidR="00DE4C9C" w14:paraId="52075B9B" w14:textId="77777777" w:rsidTr="00CF7A4E">
      <w:trPr>
        <w:trHeight w:val="130"/>
      </w:trPr>
      <w:tc>
        <w:tcPr>
          <w:tcW w:w="3422" w:type="dxa"/>
        </w:tcPr>
        <w:p w14:paraId="42B56FF4" w14:textId="77777777" w:rsidR="00DE4C9C" w:rsidRPr="00226E3E" w:rsidRDefault="00DE4C9C" w:rsidP="00CF7A4E">
          <w:pPr>
            <w:pStyle w:val="Default"/>
            <w:rPr>
              <w:color w:val="262626" w:themeColor="text1" w:themeTint="D9"/>
              <w:sz w:val="12"/>
              <w:szCs w:val="12"/>
            </w:rPr>
          </w:pPr>
          <w:r>
            <w:rPr>
              <w:noProof/>
              <w:sz w:val="12"/>
              <w:szCs w:val="12"/>
            </w:rPr>
            <mc:AlternateContent>
              <mc:Choice Requires="wps">
                <w:drawing>
                  <wp:anchor distT="0" distB="0" distL="114300" distR="114300" simplePos="0" relativeHeight="251659776" behindDoc="0" locked="0" layoutInCell="1" allowOverlap="1" wp14:anchorId="51EA9D7A" wp14:editId="30A82BC3">
                    <wp:simplePos x="0" y="0"/>
                    <wp:positionH relativeFrom="margin">
                      <wp:posOffset>-632037</wp:posOffset>
                    </wp:positionH>
                    <wp:positionV relativeFrom="margin">
                      <wp:posOffset>-353695</wp:posOffset>
                    </wp:positionV>
                    <wp:extent cx="457200" cy="1108697"/>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1086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818FE" w14:textId="77777777" w:rsidR="00DE4C9C" w:rsidRPr="001D2C32" w:rsidRDefault="00DE4C9C" w:rsidP="003D10F7">
                                <w:pPr>
                                  <w:rPr>
                                    <w:sz w:val="10"/>
                                    <w:szCs w:val="10"/>
                                  </w:rPr>
                                </w:pPr>
                              </w:p>
                            </w:txbxContent>
                          </wps:txbx>
                          <wps:bodyPr rot="0" vert="vert270" wrap="square" lIns="54000" tIns="45720" rIns="54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A9D7A" id="_x0000_t202" coordsize="21600,21600" o:spt="202" path="m,l,21600r21600,l21600,xe">
                    <v:stroke joinstyle="miter"/>
                    <v:path gradientshapeok="t" o:connecttype="rect"/>
                  </v:shapetype>
                  <v:shape id="Text Box 4" o:spid="_x0000_s1028" type="#_x0000_t202" style="position:absolute;margin-left:-49.75pt;margin-top:-27.85pt;width:36pt;height:87.3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" stroked="f">
                    <v:textbox style="layout-flow:vertical;mso-layout-flow-alt:bottom-to-top" inset="1.5mm,,1.5mm,2mm">
                      <w:txbxContent>
                        <w:p w14:paraId="5CB818FE" w14:textId="77777777" w:rsidR="00DE4C9C" w:rsidRPr="001D2C32" w:rsidRDefault="00DE4C9C" w:rsidP="003D10F7">
                          <w:pPr>
                            <w:rPr>
                              <w:sz w:val="10"/>
                              <w:szCs w:val="10"/>
                            </w:rPr>
                          </w:pPr>
                        </w:p>
                      </w:txbxContent>
                    </v:textbox>
                    <w10:wrap anchorx="margin" anchory="margin"/>
                  </v:shape>
                </w:pict>
              </mc:Fallback>
            </mc:AlternateContent>
          </w:r>
          <w:r w:rsidRPr="00226E3E">
            <w:rPr>
              <w:color w:val="262626" w:themeColor="text1" w:themeTint="D9"/>
              <w:sz w:val="12"/>
              <w:szCs w:val="12"/>
            </w:rPr>
            <w:t>Dresdner Verkehrsbetriebe Aktiengesellschaft</w:t>
          </w:r>
        </w:p>
      </w:tc>
      <w:tc>
        <w:tcPr>
          <w:tcW w:w="3349" w:type="dxa"/>
        </w:tcPr>
        <w:p w14:paraId="4594C439"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Bankverbindung: </w:t>
          </w:r>
        </w:p>
      </w:tc>
      <w:tc>
        <w:tcPr>
          <w:tcW w:w="2976" w:type="dxa"/>
        </w:tcPr>
        <w:p w14:paraId="77389DB7"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Vorstand: </w:t>
          </w:r>
        </w:p>
      </w:tc>
    </w:tr>
    <w:tr w:rsidR="00DE4C9C" w14:paraId="0ED2171B" w14:textId="77777777" w:rsidTr="00CF7A4E">
      <w:trPr>
        <w:trHeight w:val="130"/>
      </w:trPr>
      <w:tc>
        <w:tcPr>
          <w:tcW w:w="3422" w:type="dxa"/>
          <w:vAlign w:val="center"/>
        </w:tcPr>
        <w:p w14:paraId="7F523953"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Sitz: Trachenberger Straße 40, 01129 Dresden</w:t>
          </w:r>
        </w:p>
      </w:tc>
      <w:tc>
        <w:tcPr>
          <w:tcW w:w="3349" w:type="dxa"/>
          <w:vAlign w:val="center"/>
        </w:tcPr>
        <w:p w14:paraId="106E1433"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Commerzbank AG Dresden </w:t>
          </w:r>
        </w:p>
      </w:tc>
      <w:tc>
        <w:tcPr>
          <w:tcW w:w="2976" w:type="dxa"/>
          <w:vAlign w:val="center"/>
        </w:tcPr>
        <w:p w14:paraId="6A09A37E" w14:textId="77777777" w:rsidR="00DE4C9C" w:rsidRPr="00226E3E" w:rsidRDefault="00DE4C9C" w:rsidP="00F16193">
          <w:pPr>
            <w:pStyle w:val="Default"/>
            <w:rPr>
              <w:color w:val="262626" w:themeColor="text1" w:themeTint="D9"/>
              <w:sz w:val="12"/>
              <w:szCs w:val="12"/>
            </w:rPr>
          </w:pPr>
          <w:r>
            <w:rPr>
              <w:color w:val="262626" w:themeColor="text1" w:themeTint="D9"/>
              <w:sz w:val="12"/>
              <w:szCs w:val="12"/>
            </w:rPr>
            <w:t>Andreas Hemmersbach</w:t>
          </w:r>
          <w:r w:rsidRPr="00226E3E">
            <w:rPr>
              <w:color w:val="262626" w:themeColor="text1" w:themeTint="D9"/>
              <w:sz w:val="12"/>
              <w:szCs w:val="12"/>
            </w:rPr>
            <w:t xml:space="preserve"> - </w:t>
          </w:r>
          <w:r w:rsidR="00DF2540">
            <w:rPr>
              <w:color w:val="262626" w:themeColor="text1" w:themeTint="D9"/>
              <w:sz w:val="12"/>
              <w:szCs w:val="12"/>
            </w:rPr>
            <w:t>Mobilität</w:t>
          </w:r>
        </w:p>
      </w:tc>
    </w:tr>
    <w:tr w:rsidR="00DE4C9C" w14:paraId="28724094" w14:textId="77777777" w:rsidTr="00CF7A4E">
      <w:trPr>
        <w:trHeight w:val="130"/>
      </w:trPr>
      <w:tc>
        <w:tcPr>
          <w:tcW w:w="3422" w:type="dxa"/>
          <w:vAlign w:val="center"/>
        </w:tcPr>
        <w:p w14:paraId="2CCD23BA"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Telefon: +49 351 857-0</w:t>
          </w:r>
        </w:p>
      </w:tc>
      <w:tc>
        <w:tcPr>
          <w:tcW w:w="3349" w:type="dxa"/>
          <w:vAlign w:val="center"/>
        </w:tcPr>
        <w:p w14:paraId="54E063E5"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rPr>
            <w:t>SWIFT-BIC: DRESDEFF850 </w:t>
          </w:r>
        </w:p>
      </w:tc>
      <w:tc>
        <w:tcPr>
          <w:tcW w:w="2976" w:type="dxa"/>
          <w:vAlign w:val="center"/>
        </w:tcPr>
        <w:p w14:paraId="3F65336A" w14:textId="77777777" w:rsidR="00DE4C9C" w:rsidRPr="00226E3E" w:rsidRDefault="00DE4C9C" w:rsidP="00854123">
          <w:pPr>
            <w:pStyle w:val="Default"/>
            <w:rPr>
              <w:color w:val="262626" w:themeColor="text1" w:themeTint="D9"/>
              <w:sz w:val="12"/>
              <w:szCs w:val="12"/>
            </w:rPr>
          </w:pPr>
          <w:r>
            <w:rPr>
              <w:color w:val="262626" w:themeColor="text1" w:themeTint="D9"/>
              <w:sz w:val="12"/>
              <w:szCs w:val="12"/>
            </w:rPr>
            <w:t>Lars Seiffert</w:t>
          </w:r>
          <w:r w:rsidRPr="00226E3E">
            <w:rPr>
              <w:color w:val="262626" w:themeColor="text1" w:themeTint="D9"/>
              <w:sz w:val="12"/>
              <w:szCs w:val="12"/>
            </w:rPr>
            <w:t xml:space="preserve"> </w:t>
          </w:r>
          <w:r w:rsidR="00F632DA">
            <w:rPr>
              <w:color w:val="262626" w:themeColor="text1" w:themeTint="D9"/>
              <w:sz w:val="12"/>
              <w:szCs w:val="12"/>
            </w:rPr>
            <w:t>–</w:t>
          </w:r>
          <w:r w:rsidRPr="00226E3E">
            <w:rPr>
              <w:color w:val="262626" w:themeColor="text1" w:themeTint="D9"/>
              <w:sz w:val="12"/>
              <w:szCs w:val="12"/>
            </w:rPr>
            <w:t xml:space="preserve"> </w:t>
          </w:r>
          <w:r w:rsidR="00F632DA">
            <w:rPr>
              <w:color w:val="262626" w:themeColor="text1" w:themeTint="D9"/>
              <w:sz w:val="12"/>
              <w:szCs w:val="12"/>
            </w:rPr>
            <w:t>Arbeitswelt und Fahrbetrieb</w:t>
          </w:r>
        </w:p>
      </w:tc>
    </w:tr>
    <w:tr w:rsidR="00DE4C9C" w14:paraId="1916F8C8" w14:textId="77777777" w:rsidTr="00CF7A4E">
      <w:trPr>
        <w:trHeight w:val="130"/>
      </w:trPr>
      <w:tc>
        <w:tcPr>
          <w:tcW w:w="3422" w:type="dxa"/>
          <w:vAlign w:val="center"/>
        </w:tcPr>
        <w:p w14:paraId="422423CA"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E-Mail: kontakt@dvbag.de</w:t>
          </w:r>
        </w:p>
      </w:tc>
      <w:tc>
        <w:tcPr>
          <w:tcW w:w="3349" w:type="dxa"/>
          <w:vAlign w:val="center"/>
        </w:tcPr>
        <w:p w14:paraId="7F7DD4CB"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rPr>
            <w:t>IBAN: DE74 8508 0000 0460 1300 00</w:t>
          </w:r>
        </w:p>
      </w:tc>
      <w:tc>
        <w:tcPr>
          <w:tcW w:w="2976" w:type="dxa"/>
          <w:vAlign w:val="bottom"/>
        </w:tcPr>
        <w:p w14:paraId="19597CD7" w14:textId="77777777" w:rsidR="00DE4C9C" w:rsidRPr="00226E3E" w:rsidRDefault="00DE4C9C" w:rsidP="00854123">
          <w:pPr>
            <w:pStyle w:val="Default"/>
            <w:rPr>
              <w:color w:val="262626" w:themeColor="text1" w:themeTint="D9"/>
              <w:sz w:val="12"/>
              <w:szCs w:val="12"/>
            </w:rPr>
          </w:pPr>
        </w:p>
      </w:tc>
    </w:tr>
    <w:tr w:rsidR="00DE4C9C" w14:paraId="78DED83F" w14:textId="77777777" w:rsidTr="00CF7A4E">
      <w:trPr>
        <w:trHeight w:val="130"/>
      </w:trPr>
      <w:tc>
        <w:tcPr>
          <w:tcW w:w="3422" w:type="dxa"/>
          <w:vAlign w:val="bottom"/>
        </w:tcPr>
        <w:p w14:paraId="2152DEBC" w14:textId="77777777" w:rsidR="00DE4C9C" w:rsidRPr="00226E3E" w:rsidRDefault="00DE4C9C" w:rsidP="00CF7A4E">
          <w:pPr>
            <w:pStyle w:val="Default"/>
            <w:rPr>
              <w:rFonts w:cs="Times New Roman"/>
              <w:color w:val="262626" w:themeColor="text1" w:themeTint="D9"/>
              <w:sz w:val="12"/>
              <w:szCs w:val="12"/>
            </w:rPr>
          </w:pPr>
          <w:r w:rsidRPr="00226E3E">
            <w:rPr>
              <w:color w:val="262626" w:themeColor="text1" w:themeTint="D9"/>
              <w:sz w:val="12"/>
              <w:szCs w:val="12"/>
            </w:rPr>
            <w:t>Internet: www.dvb.de</w:t>
          </w:r>
        </w:p>
      </w:tc>
      <w:tc>
        <w:tcPr>
          <w:tcW w:w="3349" w:type="dxa"/>
          <w:vAlign w:val="bottom"/>
        </w:tcPr>
        <w:p w14:paraId="0337901E" w14:textId="77777777" w:rsidR="00DE4C9C" w:rsidRPr="00226E3E" w:rsidRDefault="00DE4C9C" w:rsidP="00854123">
          <w:pPr>
            <w:pStyle w:val="Default"/>
            <w:rPr>
              <w:color w:val="262626" w:themeColor="text1" w:themeTint="D9"/>
              <w:sz w:val="12"/>
              <w:szCs w:val="12"/>
            </w:rPr>
          </w:pPr>
        </w:p>
      </w:tc>
      <w:tc>
        <w:tcPr>
          <w:tcW w:w="2976" w:type="dxa"/>
          <w:vAlign w:val="center"/>
        </w:tcPr>
        <w:p w14:paraId="05A07CC2" w14:textId="77777777" w:rsidR="00DE4C9C" w:rsidRDefault="00DE4C9C" w:rsidP="00AC342E">
          <w:pPr>
            <w:pStyle w:val="Default"/>
            <w:rPr>
              <w:color w:val="262626" w:themeColor="text1" w:themeTint="D9"/>
              <w:sz w:val="12"/>
              <w:szCs w:val="12"/>
            </w:rPr>
          </w:pPr>
        </w:p>
      </w:tc>
    </w:tr>
    <w:tr w:rsidR="00DE4C9C" w14:paraId="4DE63141" w14:textId="77777777" w:rsidTr="00CF7A4E">
      <w:trPr>
        <w:trHeight w:val="130"/>
      </w:trPr>
      <w:tc>
        <w:tcPr>
          <w:tcW w:w="3422" w:type="dxa"/>
          <w:vAlign w:val="bottom"/>
        </w:tcPr>
        <w:p w14:paraId="181ADB72"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Amtsgericht Dresden, HRB 8213</w:t>
          </w:r>
        </w:p>
      </w:tc>
      <w:tc>
        <w:tcPr>
          <w:tcW w:w="3349" w:type="dxa"/>
          <w:vAlign w:val="bottom"/>
        </w:tcPr>
        <w:p w14:paraId="596164A0"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Ostsächsische Sparkasse Dresden </w:t>
          </w:r>
        </w:p>
      </w:tc>
      <w:tc>
        <w:tcPr>
          <w:tcW w:w="2976" w:type="dxa"/>
          <w:vMerge w:val="restart"/>
          <w:vAlign w:val="center"/>
        </w:tcPr>
        <w:p w14:paraId="085E4185" w14:textId="77777777" w:rsidR="00DE4C9C" w:rsidRPr="00FE250A" w:rsidRDefault="00DE4C9C" w:rsidP="00FE250A">
          <w:pPr>
            <w:pStyle w:val="Default"/>
            <w:rPr>
              <w:color w:val="262626" w:themeColor="text1" w:themeTint="D9"/>
              <w:sz w:val="12"/>
              <w:szCs w:val="12"/>
            </w:rPr>
          </w:pPr>
          <w:r w:rsidRPr="00FE250A">
            <w:rPr>
              <w:color w:val="262626" w:themeColor="text1" w:themeTint="D9"/>
              <w:sz w:val="12"/>
              <w:szCs w:val="12"/>
            </w:rPr>
            <w:t>Aufsichtsratsvorsitzender:</w:t>
          </w:r>
        </w:p>
        <w:p w14:paraId="2304344E" w14:textId="77777777" w:rsidR="00DE4C9C" w:rsidRPr="00FE250A" w:rsidRDefault="00DE4C9C" w:rsidP="00FE250A">
          <w:pPr>
            <w:pStyle w:val="Default"/>
            <w:rPr>
              <w:color w:val="262626" w:themeColor="text1" w:themeTint="D9"/>
              <w:sz w:val="12"/>
              <w:szCs w:val="12"/>
            </w:rPr>
          </w:pPr>
          <w:r w:rsidRPr="00FE250A">
            <w:rPr>
              <w:color w:val="262626" w:themeColor="text1" w:themeTint="D9"/>
              <w:sz w:val="12"/>
              <w:szCs w:val="12"/>
            </w:rPr>
            <w:t>Bürgermeister Stephan Kühn</w:t>
          </w:r>
        </w:p>
        <w:p w14:paraId="73575585" w14:textId="77777777" w:rsidR="00DE4C9C" w:rsidRPr="00FE250A" w:rsidRDefault="00DE4C9C" w:rsidP="00FE250A">
          <w:pPr>
            <w:pStyle w:val="Default"/>
            <w:rPr>
              <w:color w:val="262626" w:themeColor="text1" w:themeTint="D9"/>
              <w:sz w:val="12"/>
              <w:szCs w:val="12"/>
            </w:rPr>
          </w:pPr>
          <w:r w:rsidRPr="00FE250A">
            <w:rPr>
              <w:color w:val="262626" w:themeColor="text1" w:themeTint="D9"/>
              <w:sz w:val="12"/>
              <w:szCs w:val="12"/>
            </w:rPr>
            <w:t>Beigeordneter für Stadtentwicklung, Bau, Verkehr</w:t>
          </w:r>
        </w:p>
        <w:p w14:paraId="7878D091" w14:textId="77777777" w:rsidR="00DE4C9C" w:rsidRDefault="00DE4C9C" w:rsidP="00FE250A">
          <w:pPr>
            <w:pStyle w:val="Default"/>
            <w:rPr>
              <w:color w:val="262626" w:themeColor="text1" w:themeTint="D9"/>
              <w:sz w:val="12"/>
              <w:szCs w:val="12"/>
            </w:rPr>
          </w:pPr>
          <w:r w:rsidRPr="00FE250A">
            <w:rPr>
              <w:color w:val="262626" w:themeColor="text1" w:themeTint="D9"/>
              <w:sz w:val="12"/>
              <w:szCs w:val="12"/>
            </w:rPr>
            <w:t>und Liegenschaften der Landeshauptstadt Dresden</w:t>
          </w:r>
        </w:p>
      </w:tc>
    </w:tr>
    <w:tr w:rsidR="00DE4C9C" w14:paraId="6E848F78" w14:textId="77777777" w:rsidTr="00CF7A4E">
      <w:trPr>
        <w:trHeight w:val="130"/>
      </w:trPr>
      <w:tc>
        <w:tcPr>
          <w:tcW w:w="3422" w:type="dxa"/>
          <w:vAlign w:val="bottom"/>
        </w:tcPr>
        <w:p w14:paraId="12FC57B8"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USt.-IdNr. DE 140124030</w:t>
          </w:r>
        </w:p>
      </w:tc>
      <w:tc>
        <w:tcPr>
          <w:tcW w:w="3349" w:type="dxa"/>
          <w:vAlign w:val="bottom"/>
        </w:tcPr>
        <w:p w14:paraId="75BDDDCB"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lang w:val="en-GB"/>
            </w:rPr>
            <w:t>SWIFT-BIC: OSDDDE81XXX</w:t>
          </w:r>
        </w:p>
      </w:tc>
      <w:tc>
        <w:tcPr>
          <w:tcW w:w="2976" w:type="dxa"/>
          <w:vMerge/>
          <w:vAlign w:val="center"/>
        </w:tcPr>
        <w:p w14:paraId="0FF2BE8B" w14:textId="77777777" w:rsidR="00DE4C9C" w:rsidRDefault="00DE4C9C" w:rsidP="000F639D">
          <w:pPr>
            <w:pStyle w:val="Default"/>
            <w:rPr>
              <w:color w:val="262626" w:themeColor="text1" w:themeTint="D9"/>
              <w:sz w:val="12"/>
              <w:szCs w:val="12"/>
            </w:rPr>
          </w:pPr>
        </w:p>
      </w:tc>
    </w:tr>
    <w:tr w:rsidR="00DE4C9C" w14:paraId="246BED04" w14:textId="77777777" w:rsidTr="00CF7A4E">
      <w:trPr>
        <w:trHeight w:val="130"/>
      </w:trPr>
      <w:tc>
        <w:tcPr>
          <w:tcW w:w="3422" w:type="dxa"/>
          <w:vAlign w:val="bottom"/>
        </w:tcPr>
        <w:p w14:paraId="6E80D88A"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Steuer-Nr. 203/121/06591</w:t>
          </w:r>
        </w:p>
      </w:tc>
      <w:tc>
        <w:tcPr>
          <w:tcW w:w="3349" w:type="dxa"/>
          <w:vAlign w:val="bottom"/>
        </w:tcPr>
        <w:p w14:paraId="60002057"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rPr>
            <w:t>IBAN: DE86 8505 0300 3155 8210 00</w:t>
          </w:r>
        </w:p>
      </w:tc>
      <w:tc>
        <w:tcPr>
          <w:tcW w:w="2976" w:type="dxa"/>
          <w:vMerge/>
        </w:tcPr>
        <w:p w14:paraId="7FE58D55" w14:textId="77777777" w:rsidR="00DE4C9C" w:rsidRDefault="00DE4C9C" w:rsidP="00253DCD">
          <w:pPr>
            <w:pStyle w:val="Default"/>
            <w:rPr>
              <w:color w:val="262626" w:themeColor="text1" w:themeTint="D9"/>
              <w:sz w:val="12"/>
              <w:szCs w:val="12"/>
            </w:rPr>
          </w:pPr>
        </w:p>
      </w:tc>
    </w:tr>
    <w:tr w:rsidR="00DE4C9C" w14:paraId="762D7D99" w14:textId="77777777" w:rsidTr="00CF7A4E">
      <w:trPr>
        <w:trHeight w:val="130"/>
      </w:trPr>
      <w:tc>
        <w:tcPr>
          <w:tcW w:w="3422" w:type="dxa"/>
          <w:vAlign w:val="bottom"/>
        </w:tcPr>
        <w:p w14:paraId="5B708519" w14:textId="77777777" w:rsidR="00DE4C9C" w:rsidRPr="00E85E0F" w:rsidRDefault="00DE4C9C" w:rsidP="00854123">
          <w:pPr>
            <w:pStyle w:val="Default"/>
            <w:ind w:left="-57"/>
            <w:rPr>
              <w:color w:val="404040" w:themeColor="text1" w:themeTint="BF"/>
              <w:sz w:val="12"/>
              <w:szCs w:val="12"/>
            </w:rPr>
          </w:pPr>
        </w:p>
      </w:tc>
      <w:tc>
        <w:tcPr>
          <w:tcW w:w="3349" w:type="dxa"/>
          <w:vAlign w:val="bottom"/>
        </w:tcPr>
        <w:p w14:paraId="06AEF756" w14:textId="77777777" w:rsidR="00DE4C9C" w:rsidRPr="00E85E0F" w:rsidRDefault="00DE4C9C" w:rsidP="00854123">
          <w:pPr>
            <w:pStyle w:val="Default"/>
            <w:rPr>
              <w:color w:val="404040" w:themeColor="text1" w:themeTint="BF"/>
              <w:sz w:val="12"/>
              <w:szCs w:val="12"/>
            </w:rPr>
          </w:pPr>
        </w:p>
      </w:tc>
      <w:tc>
        <w:tcPr>
          <w:tcW w:w="2976" w:type="dxa"/>
          <w:vMerge/>
          <w:vAlign w:val="center"/>
        </w:tcPr>
        <w:p w14:paraId="01535D43" w14:textId="77777777" w:rsidR="00DE4C9C" w:rsidRDefault="00DE4C9C" w:rsidP="00253DCD">
          <w:pPr>
            <w:pStyle w:val="Default"/>
            <w:rPr>
              <w:color w:val="262626" w:themeColor="text1" w:themeTint="D9"/>
              <w:sz w:val="12"/>
              <w:szCs w:val="12"/>
            </w:rPr>
          </w:pPr>
        </w:p>
      </w:tc>
    </w:tr>
  </w:tbl>
  <w:p w14:paraId="4A384181" w14:textId="77777777" w:rsidR="0045625A" w:rsidRPr="006232D0" w:rsidRDefault="0045625A" w:rsidP="006232D0">
    <w:pPr>
      <w:pStyle w:val="Fuzeile"/>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FE713" w14:textId="77777777" w:rsidR="0016176E" w:rsidRDefault="0016176E" w:rsidP="007F6970">
      <w:r>
        <w:separator/>
      </w:r>
    </w:p>
    <w:p w14:paraId="0FB080AC" w14:textId="77777777" w:rsidR="0016176E" w:rsidRDefault="0016176E"/>
    <w:p w14:paraId="014505E1" w14:textId="77777777" w:rsidR="0016176E" w:rsidRDefault="0016176E" w:rsidP="00FF6B5C"/>
    <w:p w14:paraId="4FFF2F7A" w14:textId="77777777" w:rsidR="0016176E" w:rsidRDefault="0016176E"/>
  </w:footnote>
  <w:footnote w:type="continuationSeparator" w:id="0">
    <w:p w14:paraId="59F6291C" w14:textId="77777777" w:rsidR="0016176E" w:rsidRDefault="0016176E" w:rsidP="007F6970">
      <w:r>
        <w:continuationSeparator/>
      </w:r>
    </w:p>
    <w:p w14:paraId="5393EA6B" w14:textId="77777777" w:rsidR="0016176E" w:rsidRDefault="0016176E"/>
    <w:p w14:paraId="6C94DD24" w14:textId="77777777" w:rsidR="0016176E" w:rsidRDefault="0016176E" w:rsidP="00FF6B5C"/>
    <w:p w14:paraId="25F498DA" w14:textId="77777777" w:rsidR="0016176E" w:rsidRDefault="001617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559C" w14:textId="77777777" w:rsidR="0045625A" w:rsidRDefault="0045625A"/>
  <w:p w14:paraId="20603EA8" w14:textId="77777777" w:rsidR="0045625A" w:rsidRDefault="0045625A"/>
  <w:p w14:paraId="2750659C" w14:textId="77777777" w:rsidR="0045625A" w:rsidRDefault="0045625A" w:rsidP="00FF6B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8" w:type="dxa"/>
      <w:tblLook w:val="01E0" w:firstRow="1" w:lastRow="1" w:firstColumn="1" w:lastColumn="1" w:noHBand="0" w:noVBand="0"/>
    </w:tblPr>
    <w:tblGrid>
      <w:gridCol w:w="7128"/>
      <w:gridCol w:w="2520"/>
    </w:tblGrid>
    <w:tr w:rsidR="0045625A" w:rsidRPr="00E775F6" w14:paraId="03EC3468" w14:textId="77777777" w:rsidTr="00E775F6">
      <w:tc>
        <w:tcPr>
          <w:tcW w:w="7128" w:type="dxa"/>
          <w:vAlign w:val="center"/>
        </w:tcPr>
        <w:p w14:paraId="69540C41" w14:textId="2837B6FD" w:rsidR="0045625A" w:rsidRPr="0045625A" w:rsidRDefault="0045625A" w:rsidP="00642E77">
          <w:pPr>
            <w:pStyle w:val="Kopfzeile"/>
            <w:rPr>
              <w:rStyle w:val="Seitenzahl"/>
              <w:sz w:val="20"/>
            </w:rPr>
          </w:pPr>
          <w:r w:rsidRPr="0045625A">
            <w:rPr>
              <w:noProof/>
              <w:sz w:val="20"/>
            </w:rPr>
            <mc:AlternateContent>
              <mc:Choice Requires="wps">
                <w:drawing>
                  <wp:anchor distT="0" distB="0" distL="114300" distR="114300" simplePos="0" relativeHeight="251657728" behindDoc="0" locked="0" layoutInCell="1" allowOverlap="1" wp14:anchorId="41054D1C" wp14:editId="036C1294">
                    <wp:simplePos x="0" y="0"/>
                    <wp:positionH relativeFrom="column">
                      <wp:posOffset>20320</wp:posOffset>
                    </wp:positionH>
                    <wp:positionV relativeFrom="paragraph">
                      <wp:posOffset>330835</wp:posOffset>
                    </wp:positionV>
                    <wp:extent cx="4780280" cy="0"/>
                    <wp:effectExtent l="10795" t="16510" r="9525" b="1206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80280" cy="0"/>
                            </a:xfrm>
                            <a:prstGeom prst="line">
                              <a:avLst/>
                            </a:prstGeom>
                            <a:noFill/>
                            <a:ln w="1905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41A4C1EF" id="Line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26.05pt" to="378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" strokecolor="#fc0" strokeweight="1.5pt"/>
                </w:pict>
              </mc:Fallback>
            </mc:AlternateContent>
          </w:r>
          <w:r w:rsidR="00642E77" w:rsidRPr="0045625A">
            <w:rPr>
              <w:rStyle w:val="Seitenzahl"/>
              <w:sz w:val="20"/>
            </w:rPr>
            <w:t xml:space="preserve"> </w:t>
          </w:r>
        </w:p>
      </w:tc>
      <w:tc>
        <w:tcPr>
          <w:tcW w:w="2520" w:type="dxa"/>
        </w:tcPr>
        <w:p w14:paraId="586709B4" w14:textId="77777777" w:rsidR="0045625A" w:rsidRPr="00E775F6" w:rsidRDefault="0045625A" w:rsidP="00E775F6">
          <w:pPr>
            <w:pStyle w:val="Kopfzeile"/>
            <w:jc w:val="right"/>
            <w:rPr>
              <w:rStyle w:val="Seitenzahl"/>
              <w:sz w:val="20"/>
            </w:rPr>
          </w:pPr>
          <w:r>
            <w:rPr>
              <w:noProof/>
              <w:sz w:val="20"/>
            </w:rPr>
            <w:drawing>
              <wp:inline distT="0" distB="0" distL="0" distR="0" wp14:anchorId="37621AD9" wp14:editId="49ACD192">
                <wp:extent cx="1146175" cy="386080"/>
                <wp:effectExtent l="0" t="0" r="0" b="0"/>
                <wp:docPr id="4" name="Bild 1" descr="DVBLogo_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BLogo_n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386080"/>
                        </a:xfrm>
                        <a:prstGeom prst="rect">
                          <a:avLst/>
                        </a:prstGeom>
                        <a:noFill/>
                        <a:ln>
                          <a:noFill/>
                        </a:ln>
                      </pic:spPr>
                    </pic:pic>
                  </a:graphicData>
                </a:graphic>
              </wp:inline>
            </w:drawing>
          </w:r>
        </w:p>
      </w:tc>
    </w:tr>
  </w:tbl>
  <w:p w14:paraId="17A3307B" w14:textId="77777777" w:rsidR="0045625A" w:rsidRDefault="0045625A">
    <w:pPr>
      <w:pStyle w:val="Kopfzeile"/>
    </w:pPr>
  </w:p>
  <w:p w14:paraId="6A87A916" w14:textId="77777777" w:rsidR="0045625A" w:rsidRDefault="0045625A" w:rsidP="00FF6B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269C" w14:textId="77777777" w:rsidR="0045625A" w:rsidRDefault="0045625A">
    <w:pPr>
      <w:pStyle w:val="Kopfzeile"/>
    </w:pPr>
    <w:r>
      <w:rPr>
        <w:noProof/>
      </w:rPr>
      <w:drawing>
        <wp:inline distT="0" distB="0" distL="0" distR="0" wp14:anchorId="1C30A974" wp14:editId="11E1942C">
          <wp:extent cx="6626225" cy="676275"/>
          <wp:effectExtent l="0" t="0" r="3175" b="9525"/>
          <wp:docPr id="6" name="Bild 2" descr="Kopfzeile-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pfzeile-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6225"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5C9A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F69F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8C4E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506A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CC8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62E7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D898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F2DC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7035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8C0C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EE0362"/>
    <w:multiLevelType w:val="hybridMultilevel"/>
    <w:tmpl w:val="F5C082A0"/>
    <w:lvl w:ilvl="0" w:tplc="383265EE">
      <w:start w:val="1"/>
      <w:numFmt w:val="bullet"/>
      <w:lvlText w:val=""/>
      <w:lvlJc w:val="left"/>
      <w:pPr>
        <w:tabs>
          <w:tab w:val="num" w:pos="57"/>
        </w:tabs>
        <w:ind w:left="340" w:hanging="340"/>
      </w:pPr>
      <w:rPr>
        <w:rFonts w:ascii="Symbol" w:hAnsi="Symbol" w:hint="default"/>
        <w:color w:val="FFCC00"/>
        <w:sz w:val="1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7355D"/>
    <w:multiLevelType w:val="multilevel"/>
    <w:tmpl w:val="89DE9D1A"/>
    <w:lvl w:ilvl="0">
      <w:start w:val="1"/>
      <w:numFmt w:val="bullet"/>
      <w:lvlText w:val=""/>
      <w:lvlJc w:val="left"/>
      <w:pPr>
        <w:tabs>
          <w:tab w:val="num" w:pos="720"/>
        </w:tabs>
        <w:ind w:left="720" w:hanging="360"/>
      </w:pPr>
      <w:rPr>
        <w:rFonts w:ascii="Symbol" w:hAnsi="Symbol" w:hint="default"/>
        <w:color w:val="FFCC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5F5C32"/>
    <w:multiLevelType w:val="multilevel"/>
    <w:tmpl w:val="A34076FC"/>
    <w:lvl w:ilvl="0">
      <w:start w:val="1"/>
      <w:numFmt w:val="bullet"/>
      <w:lvlText w:val=""/>
      <w:lvlJc w:val="left"/>
      <w:pPr>
        <w:tabs>
          <w:tab w:val="num" w:pos="720"/>
        </w:tabs>
        <w:ind w:left="720" w:hanging="360"/>
      </w:pPr>
      <w:rPr>
        <w:rFonts w:ascii="Wingdings" w:hAnsi="Wingding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020CB"/>
    <w:multiLevelType w:val="hybridMultilevel"/>
    <w:tmpl w:val="AD7AAE2E"/>
    <w:lvl w:ilvl="0" w:tplc="739EEDDA">
      <w:start w:val="1"/>
      <w:numFmt w:val="bullet"/>
      <w:lvlText w:val=""/>
      <w:lvlJc w:val="left"/>
      <w:pPr>
        <w:tabs>
          <w:tab w:val="num" w:pos="720"/>
        </w:tabs>
        <w:ind w:left="720" w:hanging="360"/>
      </w:pPr>
      <w:rPr>
        <w:rFonts w:ascii="Symbol" w:hAnsi="Symbol" w:hint="default"/>
        <w:color w:val="FFCC00"/>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137D51"/>
    <w:multiLevelType w:val="hybridMultilevel"/>
    <w:tmpl w:val="A34076FC"/>
    <w:lvl w:ilvl="0" w:tplc="3F865B68">
      <w:start w:val="1"/>
      <w:numFmt w:val="bullet"/>
      <w:lvlText w:val=""/>
      <w:lvlJc w:val="left"/>
      <w:pPr>
        <w:tabs>
          <w:tab w:val="num" w:pos="720"/>
        </w:tabs>
        <w:ind w:left="720" w:hanging="360"/>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C244D1"/>
    <w:multiLevelType w:val="hybridMultilevel"/>
    <w:tmpl w:val="89DE9D1A"/>
    <w:lvl w:ilvl="0" w:tplc="739EEDDA">
      <w:start w:val="1"/>
      <w:numFmt w:val="bullet"/>
      <w:lvlText w:val=""/>
      <w:lvlJc w:val="left"/>
      <w:pPr>
        <w:tabs>
          <w:tab w:val="num" w:pos="720"/>
        </w:tabs>
        <w:ind w:left="720" w:hanging="360"/>
      </w:pPr>
      <w:rPr>
        <w:rFonts w:ascii="Symbol" w:hAnsi="Symbol" w:hint="default"/>
        <w:color w:val="FFCC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604789"/>
    <w:multiLevelType w:val="multilevel"/>
    <w:tmpl w:val="48F412F6"/>
    <w:lvl w:ilvl="0">
      <w:start w:val="1"/>
      <w:numFmt w:val="bullet"/>
      <w:lvlText w:val=""/>
      <w:lvlJc w:val="left"/>
      <w:pPr>
        <w:tabs>
          <w:tab w:val="num" w:pos="113"/>
        </w:tabs>
        <w:ind w:left="340" w:hanging="340"/>
      </w:pPr>
      <w:rPr>
        <w:rFonts w:ascii="Symbol" w:hAnsi="Symbol" w:hint="default"/>
        <w:color w:val="FFCC00"/>
        <w:sz w:val="1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117314"/>
    <w:multiLevelType w:val="hybridMultilevel"/>
    <w:tmpl w:val="48F412F6"/>
    <w:lvl w:ilvl="0" w:tplc="09B2432C">
      <w:start w:val="1"/>
      <w:numFmt w:val="bullet"/>
      <w:lvlText w:val=""/>
      <w:lvlJc w:val="left"/>
      <w:pPr>
        <w:tabs>
          <w:tab w:val="num" w:pos="113"/>
        </w:tabs>
        <w:ind w:left="340" w:hanging="340"/>
      </w:pPr>
      <w:rPr>
        <w:rFonts w:ascii="Symbol" w:hAnsi="Symbol" w:hint="default"/>
        <w:color w:val="FFCC00"/>
        <w:sz w:val="1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0365821">
    <w:abstractNumId w:val="14"/>
  </w:num>
  <w:num w:numId="2" w16cid:durableId="1849367599">
    <w:abstractNumId w:val="12"/>
  </w:num>
  <w:num w:numId="3" w16cid:durableId="1402287156">
    <w:abstractNumId w:val="13"/>
  </w:num>
  <w:num w:numId="4" w16cid:durableId="838278939">
    <w:abstractNumId w:val="15"/>
  </w:num>
  <w:num w:numId="5" w16cid:durableId="567149050">
    <w:abstractNumId w:val="11"/>
  </w:num>
  <w:num w:numId="6" w16cid:durableId="1868522881">
    <w:abstractNumId w:val="17"/>
  </w:num>
  <w:num w:numId="7" w16cid:durableId="1270166877">
    <w:abstractNumId w:val="16"/>
  </w:num>
  <w:num w:numId="8" w16cid:durableId="1258632526">
    <w:abstractNumId w:val="10"/>
  </w:num>
  <w:num w:numId="9" w16cid:durableId="192378109">
    <w:abstractNumId w:val="9"/>
  </w:num>
  <w:num w:numId="10" w16cid:durableId="973369652">
    <w:abstractNumId w:val="7"/>
  </w:num>
  <w:num w:numId="11" w16cid:durableId="1129126005">
    <w:abstractNumId w:val="6"/>
  </w:num>
  <w:num w:numId="12" w16cid:durableId="905144979">
    <w:abstractNumId w:val="5"/>
  </w:num>
  <w:num w:numId="13" w16cid:durableId="1968779728">
    <w:abstractNumId w:val="4"/>
  </w:num>
  <w:num w:numId="14" w16cid:durableId="1955866638">
    <w:abstractNumId w:val="8"/>
  </w:num>
  <w:num w:numId="15" w16cid:durableId="100495107">
    <w:abstractNumId w:val="3"/>
  </w:num>
  <w:num w:numId="16" w16cid:durableId="1498493159">
    <w:abstractNumId w:val="2"/>
  </w:num>
  <w:num w:numId="17" w16cid:durableId="1862088054">
    <w:abstractNumId w:val="1"/>
  </w:num>
  <w:num w:numId="18" w16cid:durableId="188035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hdrShapeDefaults>
    <o:shapedefaults v:ext="edit" spidmax="2050">
      <o:colormru v:ext="edit" colors="#fc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42A"/>
    <w:rsid w:val="00014816"/>
    <w:rsid w:val="00022982"/>
    <w:rsid w:val="00037C97"/>
    <w:rsid w:val="000424FD"/>
    <w:rsid w:val="000573A7"/>
    <w:rsid w:val="000623B5"/>
    <w:rsid w:val="00070507"/>
    <w:rsid w:val="000A5218"/>
    <w:rsid w:val="000B354F"/>
    <w:rsid w:val="000D1F43"/>
    <w:rsid w:val="000D3F18"/>
    <w:rsid w:val="000E70CA"/>
    <w:rsid w:val="000F639D"/>
    <w:rsid w:val="00124060"/>
    <w:rsid w:val="0013554B"/>
    <w:rsid w:val="0015500A"/>
    <w:rsid w:val="0016176E"/>
    <w:rsid w:val="00166103"/>
    <w:rsid w:val="0018594A"/>
    <w:rsid w:val="001D485B"/>
    <w:rsid w:val="00207AC4"/>
    <w:rsid w:val="00233577"/>
    <w:rsid w:val="00235CEF"/>
    <w:rsid w:val="002865DA"/>
    <w:rsid w:val="002A56A0"/>
    <w:rsid w:val="002B2430"/>
    <w:rsid w:val="002B4D0D"/>
    <w:rsid w:val="002B5FBD"/>
    <w:rsid w:val="002B68D9"/>
    <w:rsid w:val="002C60EC"/>
    <w:rsid w:val="002D37D6"/>
    <w:rsid w:val="002E3D23"/>
    <w:rsid w:val="00305133"/>
    <w:rsid w:val="00323CE8"/>
    <w:rsid w:val="003320E5"/>
    <w:rsid w:val="0035775E"/>
    <w:rsid w:val="0037332C"/>
    <w:rsid w:val="00386327"/>
    <w:rsid w:val="003B1EEF"/>
    <w:rsid w:val="003D10F7"/>
    <w:rsid w:val="003D650E"/>
    <w:rsid w:val="003E6CFB"/>
    <w:rsid w:val="003F0C3E"/>
    <w:rsid w:val="00452205"/>
    <w:rsid w:val="004555E3"/>
    <w:rsid w:val="0045625A"/>
    <w:rsid w:val="0049473A"/>
    <w:rsid w:val="004B57B7"/>
    <w:rsid w:val="004B6479"/>
    <w:rsid w:val="004C5EBB"/>
    <w:rsid w:val="004C7ECA"/>
    <w:rsid w:val="004D3959"/>
    <w:rsid w:val="004E21D5"/>
    <w:rsid w:val="004E4C4E"/>
    <w:rsid w:val="00512050"/>
    <w:rsid w:val="00514C97"/>
    <w:rsid w:val="00525576"/>
    <w:rsid w:val="00540364"/>
    <w:rsid w:val="00554302"/>
    <w:rsid w:val="00554509"/>
    <w:rsid w:val="00580FA1"/>
    <w:rsid w:val="00584CCA"/>
    <w:rsid w:val="00593268"/>
    <w:rsid w:val="005C65D8"/>
    <w:rsid w:val="005D2F20"/>
    <w:rsid w:val="005E60A0"/>
    <w:rsid w:val="0061743F"/>
    <w:rsid w:val="006176F2"/>
    <w:rsid w:val="006232D0"/>
    <w:rsid w:val="00642E77"/>
    <w:rsid w:val="00655C14"/>
    <w:rsid w:val="0065646B"/>
    <w:rsid w:val="006663BA"/>
    <w:rsid w:val="00674587"/>
    <w:rsid w:val="00694381"/>
    <w:rsid w:val="00694DF3"/>
    <w:rsid w:val="0069687A"/>
    <w:rsid w:val="006A00D4"/>
    <w:rsid w:val="006A564C"/>
    <w:rsid w:val="006D0B80"/>
    <w:rsid w:val="006D375D"/>
    <w:rsid w:val="00704CF5"/>
    <w:rsid w:val="00714405"/>
    <w:rsid w:val="00742E3D"/>
    <w:rsid w:val="007740C5"/>
    <w:rsid w:val="007A0C32"/>
    <w:rsid w:val="007C3A16"/>
    <w:rsid w:val="007F3A10"/>
    <w:rsid w:val="007F6970"/>
    <w:rsid w:val="0081003A"/>
    <w:rsid w:val="0081399B"/>
    <w:rsid w:val="00817C74"/>
    <w:rsid w:val="00824118"/>
    <w:rsid w:val="00836C1E"/>
    <w:rsid w:val="0086694E"/>
    <w:rsid w:val="00883132"/>
    <w:rsid w:val="008A77B5"/>
    <w:rsid w:val="008D052E"/>
    <w:rsid w:val="008D3EF4"/>
    <w:rsid w:val="008E2277"/>
    <w:rsid w:val="008E24E2"/>
    <w:rsid w:val="00915744"/>
    <w:rsid w:val="00940BA4"/>
    <w:rsid w:val="00941FA1"/>
    <w:rsid w:val="00962FD4"/>
    <w:rsid w:val="00996CB2"/>
    <w:rsid w:val="009A4F01"/>
    <w:rsid w:val="009D6BAB"/>
    <w:rsid w:val="009F145D"/>
    <w:rsid w:val="009F2BDE"/>
    <w:rsid w:val="009F5711"/>
    <w:rsid w:val="00A0751A"/>
    <w:rsid w:val="00A15090"/>
    <w:rsid w:val="00A24401"/>
    <w:rsid w:val="00A45DF8"/>
    <w:rsid w:val="00A66B89"/>
    <w:rsid w:val="00A92352"/>
    <w:rsid w:val="00AD3C92"/>
    <w:rsid w:val="00AD480F"/>
    <w:rsid w:val="00AF3D8A"/>
    <w:rsid w:val="00B017A3"/>
    <w:rsid w:val="00B127B9"/>
    <w:rsid w:val="00B40A65"/>
    <w:rsid w:val="00B4127C"/>
    <w:rsid w:val="00BE2143"/>
    <w:rsid w:val="00C00DD7"/>
    <w:rsid w:val="00C50C2B"/>
    <w:rsid w:val="00C5447F"/>
    <w:rsid w:val="00C63A66"/>
    <w:rsid w:val="00C738A8"/>
    <w:rsid w:val="00C8451F"/>
    <w:rsid w:val="00C91ACE"/>
    <w:rsid w:val="00CA5122"/>
    <w:rsid w:val="00CA55DE"/>
    <w:rsid w:val="00CA5C0F"/>
    <w:rsid w:val="00CB36CC"/>
    <w:rsid w:val="00CC0DB7"/>
    <w:rsid w:val="00CF7A4E"/>
    <w:rsid w:val="00D1066C"/>
    <w:rsid w:val="00D17540"/>
    <w:rsid w:val="00D21B5E"/>
    <w:rsid w:val="00D400D5"/>
    <w:rsid w:val="00D4537E"/>
    <w:rsid w:val="00D75B3C"/>
    <w:rsid w:val="00DB0F30"/>
    <w:rsid w:val="00DC2D3D"/>
    <w:rsid w:val="00DC4F8F"/>
    <w:rsid w:val="00DE4C9C"/>
    <w:rsid w:val="00DF2540"/>
    <w:rsid w:val="00E00B9E"/>
    <w:rsid w:val="00E26190"/>
    <w:rsid w:val="00E27964"/>
    <w:rsid w:val="00E73855"/>
    <w:rsid w:val="00E775F6"/>
    <w:rsid w:val="00E83146"/>
    <w:rsid w:val="00E85BCD"/>
    <w:rsid w:val="00E90DF1"/>
    <w:rsid w:val="00E9474B"/>
    <w:rsid w:val="00E9585A"/>
    <w:rsid w:val="00EA0B76"/>
    <w:rsid w:val="00ED11BC"/>
    <w:rsid w:val="00EF0B5C"/>
    <w:rsid w:val="00F154A0"/>
    <w:rsid w:val="00F16193"/>
    <w:rsid w:val="00F20D35"/>
    <w:rsid w:val="00F237D6"/>
    <w:rsid w:val="00F24C5F"/>
    <w:rsid w:val="00F632DA"/>
    <w:rsid w:val="00FA50EC"/>
    <w:rsid w:val="00FA642A"/>
    <w:rsid w:val="00FB2A4B"/>
    <w:rsid w:val="00FB7A50"/>
    <w:rsid w:val="00FC7C47"/>
    <w:rsid w:val="00FF09AB"/>
    <w:rsid w:val="00FF212C"/>
    <w:rsid w:val="00FF6B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0"/>
    </o:shapedefaults>
    <o:shapelayout v:ext="edit">
      <o:idmap v:ext="edit" data="2"/>
    </o:shapelayout>
  </w:shapeDefaults>
  <w:decimalSymbol w:val=","/>
  <w:listSeparator w:val=";"/>
  <w14:docId w14:val="2903D4AD"/>
  <w15:docId w15:val="{56974023-E6F5-4A81-B279-450115EE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3A10"/>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F3A10"/>
    <w:pPr>
      <w:tabs>
        <w:tab w:val="center" w:pos="4536"/>
        <w:tab w:val="right" w:pos="9072"/>
      </w:tabs>
    </w:pPr>
  </w:style>
  <w:style w:type="paragraph" w:styleId="Fuzeile">
    <w:name w:val="footer"/>
    <w:basedOn w:val="Standard"/>
    <w:rsid w:val="007F3A10"/>
    <w:pPr>
      <w:tabs>
        <w:tab w:val="center" w:pos="4536"/>
        <w:tab w:val="right" w:pos="9072"/>
      </w:tabs>
    </w:pPr>
  </w:style>
  <w:style w:type="table" w:styleId="Tabellenraster">
    <w:name w:val="Table Grid"/>
    <w:basedOn w:val="NormaleTabelle"/>
    <w:rsid w:val="007F3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fnger">
    <w:name w:val="Empfänger"/>
    <w:basedOn w:val="Standard"/>
    <w:autoRedefine/>
    <w:rsid w:val="00C00DD7"/>
    <w:pPr>
      <w:spacing w:before="20"/>
    </w:pPr>
    <w:rPr>
      <w:sz w:val="20"/>
      <w:szCs w:val="20"/>
    </w:rPr>
  </w:style>
  <w:style w:type="paragraph" w:customStyle="1" w:styleId="Bezugszeichen">
    <w:name w:val="Bezugszeichen"/>
    <w:basedOn w:val="Standard"/>
    <w:rsid w:val="005C65D8"/>
    <w:pPr>
      <w:tabs>
        <w:tab w:val="left" w:pos="3261"/>
        <w:tab w:val="left" w:pos="5670"/>
      </w:tabs>
    </w:pPr>
    <w:rPr>
      <w:b/>
      <w:sz w:val="20"/>
    </w:rPr>
  </w:style>
  <w:style w:type="paragraph" w:customStyle="1" w:styleId="Bezugszeilenzeichen">
    <w:name w:val="Bezugszeilenzeichen"/>
    <w:basedOn w:val="Standard"/>
    <w:autoRedefine/>
    <w:rsid w:val="007F3A10"/>
    <w:pPr>
      <w:tabs>
        <w:tab w:val="left" w:pos="3261"/>
        <w:tab w:val="left" w:pos="5670"/>
        <w:tab w:val="left" w:pos="7938"/>
      </w:tabs>
    </w:pPr>
    <w:rPr>
      <w:sz w:val="13"/>
      <w:szCs w:val="13"/>
    </w:rPr>
  </w:style>
  <w:style w:type="paragraph" w:styleId="Textkrper">
    <w:name w:val="Body Text"/>
    <w:basedOn w:val="Standard"/>
    <w:link w:val="TextkrperZchn"/>
    <w:rsid w:val="00CB36CC"/>
    <w:pPr>
      <w:spacing w:after="120" w:line="264" w:lineRule="auto"/>
      <w:jc w:val="both"/>
    </w:pPr>
    <w:rPr>
      <w:szCs w:val="20"/>
    </w:rPr>
  </w:style>
  <w:style w:type="paragraph" w:customStyle="1" w:styleId="Kopie-Verteilvermerk">
    <w:name w:val="Kopie-/Verteilvermerk"/>
    <w:basedOn w:val="Standard"/>
    <w:rsid w:val="00CB36CC"/>
    <w:pPr>
      <w:spacing w:after="240" w:line="264" w:lineRule="auto"/>
      <w:jc w:val="both"/>
    </w:pPr>
    <w:rPr>
      <w:szCs w:val="20"/>
    </w:rPr>
  </w:style>
  <w:style w:type="paragraph" w:customStyle="1" w:styleId="Anschrift">
    <w:name w:val="Anschrift"/>
    <w:link w:val="AnschriftZchn"/>
    <w:rsid w:val="005E60A0"/>
    <w:pPr>
      <w:framePr w:w="4587" w:h="2268" w:hRule="exact" w:hSpace="142" w:vSpace="1690" w:wrap="notBeside" w:vAnchor="page" w:hAnchor="page" w:x="1305" w:y="2949"/>
      <w:spacing w:line="240" w:lineRule="exact"/>
    </w:pPr>
    <w:rPr>
      <w:rFonts w:ascii="Arial" w:hAnsi="Arial"/>
      <w:sz w:val="24"/>
    </w:rPr>
  </w:style>
  <w:style w:type="character" w:customStyle="1" w:styleId="AnschriftZchn">
    <w:name w:val="Anschrift Zchn"/>
    <w:link w:val="Anschrift"/>
    <w:rsid w:val="005E60A0"/>
    <w:rPr>
      <w:rFonts w:ascii="Arial" w:hAnsi="Arial"/>
      <w:sz w:val="24"/>
      <w:lang w:val="de-DE" w:eastAsia="de-DE" w:bidi="ar-SA"/>
    </w:rPr>
  </w:style>
  <w:style w:type="character" w:styleId="Seitenzahl">
    <w:name w:val="page number"/>
    <w:basedOn w:val="Absatz-Standardschriftart"/>
    <w:rsid w:val="008E24E2"/>
  </w:style>
  <w:style w:type="paragraph" w:customStyle="1" w:styleId="Az">
    <w:name w:val="Az"/>
    <w:basedOn w:val="Bezugszeichen"/>
    <w:next w:val="Bezugszeichen"/>
    <w:link w:val="AzZchn"/>
    <w:rsid w:val="0045625A"/>
  </w:style>
  <w:style w:type="paragraph" w:customStyle="1" w:styleId="Betreff">
    <w:name w:val="Betreff"/>
    <w:basedOn w:val="Standard"/>
    <w:rsid w:val="00FF6B5C"/>
    <w:pPr>
      <w:spacing w:after="480" w:line="264" w:lineRule="auto"/>
    </w:pPr>
    <w:rPr>
      <w:b/>
      <w:szCs w:val="20"/>
    </w:rPr>
  </w:style>
  <w:style w:type="paragraph" w:customStyle="1" w:styleId="Default">
    <w:name w:val="Default"/>
    <w:rsid w:val="004E21D5"/>
    <w:pPr>
      <w:autoSpaceDE w:val="0"/>
      <w:autoSpaceDN w:val="0"/>
      <w:adjustRightInd w:val="0"/>
    </w:pPr>
    <w:rPr>
      <w:rFonts w:ascii="KMOAG B+ Helvetica" w:hAnsi="KMOAG B+ Helvetica" w:cs="KMOAG B+ Helvetica"/>
      <w:color w:val="000000"/>
      <w:sz w:val="24"/>
      <w:szCs w:val="24"/>
    </w:rPr>
  </w:style>
  <w:style w:type="paragraph" w:styleId="Sprechblasentext">
    <w:name w:val="Balloon Text"/>
    <w:basedOn w:val="Standard"/>
    <w:link w:val="SprechblasentextZchn"/>
    <w:rsid w:val="00D75B3C"/>
    <w:rPr>
      <w:rFonts w:ascii="Tahoma" w:hAnsi="Tahoma" w:cs="Tahoma"/>
      <w:sz w:val="16"/>
      <w:szCs w:val="16"/>
    </w:rPr>
  </w:style>
  <w:style w:type="character" w:customStyle="1" w:styleId="SprechblasentextZchn">
    <w:name w:val="Sprechblasentext Zchn"/>
    <w:basedOn w:val="Absatz-Standardschriftart"/>
    <w:link w:val="Sprechblasentext"/>
    <w:rsid w:val="00D75B3C"/>
    <w:rPr>
      <w:rFonts w:ascii="Tahoma" w:hAnsi="Tahoma" w:cs="Tahoma"/>
      <w:sz w:val="16"/>
      <w:szCs w:val="16"/>
    </w:rPr>
  </w:style>
  <w:style w:type="character" w:customStyle="1" w:styleId="AzZchn">
    <w:name w:val="Az Zchn"/>
    <w:basedOn w:val="Absatz-Standardschriftart"/>
    <w:link w:val="Az"/>
    <w:rsid w:val="0045625A"/>
    <w:rPr>
      <w:rFonts w:ascii="Arial" w:hAnsi="Arial"/>
      <w:b/>
      <w:szCs w:val="24"/>
    </w:rPr>
  </w:style>
  <w:style w:type="paragraph" w:styleId="Anrede">
    <w:name w:val="Salutation"/>
    <w:basedOn w:val="Standard"/>
    <w:next w:val="Standard"/>
    <w:link w:val="AnredeZchn"/>
    <w:rsid w:val="0045625A"/>
  </w:style>
  <w:style w:type="character" w:customStyle="1" w:styleId="TextkrperZchn">
    <w:name w:val="Textkörper Zchn"/>
    <w:basedOn w:val="Absatz-Standardschriftart"/>
    <w:link w:val="Textkrper"/>
    <w:rsid w:val="0045625A"/>
    <w:rPr>
      <w:rFonts w:ascii="Arial" w:hAnsi="Arial"/>
      <w:sz w:val="24"/>
    </w:rPr>
  </w:style>
  <w:style w:type="character" w:customStyle="1" w:styleId="AnredeZchn">
    <w:name w:val="Anrede Zchn"/>
    <w:basedOn w:val="Absatz-Standardschriftart"/>
    <w:link w:val="Anrede"/>
    <w:rsid w:val="0045625A"/>
    <w:rPr>
      <w:rFonts w:ascii="Arial" w:hAnsi="Arial"/>
      <w:sz w:val="24"/>
      <w:szCs w:val="24"/>
    </w:rPr>
  </w:style>
  <w:style w:type="paragraph" w:customStyle="1" w:styleId="Briefanrede">
    <w:name w:val="Briefanrede"/>
    <w:basedOn w:val="Standard"/>
    <w:next w:val="Standard"/>
    <w:uiPriority w:val="26"/>
    <w:rsid w:val="00FA642A"/>
    <w:pPr>
      <w:spacing w:after="240" w:line="300" w:lineRule="auto"/>
    </w:pPr>
    <w:rPr>
      <w:rFonts w:eastAsiaTheme="minorHAnsi" w:cstheme="minorBidi"/>
      <w:color w:val="000000" w:themeColor="text1"/>
      <w:sz w:val="22"/>
      <w:szCs w:val="22"/>
      <w:lang w:eastAsia="en-US"/>
    </w:rPr>
  </w:style>
  <w:style w:type="paragraph" w:customStyle="1" w:styleId="font-claude-response-body">
    <w:name w:val="font-claude-response-body"/>
    <w:basedOn w:val="Standard"/>
    <w:rsid w:val="00996CB2"/>
    <w:pPr>
      <w:spacing w:before="100" w:beforeAutospacing="1" w:after="100" w:afterAutospacing="1"/>
    </w:pPr>
    <w:rPr>
      <w:rFonts w:ascii="Times New Roman" w:hAnsi="Times New Roman"/>
    </w:rPr>
  </w:style>
  <w:style w:type="character" w:styleId="Fett">
    <w:name w:val="Strong"/>
    <w:basedOn w:val="Absatz-Standardschriftart"/>
    <w:uiPriority w:val="22"/>
    <w:qFormat/>
    <w:rsid w:val="00996C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intranet.dvbag.de/regelungen/vorlagen/officevorlagen/Briefvorlagen%20DVB%20extern%20und%20intern/Kopfbogen%20DVB%20digital.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1F3FBC65869314B81CEF1206C58FFEC" ma:contentTypeVersion="1" ma:contentTypeDescription="Ein neues Dokument erstellen." ma:contentTypeScope="" ma:versionID="e504960a16dba0177633323e173695db">
  <xsd:schema xmlns:xsd="http://www.w3.org/2001/XMLSchema" xmlns:xs="http://www.w3.org/2001/XMLSchema" xmlns:p="http://schemas.microsoft.com/office/2006/metadata/properties" xmlns:ns2="a051dd50-072d-450b-aff5-21378b5cb63a" targetNamespace="http://schemas.microsoft.com/office/2006/metadata/properties" ma:root="true" ma:fieldsID="b938ad6958e69e0c08dbb745630bda3a" ns2:_="">
    <xsd:import namespace="a051dd50-072d-450b-aff5-21378b5cb63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1dd50-072d-450b-aff5-21378b5cb63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21367D-DB42-445E-BEF5-593905CAE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1dd50-072d-450b-aff5-21378b5cb6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1D810-FC39-42B9-BC43-AC20A52AE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E97C64-3C5F-47FA-81A3-B29A7C04C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Kopfbogen%20DVB%20digital</Template>
  <TotalTime>0</TotalTime>
  <Pages>2</Pages>
  <Words>240</Words>
  <Characters>1726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DVB AG</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Stumpf Niklas, K52</dc:creator>
  <cp:lastModifiedBy>Stumpf Niklas, BLE2</cp:lastModifiedBy>
  <cp:revision>15</cp:revision>
  <cp:lastPrinted>2012-12-04T10:39:00Z</cp:lastPrinted>
  <dcterms:created xsi:type="dcterms:W3CDTF">2026-06-19T11:36:00Z</dcterms:created>
  <dcterms:modified xsi:type="dcterms:W3CDTF">2026-09-08T08:47:00Z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891603769</vt:i4>
  </property>
  <property fmtid="{D5CDD505-2E9C-101B-9397-08002B2CF9AE}" pid="3" name="ContentTypeId">
    <vt:lpwstr>0x010100E1F3FBC65869314B81CEF1206C58FFEC</vt:lpwstr>
  </property>
</Properties>
</file>