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382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EB6572" w:rsidRPr="006C79B9" w14:paraId="12087B92" w14:textId="77777777" w:rsidTr="00560D53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43357066" w:rsidR="00EB6572" w:rsidRPr="006C79B9" w:rsidRDefault="00EB6572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</w:t>
            </w:r>
            <w:r w:rsidR="005F047D">
              <w:rPr>
                <w:rFonts w:cs="Arial"/>
                <w:szCs w:val="20"/>
              </w:rPr>
              <w:t>ewerb</w:t>
            </w:r>
            <w:r w:rsidRPr="006C79B9">
              <w:rPr>
                <w:rFonts w:cs="Arial"/>
                <w:szCs w:val="20"/>
              </w:rPr>
              <w:t>er</w:t>
            </w:r>
            <w:r w:rsidR="0062010D">
              <w:rPr>
                <w:rFonts w:cs="Arial"/>
                <w:szCs w:val="20"/>
              </w:rPr>
              <w:t>/ B</w:t>
            </w:r>
            <w:r w:rsidR="005F047D">
              <w:rPr>
                <w:rFonts w:cs="Arial"/>
                <w:szCs w:val="20"/>
              </w:rPr>
              <w:t>ewerbe</w:t>
            </w:r>
            <w:r w:rsidR="0062010D">
              <w:rPr>
                <w:rFonts w:cs="Arial"/>
                <w:szCs w:val="20"/>
              </w:rPr>
              <w:t>rgemeinschaft</w:t>
            </w:r>
          </w:p>
        </w:tc>
        <w:tc>
          <w:tcPr>
            <w:tcW w:w="43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B071E8C" w:rsidR="00EB6572" w:rsidRPr="006C79B9" w:rsidRDefault="00EB6572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</w:tr>
      <w:tr w:rsidR="00EB6572" w:rsidRPr="006C79B9" w14:paraId="3DCC816B" w14:textId="77777777" w:rsidTr="00615F61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EB6572" w:rsidRPr="006C79B9" w:rsidRDefault="00EB6572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4878EA08" w:rsidR="00EB6572" w:rsidRPr="006C79B9" w:rsidRDefault="00237167" w:rsidP="006C79B9">
            <w:pPr>
              <w:jc w:val="left"/>
              <w:rPr>
                <w:rFonts w:cs="Arial"/>
                <w:szCs w:val="20"/>
              </w:rPr>
            </w:pPr>
            <w:r w:rsidRPr="00237167">
              <w:rPr>
                <w:rFonts w:cs="Arial"/>
                <w:szCs w:val="20"/>
              </w:rPr>
              <w:t>67/2026/3965</w:t>
            </w: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2"/>
            <w:tcMar>
              <w:top w:w="28" w:type="dxa"/>
              <w:bottom w:w="28" w:type="dxa"/>
              <w:right w:w="28" w:type="dxa"/>
            </w:tcMar>
          </w:tcPr>
          <w:p w14:paraId="6CC3E62C" w14:textId="0AB9A8AE" w:rsidR="006C79B9" w:rsidRPr="006C79B9" w:rsidRDefault="005F047D" w:rsidP="006C79B9">
            <w:pPr>
              <w:jc w:val="left"/>
              <w:rPr>
                <w:rFonts w:cs="Arial"/>
                <w:szCs w:val="20"/>
              </w:rPr>
            </w:pPr>
            <w:r w:rsidRPr="005F047D">
              <w:rPr>
                <w:rFonts w:cs="Arial"/>
                <w:szCs w:val="20"/>
              </w:rPr>
              <w:t>Erweiterung der Gesamtschule Weierheide</w:t>
            </w:r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40639C9F" w14:textId="1FFF45CC" w:rsidR="004021C4" w:rsidRPr="003F0ACA" w:rsidRDefault="004021C4" w:rsidP="004021C4">
      <w:pPr>
        <w:pStyle w:val="Abs1"/>
        <w:rPr>
          <w:rFonts w:ascii="Arial" w:hAnsi="Arial" w:cs="Arial"/>
        </w:rPr>
      </w:pPr>
      <w:r w:rsidRPr="003F0ACA">
        <w:rPr>
          <w:rFonts w:ascii="Arial" w:hAnsi="Arial" w:cs="Arial"/>
        </w:rPr>
        <w:t xml:space="preserve">Wir verpflichten uns, bei einer Beauftragung des o.g. </w:t>
      </w:r>
      <w:r w:rsidR="0062010D">
        <w:rPr>
          <w:rFonts w:ascii="Arial" w:hAnsi="Arial" w:cs="Arial"/>
        </w:rPr>
        <w:t>Bieters/ Bietergemeinschaft</w:t>
      </w:r>
      <w:r w:rsidRPr="003F0ACA">
        <w:rPr>
          <w:rFonts w:ascii="Arial" w:hAnsi="Arial" w:cs="Arial"/>
        </w:rPr>
        <w:t xml:space="preserve"> den Leistungsbestandteil, für welchen wir als verantwortlich benannt worden sind, als Nachunternehmer auszuführen.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1AE77ECA" w:rsidR="006C79B9" w:rsidRPr="006C79B9" w:rsidRDefault="006C79B9" w:rsidP="00662BAC">
            <w:pPr>
              <w:jc w:val="center"/>
            </w:pPr>
            <w:r w:rsidRPr="006C79B9">
              <w:t>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p w14:paraId="3679816F" w14:textId="77777777" w:rsidR="0049651A" w:rsidRDefault="0049651A" w:rsidP="006C79B9"/>
    <w:p w14:paraId="0E58ABFC" w14:textId="77777777" w:rsidR="0049651A" w:rsidRDefault="0049651A" w:rsidP="006C79B9"/>
    <w:p w14:paraId="492F32BF" w14:textId="77777777" w:rsidR="0049651A" w:rsidRDefault="0049651A" w:rsidP="006C79B9"/>
    <w:p w14:paraId="3F761E53" w14:textId="77777777" w:rsidR="0049651A" w:rsidRDefault="0049651A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sectPr w:rsidR="00B40E75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B19D3" w14:textId="77777777" w:rsidR="00751EE8" w:rsidRDefault="00751EE8">
      <w:r>
        <w:separator/>
      </w:r>
    </w:p>
    <w:p w14:paraId="1EDA9510" w14:textId="77777777" w:rsidR="00751EE8" w:rsidRDefault="00751EE8"/>
    <w:p w14:paraId="42953F62" w14:textId="77777777" w:rsidR="00751EE8" w:rsidRDefault="00751EE8"/>
    <w:p w14:paraId="72AD71C2" w14:textId="77777777" w:rsidR="00751EE8" w:rsidRDefault="00751EE8"/>
  </w:endnote>
  <w:endnote w:type="continuationSeparator" w:id="0">
    <w:p w14:paraId="1BE47CE9" w14:textId="77777777" w:rsidR="00751EE8" w:rsidRDefault="00751EE8">
      <w:r>
        <w:continuationSeparator/>
      </w:r>
    </w:p>
    <w:p w14:paraId="2798C014" w14:textId="77777777" w:rsidR="00751EE8" w:rsidRDefault="00751EE8"/>
    <w:p w14:paraId="2A0D8A0C" w14:textId="77777777" w:rsidR="00751EE8" w:rsidRDefault="00751EE8"/>
    <w:p w14:paraId="6475AC79" w14:textId="77777777" w:rsidR="00751EE8" w:rsidRDefault="00751E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0F0A41C9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56F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56FC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253BE" w14:textId="77777777" w:rsidR="00751EE8" w:rsidRDefault="00751EE8">
      <w:r>
        <w:separator/>
      </w:r>
    </w:p>
    <w:p w14:paraId="47238EB1" w14:textId="77777777" w:rsidR="00751EE8" w:rsidRDefault="00751EE8"/>
    <w:p w14:paraId="3A260101" w14:textId="77777777" w:rsidR="00751EE8" w:rsidRDefault="00751EE8"/>
    <w:p w14:paraId="5F0161FF" w14:textId="77777777" w:rsidR="00751EE8" w:rsidRDefault="00751EE8"/>
  </w:footnote>
  <w:footnote w:type="continuationSeparator" w:id="0">
    <w:p w14:paraId="0F1C97B5" w14:textId="77777777" w:rsidR="00751EE8" w:rsidRDefault="00751EE8">
      <w:r>
        <w:continuationSeparator/>
      </w:r>
    </w:p>
    <w:p w14:paraId="56F4BA97" w14:textId="77777777" w:rsidR="00751EE8" w:rsidRDefault="00751EE8"/>
    <w:p w14:paraId="05A729C5" w14:textId="77777777" w:rsidR="00751EE8" w:rsidRDefault="00751EE8"/>
    <w:p w14:paraId="78FA2828" w14:textId="77777777" w:rsidR="00751EE8" w:rsidRDefault="00751E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0024304">
    <w:abstractNumId w:val="1"/>
  </w:num>
  <w:num w:numId="2" w16cid:durableId="551502781">
    <w:abstractNumId w:val="5"/>
  </w:num>
  <w:num w:numId="3" w16cid:durableId="1693724856">
    <w:abstractNumId w:val="7"/>
  </w:num>
  <w:num w:numId="4" w16cid:durableId="771894226">
    <w:abstractNumId w:val="16"/>
  </w:num>
  <w:num w:numId="5" w16cid:durableId="1972397718">
    <w:abstractNumId w:val="9"/>
  </w:num>
  <w:num w:numId="6" w16cid:durableId="768089104">
    <w:abstractNumId w:val="3"/>
  </w:num>
  <w:num w:numId="7" w16cid:durableId="1854607585">
    <w:abstractNumId w:val="12"/>
  </w:num>
  <w:num w:numId="8" w16cid:durableId="573471782">
    <w:abstractNumId w:val="8"/>
  </w:num>
  <w:num w:numId="9" w16cid:durableId="1534460998">
    <w:abstractNumId w:val="15"/>
  </w:num>
  <w:num w:numId="10" w16cid:durableId="835732295">
    <w:abstractNumId w:val="4"/>
  </w:num>
  <w:num w:numId="11" w16cid:durableId="1452632060">
    <w:abstractNumId w:val="11"/>
  </w:num>
  <w:num w:numId="12" w16cid:durableId="1134249787">
    <w:abstractNumId w:val="11"/>
  </w:num>
  <w:num w:numId="13" w16cid:durableId="12539364">
    <w:abstractNumId w:val="11"/>
  </w:num>
  <w:num w:numId="14" w16cid:durableId="983006104">
    <w:abstractNumId w:val="11"/>
  </w:num>
  <w:num w:numId="15" w16cid:durableId="1804419898">
    <w:abstractNumId w:val="11"/>
  </w:num>
  <w:num w:numId="16" w16cid:durableId="59258143">
    <w:abstractNumId w:val="2"/>
  </w:num>
  <w:num w:numId="17" w16cid:durableId="941301074">
    <w:abstractNumId w:val="2"/>
  </w:num>
  <w:num w:numId="18" w16cid:durableId="721632392">
    <w:abstractNumId w:val="14"/>
  </w:num>
  <w:num w:numId="19" w16cid:durableId="734208709">
    <w:abstractNumId w:val="13"/>
  </w:num>
  <w:num w:numId="20" w16cid:durableId="285701767">
    <w:abstractNumId w:val="10"/>
  </w:num>
  <w:num w:numId="21" w16cid:durableId="828786733">
    <w:abstractNumId w:val="6"/>
  </w:num>
  <w:num w:numId="22" w16cid:durableId="1957516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9839D64-C70B-48A4-9F40-8DF9D70E1D3D}"/>
    <w:docVar w:name="dgnword-eventsink" w:val="1145261568"/>
  </w:docVars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62EE"/>
    <w:rsid w:val="001B705C"/>
    <w:rsid w:val="001C0715"/>
    <w:rsid w:val="001C3E5C"/>
    <w:rsid w:val="001C509D"/>
    <w:rsid w:val="001E0C92"/>
    <w:rsid w:val="001F47CC"/>
    <w:rsid w:val="002062E9"/>
    <w:rsid w:val="00237167"/>
    <w:rsid w:val="002517FD"/>
    <w:rsid w:val="00263542"/>
    <w:rsid w:val="00265430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1C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9651A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047D"/>
    <w:rsid w:val="005F32A5"/>
    <w:rsid w:val="005F41CD"/>
    <w:rsid w:val="005F4E0C"/>
    <w:rsid w:val="00605DD3"/>
    <w:rsid w:val="00606550"/>
    <w:rsid w:val="00607EE7"/>
    <w:rsid w:val="00614636"/>
    <w:rsid w:val="0062010D"/>
    <w:rsid w:val="00621E3B"/>
    <w:rsid w:val="00640260"/>
    <w:rsid w:val="00641112"/>
    <w:rsid w:val="00643351"/>
    <w:rsid w:val="0066119D"/>
    <w:rsid w:val="006627C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51EE8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757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34A0D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139FF"/>
    <w:rsid w:val="00E3169D"/>
    <w:rsid w:val="00E322E9"/>
    <w:rsid w:val="00E33228"/>
    <w:rsid w:val="00E456FC"/>
    <w:rsid w:val="00E51811"/>
    <w:rsid w:val="00E578EB"/>
    <w:rsid w:val="00E6087B"/>
    <w:rsid w:val="00E77831"/>
    <w:rsid w:val="00E85EBB"/>
    <w:rsid w:val="00EA10EB"/>
    <w:rsid w:val="00EA4EBE"/>
    <w:rsid w:val="00EB6572"/>
    <w:rsid w:val="00EC4420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1">
    <w:name w:val="Abs.1"/>
    <w:basedOn w:val="Standard"/>
    <w:rsid w:val="004021C4"/>
    <w:rPr>
      <w:rFonts w:ascii="Univers (E1)" w:hAnsi="Univers (E1)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8A6B1-7E66-45AB-8489-439575C0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50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Dr. Pascale Liebschwager</cp:lastModifiedBy>
  <cp:revision>3</cp:revision>
  <cp:lastPrinted>2016-03-31T12:06:00Z</cp:lastPrinted>
  <dcterms:created xsi:type="dcterms:W3CDTF">2026-05-29T12:49:00Z</dcterms:created>
  <dcterms:modified xsi:type="dcterms:W3CDTF">2026-05-29T12:49:00Z</dcterms:modified>
</cp:coreProperties>
</file>