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FEB800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857A31E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198AB8" w14:textId="77777777" w:rsidR="00682D2C" w:rsidRPr="00F45CAD" w:rsidRDefault="00682D2C" w:rsidP="002D4CA7"/>
        </w:tc>
      </w:tr>
      <w:tr w:rsidR="00682D2C" w:rsidRPr="00F45CAD" w14:paraId="6847503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A3A98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C6B4B5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0F5546" w14:textId="23C79B8F" w:rsidR="00682D2C" w:rsidRPr="00F45CAD" w:rsidRDefault="00682D2C" w:rsidP="002D4CA7"/>
        </w:tc>
      </w:tr>
      <w:tr w:rsidR="00682D2C" w:rsidRPr="00F45CAD" w14:paraId="5996886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DE576F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CCE8EE" w14:textId="2011160A" w:rsidR="00682D2C" w:rsidRPr="00F45CAD" w:rsidRDefault="001A4DD9" w:rsidP="002D4CA7">
            <w:r w:rsidRPr="001A4DD9">
              <w:t>67/2026/3965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10E7BA" w14:textId="3BA788A1" w:rsidR="00682D2C" w:rsidRPr="00F45CAD" w:rsidRDefault="00682D2C" w:rsidP="00576CED"/>
        </w:tc>
      </w:tr>
      <w:tr w:rsidR="00682D2C" w:rsidRPr="00F45CAD" w14:paraId="639E4D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FB12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57536" w14:textId="77777777" w:rsidR="00682D2C" w:rsidRPr="00F45CAD" w:rsidRDefault="00682D2C" w:rsidP="002D4CA7"/>
        </w:tc>
      </w:tr>
      <w:tr w:rsidR="00682D2C" w:rsidRPr="00F45CAD" w14:paraId="7FCDFC8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B1F034A" w14:textId="5F006FF9" w:rsidR="00682D2C" w:rsidRPr="00AF1BB6" w:rsidRDefault="00D1299D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 w:rsidRPr="00D1299D">
              <w:t>Erweiterung der Gesamtschule Weierheide</w:t>
            </w:r>
          </w:p>
        </w:tc>
      </w:tr>
    </w:tbl>
    <w:p w14:paraId="5FE219AA" w14:textId="77777777" w:rsidR="00682D2C" w:rsidRPr="00F45CAD" w:rsidRDefault="00682D2C" w:rsidP="00682D2C"/>
    <w:p w14:paraId="7FFF83F1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875B80E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7229C2C" w14:textId="77777777" w:rsidR="00682D2C" w:rsidRPr="00F45CAD" w:rsidRDefault="00682D2C" w:rsidP="00682D2C"/>
    <w:p w14:paraId="7C27BE2E" w14:textId="77777777" w:rsidR="00682D2C" w:rsidRPr="00F45CAD" w:rsidRDefault="00682D2C" w:rsidP="00682D2C"/>
    <w:p w14:paraId="1BB7DBC8" w14:textId="77777777" w:rsidR="00682D2C" w:rsidRPr="00F45CAD" w:rsidRDefault="00682D2C" w:rsidP="00682D2C"/>
    <w:tbl>
      <w:tblPr>
        <w:tblW w:w="791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260"/>
        <w:gridCol w:w="2693"/>
        <w:gridCol w:w="1957"/>
      </w:tblGrid>
      <w:tr w:rsidR="005A04BE" w:rsidRPr="00F45CAD" w14:paraId="7D457C8B" w14:textId="77777777" w:rsidTr="005A04BE">
        <w:trPr>
          <w:trHeight w:val="284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38C319" w14:textId="77777777" w:rsidR="005A04BE" w:rsidRPr="00F45CAD" w:rsidRDefault="005A04B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A19D67" w14:textId="77777777" w:rsidR="005A04BE" w:rsidRPr="00F45CAD" w:rsidRDefault="005A04B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220540F" w14:textId="77777777" w:rsidR="005A04BE" w:rsidRPr="00F45CAD" w:rsidRDefault="005A04BE" w:rsidP="005558E5">
            <w:pPr>
              <w:suppressAutoHyphens/>
              <w:jc w:val="left"/>
            </w:pPr>
            <w:r>
              <w:t xml:space="preserve">Mein/Unser Betrieb ist auf die Leistung eingerichtet </w:t>
            </w:r>
          </w:p>
        </w:tc>
      </w:tr>
      <w:tr w:rsidR="005A04BE" w:rsidRPr="00F45CAD" w14:paraId="039F6E7F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49FEBD5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271562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C239F" w14:textId="77777777" w:rsidR="005A04BE" w:rsidRPr="00F45CAD" w:rsidRDefault="005A04BE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1533AF3A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874D55B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29DD60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1E7321" w14:textId="77777777" w:rsidR="005A04BE" w:rsidRPr="00F45CAD" w:rsidRDefault="005A04BE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173A2ECC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29DDA2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284A85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BFB2C6" w14:textId="77777777" w:rsidR="005A04BE" w:rsidRPr="00F45CAD" w:rsidRDefault="005A04BE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69065478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B301EF8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20FFD0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02A1CE" w14:textId="77777777" w:rsidR="005A04BE" w:rsidRPr="00F45CAD" w:rsidRDefault="005A04BE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598BCB73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7A2B82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E40719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F12100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16020446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D7174D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A5C6FC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CF5522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5B5953D3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C3979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65AC26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8A1BCC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1F0AC0E9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D07905E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3A3DAB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5C8297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13108F8C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E4742D0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DAE421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6E932B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2D3473BD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8F0879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44E97D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BE50F3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4E2AFEAA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67C2C29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4B6EFA5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4631B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3942CA36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91C2392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8D76E6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72DBE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4D4935B6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4582C1E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A12109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7D4191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A04BE" w:rsidRPr="00F45CAD" w14:paraId="2C925EF8" w14:textId="77777777" w:rsidTr="005A04BE">
        <w:trPr>
          <w:trHeight w:val="567"/>
        </w:trPr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BE0B65" w14:textId="77777777" w:rsidR="005A04BE" w:rsidRPr="00F45CAD" w:rsidRDefault="005A04B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C7DE89" w14:textId="77777777" w:rsidR="005A04BE" w:rsidRPr="00F45CAD" w:rsidRDefault="005A04B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B0F420" w14:textId="77777777" w:rsidR="005A04BE" w:rsidRPr="00F45CAD" w:rsidRDefault="005A04BE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65226F1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81AB7" w14:textId="77777777" w:rsidR="00E303A8" w:rsidRDefault="00E303A8">
      <w:r>
        <w:separator/>
      </w:r>
    </w:p>
    <w:p w14:paraId="2CA5A9EF" w14:textId="77777777" w:rsidR="00E303A8" w:rsidRDefault="00E303A8"/>
    <w:p w14:paraId="6A750C4A" w14:textId="77777777" w:rsidR="00E303A8" w:rsidRDefault="00E303A8"/>
  </w:endnote>
  <w:endnote w:type="continuationSeparator" w:id="0">
    <w:p w14:paraId="77C3BE44" w14:textId="77777777" w:rsidR="00E303A8" w:rsidRDefault="00E303A8">
      <w:r>
        <w:continuationSeparator/>
      </w:r>
    </w:p>
    <w:p w14:paraId="2B6740CC" w14:textId="77777777" w:rsidR="00E303A8" w:rsidRDefault="00E303A8"/>
    <w:p w14:paraId="332DA2F5" w14:textId="77777777" w:rsidR="00E303A8" w:rsidRDefault="00E30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408EE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FF1FFE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7922791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D04CDE6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FD8E300" wp14:editId="1E896872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C5BE3CB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C3ECAAD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4366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4366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1F3FFF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51CBC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61F26" w14:textId="77777777" w:rsidR="00E303A8" w:rsidRDefault="00E303A8">
      <w:r>
        <w:separator/>
      </w:r>
    </w:p>
    <w:p w14:paraId="28B5D7A3" w14:textId="77777777" w:rsidR="00E303A8" w:rsidRDefault="00E303A8"/>
    <w:p w14:paraId="631E5218" w14:textId="77777777" w:rsidR="00E303A8" w:rsidRDefault="00E303A8"/>
  </w:footnote>
  <w:footnote w:type="continuationSeparator" w:id="0">
    <w:p w14:paraId="44EFC528" w14:textId="77777777" w:rsidR="00E303A8" w:rsidRDefault="00E303A8">
      <w:r>
        <w:continuationSeparator/>
      </w:r>
    </w:p>
    <w:p w14:paraId="3D6B5AAF" w14:textId="77777777" w:rsidR="00E303A8" w:rsidRDefault="00E303A8"/>
    <w:p w14:paraId="5A82CC88" w14:textId="77777777" w:rsidR="00E303A8" w:rsidRDefault="00E303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E44A" w14:textId="77777777" w:rsidR="007A7D5E" w:rsidRDefault="007A7D5E"/>
  <w:p w14:paraId="0B649DC3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7FFC" w14:textId="77777777" w:rsidR="007A7D5E" w:rsidRDefault="007A7D5E" w:rsidP="00701419">
    <w:pPr>
      <w:pStyle w:val="Kopfzeile"/>
    </w:pPr>
    <w:r>
      <w:t>233</w:t>
    </w:r>
  </w:p>
  <w:p w14:paraId="664DB1C6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18CF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25614583">
    <w:abstractNumId w:val="1"/>
  </w:num>
  <w:num w:numId="2" w16cid:durableId="1077243891">
    <w:abstractNumId w:val="5"/>
  </w:num>
  <w:num w:numId="3" w16cid:durableId="445927556">
    <w:abstractNumId w:val="7"/>
  </w:num>
  <w:num w:numId="4" w16cid:durableId="737096100">
    <w:abstractNumId w:val="16"/>
  </w:num>
  <w:num w:numId="5" w16cid:durableId="930158321">
    <w:abstractNumId w:val="9"/>
  </w:num>
  <w:num w:numId="6" w16cid:durableId="32074338">
    <w:abstractNumId w:val="3"/>
  </w:num>
  <w:num w:numId="7" w16cid:durableId="1909614601">
    <w:abstractNumId w:val="12"/>
  </w:num>
  <w:num w:numId="8" w16cid:durableId="342364701">
    <w:abstractNumId w:val="8"/>
  </w:num>
  <w:num w:numId="9" w16cid:durableId="638271509">
    <w:abstractNumId w:val="15"/>
  </w:num>
  <w:num w:numId="10" w16cid:durableId="2092116733">
    <w:abstractNumId w:val="4"/>
  </w:num>
  <w:num w:numId="11" w16cid:durableId="1244030794">
    <w:abstractNumId w:val="11"/>
  </w:num>
  <w:num w:numId="12" w16cid:durableId="807285847">
    <w:abstractNumId w:val="11"/>
  </w:num>
  <w:num w:numId="13" w16cid:durableId="876310126">
    <w:abstractNumId w:val="11"/>
  </w:num>
  <w:num w:numId="14" w16cid:durableId="914124910">
    <w:abstractNumId w:val="11"/>
  </w:num>
  <w:num w:numId="15" w16cid:durableId="1060009577">
    <w:abstractNumId w:val="11"/>
  </w:num>
  <w:num w:numId="16" w16cid:durableId="448471788">
    <w:abstractNumId w:val="2"/>
  </w:num>
  <w:num w:numId="17" w16cid:durableId="1875776476">
    <w:abstractNumId w:val="2"/>
  </w:num>
  <w:num w:numId="18" w16cid:durableId="297953857">
    <w:abstractNumId w:val="14"/>
  </w:num>
  <w:num w:numId="19" w16cid:durableId="1571427351">
    <w:abstractNumId w:val="13"/>
  </w:num>
  <w:num w:numId="20" w16cid:durableId="542905801">
    <w:abstractNumId w:val="10"/>
  </w:num>
  <w:num w:numId="21" w16cid:durableId="57484372">
    <w:abstractNumId w:val="6"/>
  </w:num>
  <w:num w:numId="22" w16cid:durableId="87963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9D5AA0C-FC0C-468B-A4A7-B6328ACF9403}"/>
    <w:docVar w:name="dgnword-eventsink" w:val="944503160"/>
  </w:docVars>
  <w:rsids>
    <w:rsidRoot w:val="002D4CA7"/>
    <w:rsid w:val="000021DC"/>
    <w:rsid w:val="0000737B"/>
    <w:rsid w:val="0001134B"/>
    <w:rsid w:val="000114D3"/>
    <w:rsid w:val="00046C8E"/>
    <w:rsid w:val="0004725B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14DE"/>
    <w:rsid w:val="001A4DD9"/>
    <w:rsid w:val="001A6205"/>
    <w:rsid w:val="001B705C"/>
    <w:rsid w:val="001C3E5C"/>
    <w:rsid w:val="001C509D"/>
    <w:rsid w:val="001D2314"/>
    <w:rsid w:val="001E0C92"/>
    <w:rsid w:val="001F47CC"/>
    <w:rsid w:val="002224F4"/>
    <w:rsid w:val="002409EC"/>
    <w:rsid w:val="00250D0E"/>
    <w:rsid w:val="002517FD"/>
    <w:rsid w:val="00263542"/>
    <w:rsid w:val="002748DF"/>
    <w:rsid w:val="0028279C"/>
    <w:rsid w:val="00297044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43664"/>
    <w:rsid w:val="005558E5"/>
    <w:rsid w:val="005575B0"/>
    <w:rsid w:val="00573601"/>
    <w:rsid w:val="00574488"/>
    <w:rsid w:val="00576C66"/>
    <w:rsid w:val="00576CED"/>
    <w:rsid w:val="005A04BE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50A5"/>
    <w:rsid w:val="006D6E27"/>
    <w:rsid w:val="006D70A3"/>
    <w:rsid w:val="00701419"/>
    <w:rsid w:val="007161DD"/>
    <w:rsid w:val="00724CA7"/>
    <w:rsid w:val="00734EDE"/>
    <w:rsid w:val="00746552"/>
    <w:rsid w:val="007633C2"/>
    <w:rsid w:val="00775338"/>
    <w:rsid w:val="0078194F"/>
    <w:rsid w:val="00782E76"/>
    <w:rsid w:val="0078695C"/>
    <w:rsid w:val="007A7D5E"/>
    <w:rsid w:val="007D1796"/>
    <w:rsid w:val="007E61DB"/>
    <w:rsid w:val="007E61F9"/>
    <w:rsid w:val="0081723D"/>
    <w:rsid w:val="008A659A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34A0D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22B"/>
    <w:rsid w:val="00CD54C7"/>
    <w:rsid w:val="00CF20A3"/>
    <w:rsid w:val="00CF64C4"/>
    <w:rsid w:val="00D05238"/>
    <w:rsid w:val="00D05C74"/>
    <w:rsid w:val="00D1299D"/>
    <w:rsid w:val="00D40728"/>
    <w:rsid w:val="00D6072E"/>
    <w:rsid w:val="00D645E2"/>
    <w:rsid w:val="00D877A1"/>
    <w:rsid w:val="00DA276D"/>
    <w:rsid w:val="00DB65E1"/>
    <w:rsid w:val="00DB6C0D"/>
    <w:rsid w:val="00DC190A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03A8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8CC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610C3D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66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Dr. Pascale Liebschwager</cp:lastModifiedBy>
  <cp:revision>3</cp:revision>
  <cp:lastPrinted>2010-02-09T14:25:00Z</cp:lastPrinted>
  <dcterms:created xsi:type="dcterms:W3CDTF">2026-05-29T12:44:00Z</dcterms:created>
  <dcterms:modified xsi:type="dcterms:W3CDTF">2026-05-29T12:45:00Z</dcterms:modified>
</cp:coreProperties>
</file>