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555B2823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26FD0FFD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60DA35CF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1FAEA4" w14:textId="303ED12A" w:rsidR="00682D2C" w:rsidRPr="00347F9A" w:rsidRDefault="00D06124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7BA0F2" w14:textId="77777777"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D06124" w:rsidRPr="00F45CAD" w14:paraId="4F2902E0" w14:textId="77777777" w:rsidTr="005A6321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E9114F" w14:textId="77777777" w:rsidR="00AE15BB" w:rsidRPr="00AE15BB" w:rsidRDefault="00AE15BB" w:rsidP="00AE15BB">
            <w:r w:rsidRPr="00AE15BB">
              <w:t>67/2026/3965</w:t>
            </w:r>
          </w:p>
          <w:p w14:paraId="2E4F347F" w14:textId="0F03FC0C" w:rsidR="00D06124" w:rsidRPr="00F45CAD" w:rsidRDefault="00D06124" w:rsidP="002D4CA7"/>
        </w:tc>
        <w:tc>
          <w:tcPr>
            <w:tcW w:w="7343" w:type="dxa"/>
            <w:vMerge w:val="restart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DAE00" w14:textId="37CF76DB" w:rsidR="00D06124" w:rsidRPr="00F45CAD" w:rsidRDefault="0093704C" w:rsidP="002D4CA7">
            <w:r w:rsidRPr="0093704C">
              <w:t>Erweiterung der Gesamtschule Weierheide</w:t>
            </w:r>
          </w:p>
        </w:tc>
      </w:tr>
      <w:tr w:rsidR="00D06124" w:rsidRPr="00F45CAD" w14:paraId="5DFD4FB8" w14:textId="77777777" w:rsidTr="005A6321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603326" w14:textId="77777777" w:rsidR="00D06124" w:rsidRPr="00F45CAD" w:rsidRDefault="00D06124" w:rsidP="002D4CA7"/>
        </w:tc>
        <w:tc>
          <w:tcPr>
            <w:tcW w:w="734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972899" w14:textId="77777777" w:rsidR="00D06124" w:rsidRPr="00F45CAD" w:rsidRDefault="00D06124" w:rsidP="002D4CA7"/>
        </w:tc>
      </w:tr>
      <w:tr w:rsidR="00682D2C" w:rsidRPr="00F45CAD" w14:paraId="575F4E68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8B908" w14:textId="77777777" w:rsidR="00682D2C" w:rsidRPr="00F45CAD" w:rsidRDefault="00682D2C" w:rsidP="002D4CA7"/>
        </w:tc>
      </w:tr>
    </w:tbl>
    <w:p w14:paraId="7E4FD833" w14:textId="77777777" w:rsidR="00682D2C" w:rsidRPr="00F45CAD" w:rsidRDefault="00682D2C" w:rsidP="00682D2C"/>
    <w:p w14:paraId="5826165C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4834AEBF" w14:textId="77777777" w:rsidR="00682D2C" w:rsidRDefault="00682D2C" w:rsidP="00682D2C"/>
    <w:p w14:paraId="2820C1BC" w14:textId="77777777" w:rsidR="00347F9A" w:rsidRPr="00F45CAD" w:rsidRDefault="00347F9A" w:rsidP="00682D2C"/>
    <w:p w14:paraId="0BB515C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7B2559D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D121E6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7906AC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2F37F31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26353B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C269DF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A5E1EF3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7D6405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1704C2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4789FC8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0868A6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77B0820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29699FE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69E730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DD6DAE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9792B3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87CEE8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BD74DF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2E8121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699294A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CD1AD0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068C31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C0B5580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9DBD21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118685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A1995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E10A370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F5B037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34E8DE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F858582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05FCEA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688A5D4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36F66DAB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7A6D997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06332B30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6D9FD9B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3E2FDE6" w14:textId="77777777" w:rsidR="001A3008" w:rsidRPr="00F45CAD" w:rsidRDefault="001A3008" w:rsidP="00FE40F3"/>
        </w:tc>
      </w:tr>
      <w:tr w:rsidR="001A3008" w:rsidRPr="00F45CAD" w14:paraId="127CC90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0C809D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EAEFF5F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A87AE90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24095FF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2C6F649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5E30D2A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6DACECEB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8394D1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94F37A2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F16183E" w14:textId="77777777" w:rsidR="001A3008" w:rsidRPr="00F45CAD" w:rsidRDefault="001A3008" w:rsidP="002D4CA7"/>
        </w:tc>
      </w:tr>
      <w:tr w:rsidR="001A3008" w:rsidRPr="00F45CAD" w14:paraId="60261F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09F0E1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E6AA4C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C414E1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05DF83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08155F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128AA9E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BF75D3C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18DA32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1B7DDE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5C83072" w14:textId="77777777" w:rsidR="001A3008" w:rsidRPr="00F45CAD" w:rsidRDefault="001A3008" w:rsidP="002D4CA7"/>
        </w:tc>
      </w:tr>
      <w:tr w:rsidR="001A3008" w:rsidRPr="00F45CAD" w14:paraId="4A78CFD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C075C7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17328D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9F36A6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A4582C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7B7D1B5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1F4E16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62D072D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7C947C4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1FD2DE95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7B1AC54" w14:textId="77777777" w:rsidR="001A3008" w:rsidRPr="00F45CAD" w:rsidRDefault="001A3008" w:rsidP="0009665D"/>
        </w:tc>
      </w:tr>
      <w:tr w:rsidR="001A3008" w:rsidRPr="00F45CAD" w14:paraId="64767B67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794282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EF9442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BB763B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579CA3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C4E5154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392DEB3" w14:textId="77777777" w:rsidR="001A3008" w:rsidRPr="00F45CAD" w:rsidRDefault="001A3008" w:rsidP="00FF013E">
            <w:pPr>
              <w:jc w:val="center"/>
            </w:pPr>
          </w:p>
        </w:tc>
      </w:tr>
    </w:tbl>
    <w:p w14:paraId="3068FA5B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72ED1" w14:textId="77777777" w:rsidR="0064098C" w:rsidRDefault="0064098C">
      <w:r>
        <w:separator/>
      </w:r>
    </w:p>
    <w:p w14:paraId="5C7BE596" w14:textId="77777777" w:rsidR="0064098C" w:rsidRDefault="0064098C"/>
    <w:p w14:paraId="18238748" w14:textId="77777777" w:rsidR="0064098C" w:rsidRDefault="0064098C"/>
  </w:endnote>
  <w:endnote w:type="continuationSeparator" w:id="0">
    <w:p w14:paraId="59B9BEC5" w14:textId="77777777" w:rsidR="0064098C" w:rsidRDefault="0064098C">
      <w:r>
        <w:continuationSeparator/>
      </w:r>
    </w:p>
    <w:p w14:paraId="45D86388" w14:textId="77777777" w:rsidR="0064098C" w:rsidRDefault="0064098C"/>
    <w:p w14:paraId="196F3BB0" w14:textId="77777777" w:rsidR="0064098C" w:rsidRDefault="006409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A092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25C107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19E827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FF596F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DEAC07C" wp14:editId="31E7447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716C121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EFBF111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2129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2129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0F05F4D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795F1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9C7A1" w14:textId="77777777" w:rsidR="0064098C" w:rsidRDefault="0064098C">
      <w:r>
        <w:separator/>
      </w:r>
    </w:p>
    <w:p w14:paraId="5CEC6A91" w14:textId="77777777" w:rsidR="0064098C" w:rsidRDefault="0064098C"/>
    <w:p w14:paraId="74C118E9" w14:textId="77777777" w:rsidR="0064098C" w:rsidRDefault="0064098C"/>
  </w:footnote>
  <w:footnote w:type="continuationSeparator" w:id="0">
    <w:p w14:paraId="3857EB2B" w14:textId="77777777" w:rsidR="0064098C" w:rsidRDefault="0064098C">
      <w:r>
        <w:continuationSeparator/>
      </w:r>
    </w:p>
    <w:p w14:paraId="1FE59269" w14:textId="77777777" w:rsidR="0064098C" w:rsidRDefault="0064098C"/>
    <w:p w14:paraId="452E8C0D" w14:textId="77777777" w:rsidR="0064098C" w:rsidRDefault="0064098C"/>
  </w:footnote>
  <w:footnote w:id="1">
    <w:p w14:paraId="103A66F8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B8CF47D" w14:textId="1AE33E24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4A18F" w14:textId="77777777" w:rsidR="00E718D1" w:rsidRDefault="00E718D1"/>
  <w:p w14:paraId="3216E86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AAB8A" w14:textId="77777777" w:rsidR="00E718D1" w:rsidRDefault="00E718D1">
    <w:pPr>
      <w:pStyle w:val="Kopfzeile"/>
    </w:pPr>
    <w:r>
      <w:t>234</w:t>
    </w:r>
  </w:p>
  <w:p w14:paraId="6373B3DC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73A5D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02728135">
    <w:abstractNumId w:val="1"/>
  </w:num>
  <w:num w:numId="2" w16cid:durableId="1986812294">
    <w:abstractNumId w:val="5"/>
  </w:num>
  <w:num w:numId="3" w16cid:durableId="1092049623">
    <w:abstractNumId w:val="7"/>
  </w:num>
  <w:num w:numId="4" w16cid:durableId="1615476029">
    <w:abstractNumId w:val="16"/>
  </w:num>
  <w:num w:numId="5" w16cid:durableId="713968604">
    <w:abstractNumId w:val="9"/>
  </w:num>
  <w:num w:numId="6" w16cid:durableId="1967589425">
    <w:abstractNumId w:val="3"/>
  </w:num>
  <w:num w:numId="7" w16cid:durableId="1876427312">
    <w:abstractNumId w:val="12"/>
  </w:num>
  <w:num w:numId="8" w16cid:durableId="643583353">
    <w:abstractNumId w:val="8"/>
  </w:num>
  <w:num w:numId="9" w16cid:durableId="688062811">
    <w:abstractNumId w:val="15"/>
  </w:num>
  <w:num w:numId="10" w16cid:durableId="1806772094">
    <w:abstractNumId w:val="4"/>
  </w:num>
  <w:num w:numId="11" w16cid:durableId="854928632">
    <w:abstractNumId w:val="11"/>
  </w:num>
  <w:num w:numId="12" w16cid:durableId="2098283197">
    <w:abstractNumId w:val="11"/>
  </w:num>
  <w:num w:numId="13" w16cid:durableId="659968370">
    <w:abstractNumId w:val="11"/>
  </w:num>
  <w:num w:numId="14" w16cid:durableId="1809668646">
    <w:abstractNumId w:val="11"/>
  </w:num>
  <w:num w:numId="15" w16cid:durableId="1937520756">
    <w:abstractNumId w:val="11"/>
  </w:num>
  <w:num w:numId="16" w16cid:durableId="1853643102">
    <w:abstractNumId w:val="2"/>
  </w:num>
  <w:num w:numId="17" w16cid:durableId="1021248633">
    <w:abstractNumId w:val="2"/>
  </w:num>
  <w:num w:numId="18" w16cid:durableId="1757089160">
    <w:abstractNumId w:val="14"/>
  </w:num>
  <w:num w:numId="19" w16cid:durableId="1638025493">
    <w:abstractNumId w:val="13"/>
  </w:num>
  <w:num w:numId="20" w16cid:durableId="1973124028">
    <w:abstractNumId w:val="10"/>
  </w:num>
  <w:num w:numId="21" w16cid:durableId="1113404346">
    <w:abstractNumId w:val="6"/>
  </w:num>
  <w:num w:numId="22" w16cid:durableId="1913080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C090F3CD-A7D6-4AAF-8D31-08A8AA5132C5}"/>
    <w:docVar w:name="dgnword-eventsink" w:val="941749680"/>
  </w:docVars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0F5E3E"/>
    <w:rsid w:val="001028D9"/>
    <w:rsid w:val="00106076"/>
    <w:rsid w:val="00127C79"/>
    <w:rsid w:val="001352E2"/>
    <w:rsid w:val="00135C8F"/>
    <w:rsid w:val="001426F7"/>
    <w:rsid w:val="00160C86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1298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40AD4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098C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66EC4"/>
    <w:rsid w:val="008B1F06"/>
    <w:rsid w:val="008B77DC"/>
    <w:rsid w:val="008D764D"/>
    <w:rsid w:val="008F2CB4"/>
    <w:rsid w:val="008F52AA"/>
    <w:rsid w:val="008F6547"/>
    <w:rsid w:val="00910F0B"/>
    <w:rsid w:val="0093704C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30A4"/>
    <w:rsid w:val="00AC56D5"/>
    <w:rsid w:val="00AC7F2D"/>
    <w:rsid w:val="00AD584D"/>
    <w:rsid w:val="00AE15BB"/>
    <w:rsid w:val="00AE4AF0"/>
    <w:rsid w:val="00AF0DE2"/>
    <w:rsid w:val="00B003C3"/>
    <w:rsid w:val="00B14EF0"/>
    <w:rsid w:val="00B23C01"/>
    <w:rsid w:val="00B34A0D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0612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C72D95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111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Dr. Pascale Liebschwager</cp:lastModifiedBy>
  <cp:revision>3</cp:revision>
  <cp:lastPrinted>2010-02-09T14:26:00Z</cp:lastPrinted>
  <dcterms:created xsi:type="dcterms:W3CDTF">2026-05-29T12:44:00Z</dcterms:created>
  <dcterms:modified xsi:type="dcterms:W3CDTF">2026-05-29T12:44:00Z</dcterms:modified>
</cp:coreProperties>
</file>