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232A4706" w:rsidR="00063289" w:rsidRPr="001C55D1" w:rsidRDefault="000D4E1D" w:rsidP="00257739">
            <w:r w:rsidRPr="00631E12">
              <w:rPr>
                <w:rFonts w:cs="Arial"/>
              </w:rPr>
              <w:t>2023-028-</w:t>
            </w:r>
            <w:r w:rsidR="00232C3C">
              <w:rPr>
                <w:rFonts w:cs="Arial"/>
              </w:rPr>
              <w:t>280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717E090E" w:rsidR="00063289" w:rsidRPr="001C55D1" w:rsidRDefault="003D24FC" w:rsidP="00257739">
            <w:r>
              <w:rPr>
                <w:rFonts w:cs="Arial"/>
              </w:rPr>
              <w:t>Neubau „Kleine Riesen Haus“</w:t>
            </w:r>
            <w:r w:rsidR="006E63FB">
              <w:rPr>
                <w:rFonts w:cs="Arial"/>
              </w:rPr>
              <w:t xml:space="preserve"> (Pflegekompetenzzentrum)</w:t>
            </w:r>
            <w:r>
              <w:rPr>
                <w:rFonts w:cs="Arial"/>
              </w:rPr>
              <w:t>, Kassel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3F12FD" w:rsidRPr="001C55D1" w14:paraId="6B1CEBEE" w14:textId="77777777" w:rsidTr="001B6950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</w:tcPr>
          <w:p w14:paraId="75AF8F64" w14:textId="55F9B86D" w:rsidR="003F12FD" w:rsidRPr="00994746" w:rsidRDefault="00232C3C" w:rsidP="003F12FD">
            <w:pPr>
              <w:rPr>
                <w:rFonts w:cs="Arial"/>
              </w:rPr>
            </w:pPr>
            <w:r>
              <w:rPr>
                <w:rFonts w:cs="Arial"/>
              </w:rPr>
              <w:t>Malerarbeiten</w:t>
            </w:r>
            <w:r w:rsidR="00887A19" w:rsidRPr="00887A19">
              <w:rPr>
                <w:rFonts w:cs="Arial"/>
              </w:rPr>
              <w:t xml:space="preserve"> </w:t>
            </w:r>
            <w:r w:rsidR="00AA3811" w:rsidRPr="00AA3811">
              <w:rPr>
                <w:rFonts w:cs="Arial"/>
              </w:rPr>
              <w:t>(gem. LV)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46DC8E8D" w:rsidR="00063289" w:rsidRPr="00063289" w:rsidRDefault="007A4C49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2C95BDA8" w:rsidR="00063289" w:rsidRPr="003C483F" w:rsidRDefault="00063289" w:rsidP="003C483F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461D1C">
              <w:rPr>
                <w:color w:val="000000" w:themeColor="text1"/>
              </w:rPr>
              <w:t>am</w:t>
            </w:r>
            <w:r w:rsidR="001C3FD6" w:rsidRPr="00461D1C">
              <w:rPr>
                <w:color w:val="000000" w:themeColor="text1"/>
              </w:rPr>
              <w:t xml:space="preserve"> </w:t>
            </w:r>
            <w:r w:rsidR="007A4C49">
              <w:rPr>
                <w:color w:val="000000" w:themeColor="text1"/>
              </w:rPr>
              <w:t>______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proofErr w:type="gramStart"/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</w:t>
            </w:r>
            <w:proofErr w:type="gramEnd"/>
            <w:r w:rsidR="00063289" w:rsidRPr="00063289">
              <w:t xml:space="preserve">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64805203" w:rsidR="00063289" w:rsidRPr="006E6D35" w:rsidRDefault="007A4C49" w:rsidP="003C483F">
            <w:pPr>
              <w:jc w:val="left"/>
            </w:pPr>
            <w:r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BVBAB2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6E6D35" w:rsidRDefault="00063289" w:rsidP="003C483F">
            <w:pPr>
              <w:jc w:val="left"/>
            </w:pPr>
            <w:r w:rsidRPr="006E6D35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6E6D35" w:rsidRDefault="00063289" w:rsidP="003C483F">
            <w:pPr>
              <w:jc w:val="left"/>
            </w:pPr>
            <w:r w:rsidRPr="006E6D35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2E6B1246" w:rsidR="00063289" w:rsidRPr="006E6D35" w:rsidRDefault="007A4C49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29F65A6E" w:rsidR="00063289" w:rsidRPr="006E6D35" w:rsidRDefault="00AA3811" w:rsidP="003C483F">
            <w:pPr>
              <w:tabs>
                <w:tab w:val="left" w:pos="397"/>
                <w:tab w:val="left" w:pos="2835"/>
              </w:tabs>
              <w:jc w:val="left"/>
            </w:pPr>
            <w:r w:rsidRPr="006E6D35">
              <w:rPr>
                <w:color w:val="000000" w:themeColor="text1"/>
              </w:rPr>
              <w:t>a</w:t>
            </w:r>
            <w:r w:rsidR="00063289" w:rsidRPr="006E6D35">
              <w:rPr>
                <w:color w:val="000000" w:themeColor="text1"/>
              </w:rPr>
              <w:t>m</w:t>
            </w:r>
            <w:r w:rsidRPr="006E6D35">
              <w:rPr>
                <w:color w:val="000000" w:themeColor="text1"/>
              </w:rPr>
              <w:t xml:space="preserve"> </w:t>
            </w:r>
            <w:r w:rsidR="007A4C49">
              <w:rPr>
                <w:color w:val="000000" w:themeColor="text1"/>
              </w:rPr>
              <w:t>______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6E6D35" w:rsidRDefault="00082054" w:rsidP="000458BA">
            <w:pPr>
              <w:jc w:val="left"/>
            </w:pPr>
            <w:r w:rsidRPr="006E6D35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E6D35">
              <w:instrText xml:space="preserve"> FORMCHECKBOX </w:instrText>
            </w:r>
            <w:r w:rsidRPr="006E6D35">
              <w:fldChar w:fldCharType="separate"/>
            </w:r>
            <w:r w:rsidRPr="006E6D35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6E6D35" w:rsidRDefault="00082054" w:rsidP="003C483F">
            <w:pPr>
              <w:jc w:val="left"/>
            </w:pPr>
            <w:r w:rsidRPr="006E6D35">
              <w:t>innerhalb vo</w:t>
            </w:r>
            <w:r w:rsidR="001C3FD6" w:rsidRPr="006E6D35">
              <w:t>n</w:t>
            </w:r>
            <w:r w:rsidR="004F6411" w:rsidRPr="006E6D35">
              <w:t xml:space="preserve"> </w:t>
            </w:r>
            <w:r w:rsidR="004F6411" w:rsidRPr="006E6D35">
              <w:rPr>
                <w:color w:val="808080"/>
                <w:u w:val="single"/>
              </w:rPr>
              <w:tab/>
            </w:r>
            <w:r w:rsidR="004F6411" w:rsidRPr="006E6D35">
              <w:rPr>
                <w:color w:val="808080"/>
                <w:u w:val="single"/>
              </w:rPr>
              <w:tab/>
              <w:t xml:space="preserve"> </w:t>
            </w:r>
            <w:r w:rsidRPr="006E6D35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6E6D35" w:rsidRDefault="00082054" w:rsidP="003C483F">
            <w:pPr>
              <w:jc w:val="left"/>
            </w:pPr>
            <w:r w:rsidRPr="006E6D35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E6D35">
              <w:instrText xml:space="preserve"> FORMCHECKBOX </w:instrText>
            </w:r>
            <w:r w:rsidRPr="006E6D35">
              <w:fldChar w:fldCharType="separate"/>
            </w:r>
            <w:r w:rsidRPr="006E6D35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6E6D35" w:rsidRDefault="001C3FD6" w:rsidP="003C483F">
            <w:pPr>
              <w:jc w:val="left"/>
            </w:pPr>
            <w:r w:rsidRPr="006E6D35">
              <w:t xml:space="preserve">in der </w:t>
            </w:r>
            <w:r w:rsidR="004F6411" w:rsidRPr="006E6D35">
              <w:rPr>
                <w:color w:val="808080"/>
                <w:u w:val="single"/>
              </w:rPr>
              <w:tab/>
            </w:r>
            <w:r w:rsidR="004F6411" w:rsidRPr="006E6D35">
              <w:rPr>
                <w:color w:val="808080"/>
                <w:u w:val="single"/>
              </w:rPr>
              <w:tab/>
              <w:t xml:space="preserve"> </w:t>
            </w:r>
            <w:r w:rsidRPr="006E6D35">
              <w:t xml:space="preserve">KW </w:t>
            </w:r>
            <w:r w:rsidR="004F6411" w:rsidRPr="006E6D35">
              <w:rPr>
                <w:color w:val="808080"/>
                <w:u w:val="single"/>
              </w:rPr>
              <w:tab/>
            </w:r>
            <w:proofErr w:type="gramStart"/>
            <w:r w:rsidR="004F6411" w:rsidRPr="006E6D35">
              <w:rPr>
                <w:color w:val="808080"/>
                <w:u w:val="single"/>
              </w:rPr>
              <w:tab/>
              <w:t xml:space="preserve"> </w:t>
            </w:r>
            <w:r w:rsidR="00291B3F" w:rsidRPr="006E6D35">
              <w:rPr>
                <w:color w:val="808080"/>
              </w:rPr>
              <w:t>,</w:t>
            </w:r>
            <w:proofErr w:type="gramEnd"/>
            <w:r w:rsidR="00291B3F" w:rsidRPr="006E6D35">
              <w:rPr>
                <w:color w:val="808080"/>
              </w:rPr>
              <w:t xml:space="preserve"> </w:t>
            </w:r>
            <w:r w:rsidR="00082054" w:rsidRPr="006E6D35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C52D709" w:rsidR="00082054" w:rsidRPr="006E6D35" w:rsidRDefault="007A4C49" w:rsidP="003C483F">
            <w:pPr>
              <w:jc w:val="left"/>
            </w:pPr>
            <w:r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3" w:name="BVBAE2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6E6D35" w:rsidRDefault="00082054" w:rsidP="003C483F">
            <w:pPr>
              <w:jc w:val="left"/>
            </w:pPr>
            <w:r w:rsidRPr="006E6D35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77777777" w:rsidR="00492759" w:rsidRPr="00063289" w:rsidRDefault="00492759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VStrAusFrK2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070D99AD" w:rsidR="00CE5894" w:rsidRPr="001C3FD6" w:rsidRDefault="00AD3902" w:rsidP="003639A0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3639A0">
              <w:tab/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1BF0F71A" w:rsidR="00F26BD7" w:rsidRPr="00063289" w:rsidRDefault="007143B8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219DD274" w:rsidR="00F26BD7" w:rsidRPr="00063289" w:rsidRDefault="00F119CB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</w:t>
            </w:r>
            <w:proofErr w:type="spellStart"/>
            <w:r>
              <w:t>Mängelansprüchebürgschaft</w:t>
            </w:r>
            <w:proofErr w:type="spellEnd"/>
            <w:r>
              <w:t>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287E9497" w14:textId="77777777" w:rsidR="00215D23" w:rsidRDefault="00215D23" w:rsidP="00FB75F4">
            <w:pPr>
              <w:pStyle w:val="berschrift1"/>
            </w:pPr>
            <w:r w:rsidRPr="003C483F">
              <w:lastRenderedPageBreak/>
              <w:t>Weitere Besondere Vertragsbedingungen</w:t>
            </w:r>
          </w:p>
          <w:p w14:paraId="47900A22" w14:textId="77777777" w:rsidR="008270E4" w:rsidRDefault="008270E4" w:rsidP="008270E4"/>
          <w:p w14:paraId="6EBC1A7C" w14:textId="77777777" w:rsidR="008270E4" w:rsidRPr="00ED7D9A" w:rsidRDefault="008270E4" w:rsidP="008270E4">
            <w:pPr>
              <w:tabs>
                <w:tab w:val="left" w:pos="567"/>
              </w:tabs>
              <w:rPr>
                <w:rFonts w:cs="Arial"/>
                <w:b/>
              </w:rPr>
            </w:pPr>
            <w:r w:rsidRPr="00ED7D9A">
              <w:rPr>
                <w:rFonts w:cs="Arial"/>
                <w:b/>
              </w:rPr>
              <w:t>10.</w:t>
            </w:r>
            <w:r w:rsidRPr="00ED7D9A" w:rsidDel="009F36AF">
              <w:rPr>
                <w:rFonts w:cs="Arial"/>
                <w:b/>
              </w:rPr>
              <w:t xml:space="preserve"> </w:t>
            </w:r>
            <w:r w:rsidRPr="00ED7D9A">
              <w:rPr>
                <w:rFonts w:cs="Arial"/>
                <w:b/>
              </w:rPr>
              <w:t xml:space="preserve">1 </w:t>
            </w:r>
            <w:r w:rsidRPr="00ED7D9A">
              <w:rPr>
                <w:rFonts w:cs="Arial"/>
                <w:b/>
              </w:rPr>
              <w:tab/>
              <w:t>Urkalkulation</w:t>
            </w:r>
          </w:p>
          <w:p w14:paraId="4150E994" w14:textId="77777777" w:rsidR="008270E4" w:rsidRPr="00A434F8" w:rsidRDefault="008270E4" w:rsidP="008270E4">
            <w:pPr>
              <w:tabs>
                <w:tab w:val="left" w:pos="567"/>
              </w:tabs>
              <w:rPr>
                <w:rFonts w:cs="Arial"/>
              </w:rPr>
            </w:pPr>
          </w:p>
          <w:p w14:paraId="581DA735" w14:textId="77777777" w:rsidR="008270E4" w:rsidRPr="00A434F8" w:rsidRDefault="008270E4" w:rsidP="008270E4">
            <w:pPr>
              <w:ind w:left="708"/>
              <w:rPr>
                <w:rFonts w:cs="Arial"/>
              </w:rPr>
            </w:pPr>
            <w:r>
              <w:rPr>
                <w:rFonts w:cs="Arial"/>
              </w:rPr>
              <w:t>Die Urkalkulation ist gemäß § 16 HVTG nach gesonderter Aufforderung entweder elektronisch über die Vergabeplattform oder in einem geschlossenen Umschlag einzureichen.</w:t>
            </w:r>
          </w:p>
          <w:p w14:paraId="57E52407" w14:textId="77777777" w:rsidR="008270E4" w:rsidRDefault="008270E4" w:rsidP="008270E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0CA403AD" w14:textId="77777777" w:rsidR="008270E4" w:rsidRPr="00DC4570" w:rsidRDefault="008270E4" w:rsidP="008270E4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  <w:r w:rsidRPr="00DC4570">
              <w:rPr>
                <w:rFonts w:cs="Arial"/>
                <w:b/>
              </w:rPr>
              <w:t>10.</w:t>
            </w:r>
            <w:r w:rsidRPr="00DC4570" w:rsidDel="009F36AF">
              <w:rPr>
                <w:rFonts w:cs="Arial"/>
                <w:b/>
              </w:rPr>
              <w:t xml:space="preserve"> </w:t>
            </w:r>
            <w:r w:rsidRPr="00DC4570">
              <w:rPr>
                <w:rFonts w:cs="Arial"/>
                <w:b/>
              </w:rPr>
              <w:t>3 Verpflichtungserklärung</w:t>
            </w:r>
          </w:p>
          <w:p w14:paraId="0B2DC33E" w14:textId="77777777" w:rsidR="008270E4" w:rsidRDefault="008270E4" w:rsidP="008270E4">
            <w:pPr>
              <w:autoSpaceDE w:val="0"/>
              <w:autoSpaceDN w:val="0"/>
              <w:adjustRightInd w:val="0"/>
              <w:ind w:firstLine="708"/>
              <w:rPr>
                <w:rFonts w:cs="Arial"/>
              </w:rPr>
            </w:pPr>
          </w:p>
          <w:p w14:paraId="75A7C842" w14:textId="77777777" w:rsidR="008270E4" w:rsidRDefault="008270E4" w:rsidP="008270E4">
            <w:pPr>
              <w:autoSpaceDE w:val="0"/>
              <w:autoSpaceDN w:val="0"/>
              <w:adjustRightInd w:val="0"/>
              <w:ind w:firstLine="708"/>
              <w:rPr>
                <w:rFonts w:cs="Arial"/>
              </w:rPr>
            </w:pPr>
            <w:r>
              <w:rPr>
                <w:rFonts w:cs="Arial"/>
              </w:rPr>
              <w:t xml:space="preserve">Die </w:t>
            </w:r>
            <w:r w:rsidRPr="00A434F8">
              <w:rPr>
                <w:rFonts w:cs="Arial"/>
              </w:rPr>
              <w:t>Verpflichtungserklärung zu</w:t>
            </w:r>
            <w:r>
              <w:rPr>
                <w:rFonts w:cs="Arial"/>
              </w:rPr>
              <w:t>r</w:t>
            </w:r>
            <w:r w:rsidRPr="00A434F8">
              <w:rPr>
                <w:rFonts w:cs="Arial"/>
              </w:rPr>
              <w:t xml:space="preserve"> Tariftreue und </w:t>
            </w:r>
            <w:r w:rsidRPr="003762C2">
              <w:rPr>
                <w:rFonts w:cs="Arial"/>
              </w:rPr>
              <w:t>Mindestentgelt</w:t>
            </w:r>
            <w:r w:rsidRPr="00A434F8">
              <w:rPr>
                <w:rFonts w:cs="Arial"/>
              </w:rPr>
              <w:t xml:space="preserve"> wird</w:t>
            </w:r>
            <w:r w:rsidRPr="007E3F49">
              <w:rPr>
                <w:rFonts w:cs="Arial"/>
              </w:rPr>
              <w:t xml:space="preserve"> Vertragsbestandteil.</w:t>
            </w:r>
          </w:p>
          <w:p w14:paraId="4F197876" w14:textId="77777777" w:rsidR="008270E4" w:rsidRDefault="008270E4" w:rsidP="008270E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1F2F2222" w14:textId="77777777" w:rsidR="008270E4" w:rsidRPr="00DC4570" w:rsidRDefault="008270E4" w:rsidP="008270E4">
            <w:pPr>
              <w:autoSpaceDE w:val="0"/>
              <w:autoSpaceDN w:val="0"/>
              <w:adjustRightInd w:val="0"/>
              <w:ind w:left="709" w:hanging="709"/>
              <w:rPr>
                <w:rFonts w:cs="Arial"/>
                <w:b/>
              </w:rPr>
            </w:pPr>
            <w:r w:rsidRPr="00DC4570">
              <w:rPr>
                <w:rFonts w:cs="Arial"/>
                <w:b/>
              </w:rPr>
              <w:t>10.</w:t>
            </w:r>
            <w:r w:rsidRPr="00DC4570" w:rsidDel="009F36AF">
              <w:rPr>
                <w:rFonts w:cs="Arial"/>
                <w:b/>
              </w:rPr>
              <w:t xml:space="preserve"> </w:t>
            </w:r>
            <w:r w:rsidRPr="00DC4570">
              <w:rPr>
                <w:rFonts w:cs="Arial"/>
                <w:b/>
              </w:rPr>
              <w:t>4 Nachweise und Kontrollen</w:t>
            </w:r>
          </w:p>
          <w:p w14:paraId="6E3D2EF7" w14:textId="77777777" w:rsidR="008270E4" w:rsidRDefault="008270E4" w:rsidP="008270E4">
            <w:pPr>
              <w:autoSpaceDE w:val="0"/>
              <w:autoSpaceDN w:val="0"/>
              <w:adjustRightInd w:val="0"/>
              <w:ind w:left="709" w:hanging="709"/>
              <w:rPr>
                <w:rFonts w:cs="Arial"/>
              </w:rPr>
            </w:pPr>
          </w:p>
          <w:p w14:paraId="3C3FB7E9" w14:textId="77777777" w:rsidR="008270E4" w:rsidRDefault="008270E4" w:rsidP="008270E4">
            <w:pPr>
              <w:autoSpaceDE w:val="0"/>
              <w:autoSpaceDN w:val="0"/>
              <w:adjustRightInd w:val="0"/>
              <w:ind w:left="709" w:hanging="1"/>
              <w:rPr>
                <w:rFonts w:cs="Arial"/>
              </w:rPr>
            </w:pPr>
            <w:r w:rsidRPr="003945A3">
              <w:rPr>
                <w:rFonts w:cs="Arial"/>
              </w:rPr>
              <w:t xml:space="preserve">Ich/wir verpflichte/n mich/uns dem Auftraggeber/Besteller ein Auskunfts- und Prüfungsrecht nach § </w:t>
            </w:r>
            <w:r>
              <w:rPr>
                <w:rFonts w:cs="Arial"/>
              </w:rPr>
              <w:t>7</w:t>
            </w:r>
            <w:r w:rsidRPr="003945A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Abs. 1 </w:t>
            </w:r>
            <w:r w:rsidRPr="003945A3">
              <w:rPr>
                <w:rFonts w:cs="Arial"/>
              </w:rPr>
              <w:t>HVTG einzuräumen. Ich/wir verpflichte/n mich/uns darüber hinaus, meine/unsere Nachunternehmen/Verleihunternehmen vertraglich zu verpflichten, dem Auftraggeber/Besteller dieses Auskunfts- und Prüfungsrecht</w:t>
            </w:r>
            <w:r>
              <w:rPr>
                <w:rFonts w:cs="Arial"/>
              </w:rPr>
              <w:t xml:space="preserve"> ebenfalls</w:t>
            </w:r>
            <w:r w:rsidRPr="003945A3">
              <w:rPr>
                <w:rFonts w:cs="Arial"/>
              </w:rPr>
              <w:t xml:space="preserve"> zu gewähren und die vertragliche Verpflichtung zur Gewährung des Auskunfts- und Prüfungsrechts auf alle weiteren Nachunternehmen/Verleihunternehmen zu übertragen.</w:t>
            </w:r>
            <w:r w:rsidRPr="003C6DFE">
              <w:rPr>
                <w:rFonts w:cs="Arial"/>
              </w:rPr>
              <w:t xml:space="preserve"> </w:t>
            </w:r>
          </w:p>
          <w:p w14:paraId="737F3AFC" w14:textId="77777777" w:rsidR="008270E4" w:rsidRDefault="008270E4" w:rsidP="008270E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14:paraId="1212D12C" w14:textId="14F3A417" w:rsidR="008270E4" w:rsidRPr="008270E4" w:rsidRDefault="008270E4" w:rsidP="008270E4">
            <w:pPr>
              <w:autoSpaceDE w:val="0"/>
              <w:autoSpaceDN w:val="0"/>
              <w:adjustRightInd w:val="0"/>
              <w:rPr>
                <w:b/>
              </w:rPr>
            </w:pPr>
            <w:r w:rsidRPr="008270E4">
              <w:rPr>
                <w:b/>
              </w:rPr>
              <w:t>10. 5</w:t>
            </w:r>
            <w:r w:rsidR="006956B5">
              <w:rPr>
                <w:b/>
              </w:rPr>
              <w:t xml:space="preserve"> frei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DACC9" w14:textId="77777777" w:rsidR="00472EA6" w:rsidRDefault="00472EA6">
      <w:r>
        <w:separator/>
      </w:r>
    </w:p>
    <w:p w14:paraId="2A6A8B0A" w14:textId="77777777" w:rsidR="00472EA6" w:rsidRDefault="00472EA6"/>
    <w:p w14:paraId="5464C750" w14:textId="77777777" w:rsidR="00472EA6" w:rsidRDefault="00472EA6"/>
    <w:p w14:paraId="393F293F" w14:textId="77777777" w:rsidR="00472EA6" w:rsidRDefault="00472EA6"/>
  </w:endnote>
  <w:endnote w:type="continuationSeparator" w:id="0">
    <w:p w14:paraId="69BB3F87" w14:textId="77777777" w:rsidR="00472EA6" w:rsidRDefault="00472EA6">
      <w:r>
        <w:continuationSeparator/>
      </w:r>
    </w:p>
    <w:p w14:paraId="4F8110FB" w14:textId="77777777" w:rsidR="00472EA6" w:rsidRDefault="00472EA6"/>
    <w:p w14:paraId="25755F74" w14:textId="77777777" w:rsidR="00472EA6" w:rsidRDefault="00472EA6"/>
    <w:p w14:paraId="22DB98B2" w14:textId="77777777" w:rsidR="00472EA6" w:rsidRDefault="00472EA6"/>
  </w:endnote>
  <w:endnote w:type="continuationNotice" w:id="1">
    <w:p w14:paraId="361470D2" w14:textId="77777777" w:rsidR="00472EA6" w:rsidRDefault="00472EA6"/>
    <w:p w14:paraId="4938F6E3" w14:textId="77777777" w:rsidR="00472EA6" w:rsidRDefault="00472E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D0228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77777777" w:rsidR="00ED0228" w:rsidRPr="00D6072E" w:rsidRDefault="00ED0228" w:rsidP="00ED0228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tbl>
          <w:tblPr>
            <w:tblW w:w="9720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728"/>
            <w:gridCol w:w="8992"/>
          </w:tblGrid>
          <w:tr w:rsidR="00ED0228" w:rsidRPr="001A507F" w14:paraId="11353BA2" w14:textId="77777777" w:rsidTr="00BF0C96">
            <w:trPr>
              <w:cantSplit/>
              <w:trHeight w:hRule="exact" w:val="397"/>
            </w:trPr>
            <w:tc>
              <w:tcPr>
                <w:tcW w:w="609" w:type="dxa"/>
                <w:vAlign w:val="center"/>
              </w:tcPr>
              <w:p w14:paraId="29AD703F" w14:textId="77777777" w:rsidR="00ED0228" w:rsidRPr="001A507F" w:rsidRDefault="00ED0228" w:rsidP="00ED0228">
                <w:pPr>
                  <w:jc w:val="center"/>
                  <w:rPr>
                    <w:b/>
                    <w:sz w:val="16"/>
                    <w:szCs w:val="16"/>
                  </w:rPr>
                </w:pPr>
                <w:r w:rsidRPr="001A507F">
                  <w:rPr>
                    <w:noProof/>
                  </w:rPr>
                  <w:drawing>
                    <wp:inline distT="0" distB="0" distL="0" distR="0" wp14:anchorId="423D62BC" wp14:editId="48019891">
                      <wp:extent cx="278765" cy="361666"/>
                      <wp:effectExtent l="0" t="0" r="6985" b="635"/>
                      <wp:docPr id="5" name="Grafik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9307" cy="36236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524" w:type="dxa"/>
                <w:vAlign w:val="center"/>
              </w:tcPr>
              <w:p w14:paraId="7DB7DA0E" w14:textId="77777777" w:rsidR="00ED0228" w:rsidRPr="001A507F" w:rsidRDefault="00ED0228" w:rsidP="00ED0228">
                <w:pPr>
                  <w:tabs>
                    <w:tab w:val="left" w:pos="72"/>
                  </w:tabs>
                  <w:rPr>
                    <w:rFonts w:cs="Arial"/>
                    <w:b/>
                    <w:sz w:val="16"/>
                    <w:szCs w:val="16"/>
                  </w:rPr>
                </w:pPr>
                <w:r w:rsidRPr="001A507F">
                  <w:rPr>
                    <w:rFonts w:cs="Arial"/>
                    <w:b/>
                    <w:sz w:val="16"/>
                    <w:szCs w:val="16"/>
                  </w:rPr>
                  <w:tab/>
                  <w:t>VHB - Hessen - Ausgabe 2017 – Stand 2020</w:t>
                </w:r>
              </w:p>
            </w:tc>
          </w:tr>
        </w:tbl>
        <w:p w14:paraId="34FEA9C6" w14:textId="6F3035C9" w:rsidR="00ED0228" w:rsidRPr="00D6072E" w:rsidRDefault="00ED0228" w:rsidP="00ED0228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8C3CE86" w14:textId="0046DD74" w:rsidR="00ED0228" w:rsidRPr="00D6072E" w:rsidRDefault="00ED0228" w:rsidP="00ED0228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7AD6C0FE" w14:textId="25233628" w:rsidR="00ED0228" w:rsidRPr="00D6072E" w:rsidRDefault="00ED0228" w:rsidP="00ED0228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68286" w14:textId="77777777" w:rsidR="00ED0228" w:rsidRDefault="00ED02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B0DB8" w14:textId="77777777" w:rsidR="00472EA6" w:rsidRDefault="00472EA6">
      <w:r>
        <w:separator/>
      </w:r>
    </w:p>
    <w:p w14:paraId="68DA2887" w14:textId="77777777" w:rsidR="00472EA6" w:rsidRDefault="00472EA6"/>
    <w:p w14:paraId="1451B756" w14:textId="77777777" w:rsidR="00472EA6" w:rsidRDefault="00472EA6"/>
    <w:p w14:paraId="1DF30E20" w14:textId="77777777" w:rsidR="00472EA6" w:rsidRDefault="00472EA6"/>
  </w:footnote>
  <w:footnote w:type="continuationSeparator" w:id="0">
    <w:p w14:paraId="70D67397" w14:textId="77777777" w:rsidR="00472EA6" w:rsidRDefault="00472EA6">
      <w:r>
        <w:continuationSeparator/>
      </w:r>
    </w:p>
    <w:p w14:paraId="6E1D4A75" w14:textId="77777777" w:rsidR="00472EA6" w:rsidRDefault="00472EA6"/>
    <w:p w14:paraId="74BE6C34" w14:textId="77777777" w:rsidR="00472EA6" w:rsidRDefault="00472EA6"/>
    <w:p w14:paraId="4849F0EA" w14:textId="77777777" w:rsidR="00472EA6" w:rsidRDefault="00472EA6"/>
  </w:footnote>
  <w:footnote w:type="continuationNotice" w:id="1">
    <w:p w14:paraId="00B146F5" w14:textId="77777777" w:rsidR="00472EA6" w:rsidRDefault="00472EA6"/>
    <w:p w14:paraId="2BFBCCF1" w14:textId="77777777" w:rsidR="00472EA6" w:rsidRDefault="00472E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061C7E0E" w:rsidR="00A2746F" w:rsidRDefault="00A2746F" w:rsidP="00046C8E">
    <w:pPr>
      <w:pStyle w:val="Kopfzeile"/>
    </w:pPr>
    <w:r>
      <w:t>214</w:t>
    </w:r>
    <w:r w:rsidR="008270E4">
      <w:t>-Hessen</w:t>
    </w:r>
  </w:p>
  <w:p w14:paraId="7261A9EB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BABF0" w14:textId="77777777" w:rsidR="00ED0228" w:rsidRDefault="00ED02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16896174">
    <w:abstractNumId w:val="1"/>
  </w:num>
  <w:num w:numId="2" w16cid:durableId="876088225">
    <w:abstractNumId w:val="6"/>
  </w:num>
  <w:num w:numId="3" w16cid:durableId="1217205761">
    <w:abstractNumId w:val="9"/>
  </w:num>
  <w:num w:numId="4" w16cid:durableId="1981382176">
    <w:abstractNumId w:val="18"/>
  </w:num>
  <w:num w:numId="5" w16cid:durableId="1707633540">
    <w:abstractNumId w:val="11"/>
  </w:num>
  <w:num w:numId="6" w16cid:durableId="866213293">
    <w:abstractNumId w:val="3"/>
  </w:num>
  <w:num w:numId="7" w16cid:durableId="2071221268">
    <w:abstractNumId w:val="14"/>
  </w:num>
  <w:num w:numId="8" w16cid:durableId="730353346">
    <w:abstractNumId w:val="10"/>
  </w:num>
  <w:num w:numId="9" w16cid:durableId="68697996">
    <w:abstractNumId w:val="17"/>
  </w:num>
  <w:num w:numId="10" w16cid:durableId="176503114">
    <w:abstractNumId w:val="5"/>
  </w:num>
  <w:num w:numId="11" w16cid:durableId="642125058">
    <w:abstractNumId w:val="13"/>
  </w:num>
  <w:num w:numId="12" w16cid:durableId="1244418155">
    <w:abstractNumId w:val="13"/>
  </w:num>
  <w:num w:numId="13" w16cid:durableId="1093360919">
    <w:abstractNumId w:val="13"/>
  </w:num>
  <w:num w:numId="14" w16cid:durableId="664474397">
    <w:abstractNumId w:val="13"/>
  </w:num>
  <w:num w:numId="15" w16cid:durableId="2129160961">
    <w:abstractNumId w:val="13"/>
  </w:num>
  <w:num w:numId="16" w16cid:durableId="529337900">
    <w:abstractNumId w:val="2"/>
  </w:num>
  <w:num w:numId="17" w16cid:durableId="534194107">
    <w:abstractNumId w:val="2"/>
  </w:num>
  <w:num w:numId="18" w16cid:durableId="1769306514">
    <w:abstractNumId w:val="16"/>
  </w:num>
  <w:num w:numId="19" w16cid:durableId="1428191083">
    <w:abstractNumId w:val="15"/>
  </w:num>
  <w:num w:numId="20" w16cid:durableId="2085256119">
    <w:abstractNumId w:val="12"/>
  </w:num>
  <w:num w:numId="21" w16cid:durableId="108286690">
    <w:abstractNumId w:val="7"/>
  </w:num>
  <w:num w:numId="22" w16cid:durableId="511188544">
    <w:abstractNumId w:val="0"/>
  </w:num>
  <w:num w:numId="23" w16cid:durableId="1117600982">
    <w:abstractNumId w:val="8"/>
  </w:num>
  <w:num w:numId="24" w16cid:durableId="1274168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4868"/>
    <w:rsid w:val="0000737B"/>
    <w:rsid w:val="000114D3"/>
    <w:rsid w:val="00020030"/>
    <w:rsid w:val="0002059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3A20"/>
    <w:rsid w:val="000B4ED7"/>
    <w:rsid w:val="000D106F"/>
    <w:rsid w:val="000D2978"/>
    <w:rsid w:val="000D4E1D"/>
    <w:rsid w:val="000E2D2B"/>
    <w:rsid w:val="000F4670"/>
    <w:rsid w:val="000F6AC9"/>
    <w:rsid w:val="001004EB"/>
    <w:rsid w:val="001028D9"/>
    <w:rsid w:val="00102F20"/>
    <w:rsid w:val="00106076"/>
    <w:rsid w:val="00106150"/>
    <w:rsid w:val="0011365B"/>
    <w:rsid w:val="00117868"/>
    <w:rsid w:val="00122AC5"/>
    <w:rsid w:val="00127C79"/>
    <w:rsid w:val="00134A47"/>
    <w:rsid w:val="00136E34"/>
    <w:rsid w:val="001426F7"/>
    <w:rsid w:val="00142E92"/>
    <w:rsid w:val="00146153"/>
    <w:rsid w:val="00147D49"/>
    <w:rsid w:val="001623CB"/>
    <w:rsid w:val="001A1EEE"/>
    <w:rsid w:val="001A6205"/>
    <w:rsid w:val="001B110F"/>
    <w:rsid w:val="001B63D1"/>
    <w:rsid w:val="001B705C"/>
    <w:rsid w:val="001C10D5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0014"/>
    <w:rsid w:val="001F47CC"/>
    <w:rsid w:val="00204C49"/>
    <w:rsid w:val="00205C87"/>
    <w:rsid w:val="00212F66"/>
    <w:rsid w:val="00215D23"/>
    <w:rsid w:val="00217403"/>
    <w:rsid w:val="00232C3C"/>
    <w:rsid w:val="00235561"/>
    <w:rsid w:val="00237FE3"/>
    <w:rsid w:val="002517FD"/>
    <w:rsid w:val="0025677C"/>
    <w:rsid w:val="00257739"/>
    <w:rsid w:val="00263542"/>
    <w:rsid w:val="00265E91"/>
    <w:rsid w:val="002748DF"/>
    <w:rsid w:val="00287A2D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5858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3BC8"/>
    <w:rsid w:val="003C483F"/>
    <w:rsid w:val="003D24FC"/>
    <w:rsid w:val="003D3E99"/>
    <w:rsid w:val="003E2CD4"/>
    <w:rsid w:val="003E4381"/>
    <w:rsid w:val="003E52AD"/>
    <w:rsid w:val="003E5E6B"/>
    <w:rsid w:val="003E6BFA"/>
    <w:rsid w:val="003F12FD"/>
    <w:rsid w:val="003F1A7A"/>
    <w:rsid w:val="003F2B71"/>
    <w:rsid w:val="00401A20"/>
    <w:rsid w:val="0040269D"/>
    <w:rsid w:val="00402A1B"/>
    <w:rsid w:val="00415E02"/>
    <w:rsid w:val="0042042D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61D1C"/>
    <w:rsid w:val="0047055A"/>
    <w:rsid w:val="00471174"/>
    <w:rsid w:val="00472EA6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001E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956B5"/>
    <w:rsid w:val="006A4995"/>
    <w:rsid w:val="006A5AED"/>
    <w:rsid w:val="006A66F3"/>
    <w:rsid w:val="006B7CF1"/>
    <w:rsid w:val="006C777F"/>
    <w:rsid w:val="006D70A3"/>
    <w:rsid w:val="006E225F"/>
    <w:rsid w:val="006E63FB"/>
    <w:rsid w:val="006E6799"/>
    <w:rsid w:val="006E6D35"/>
    <w:rsid w:val="006E6E80"/>
    <w:rsid w:val="006F0058"/>
    <w:rsid w:val="006F43C3"/>
    <w:rsid w:val="006F60A9"/>
    <w:rsid w:val="00705C3B"/>
    <w:rsid w:val="007143B8"/>
    <w:rsid w:val="0071757E"/>
    <w:rsid w:val="00724CA7"/>
    <w:rsid w:val="00726701"/>
    <w:rsid w:val="00734240"/>
    <w:rsid w:val="00734EDE"/>
    <w:rsid w:val="00746D56"/>
    <w:rsid w:val="007573CB"/>
    <w:rsid w:val="007633C2"/>
    <w:rsid w:val="00773CE4"/>
    <w:rsid w:val="00776817"/>
    <w:rsid w:val="0078194F"/>
    <w:rsid w:val="00782E76"/>
    <w:rsid w:val="00783099"/>
    <w:rsid w:val="0078695C"/>
    <w:rsid w:val="0079565D"/>
    <w:rsid w:val="007A2719"/>
    <w:rsid w:val="007A4C49"/>
    <w:rsid w:val="007A6151"/>
    <w:rsid w:val="007B2F84"/>
    <w:rsid w:val="007E61DB"/>
    <w:rsid w:val="007F6C58"/>
    <w:rsid w:val="008046C7"/>
    <w:rsid w:val="00805C8A"/>
    <w:rsid w:val="0081723D"/>
    <w:rsid w:val="00821428"/>
    <w:rsid w:val="00826A99"/>
    <w:rsid w:val="008270E4"/>
    <w:rsid w:val="00833398"/>
    <w:rsid w:val="008352C1"/>
    <w:rsid w:val="0085294A"/>
    <w:rsid w:val="00853EC4"/>
    <w:rsid w:val="00855915"/>
    <w:rsid w:val="00857D6D"/>
    <w:rsid w:val="008628C4"/>
    <w:rsid w:val="0087000B"/>
    <w:rsid w:val="00887A19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14F51"/>
    <w:rsid w:val="009230CA"/>
    <w:rsid w:val="0093282F"/>
    <w:rsid w:val="00932F44"/>
    <w:rsid w:val="00951643"/>
    <w:rsid w:val="0095730F"/>
    <w:rsid w:val="00962412"/>
    <w:rsid w:val="00970336"/>
    <w:rsid w:val="0097166A"/>
    <w:rsid w:val="00972E4F"/>
    <w:rsid w:val="009769C9"/>
    <w:rsid w:val="0099126C"/>
    <w:rsid w:val="009916F5"/>
    <w:rsid w:val="00994746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A381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AE6FA4"/>
    <w:rsid w:val="00AF2F7F"/>
    <w:rsid w:val="00AF733F"/>
    <w:rsid w:val="00B003C3"/>
    <w:rsid w:val="00B00B04"/>
    <w:rsid w:val="00B0151D"/>
    <w:rsid w:val="00B04FA7"/>
    <w:rsid w:val="00B10B64"/>
    <w:rsid w:val="00B13784"/>
    <w:rsid w:val="00B14EF0"/>
    <w:rsid w:val="00B1594C"/>
    <w:rsid w:val="00B225FD"/>
    <w:rsid w:val="00B23558"/>
    <w:rsid w:val="00B23C01"/>
    <w:rsid w:val="00B23E75"/>
    <w:rsid w:val="00B36AE5"/>
    <w:rsid w:val="00B40909"/>
    <w:rsid w:val="00B434E5"/>
    <w:rsid w:val="00B44191"/>
    <w:rsid w:val="00B52662"/>
    <w:rsid w:val="00B61D2B"/>
    <w:rsid w:val="00B63A3B"/>
    <w:rsid w:val="00B71216"/>
    <w:rsid w:val="00B75699"/>
    <w:rsid w:val="00B75D61"/>
    <w:rsid w:val="00B801C7"/>
    <w:rsid w:val="00B96ADB"/>
    <w:rsid w:val="00B974F7"/>
    <w:rsid w:val="00BA27EF"/>
    <w:rsid w:val="00BA5E42"/>
    <w:rsid w:val="00BA6FCC"/>
    <w:rsid w:val="00BB03B6"/>
    <w:rsid w:val="00BB5AF2"/>
    <w:rsid w:val="00BC1653"/>
    <w:rsid w:val="00BD3259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37C54"/>
    <w:rsid w:val="00C50590"/>
    <w:rsid w:val="00C61C57"/>
    <w:rsid w:val="00C7526D"/>
    <w:rsid w:val="00C7551B"/>
    <w:rsid w:val="00C764C5"/>
    <w:rsid w:val="00C85EB8"/>
    <w:rsid w:val="00C96E57"/>
    <w:rsid w:val="00C97458"/>
    <w:rsid w:val="00CB2B92"/>
    <w:rsid w:val="00CC34FE"/>
    <w:rsid w:val="00CD3418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5025"/>
    <w:rsid w:val="00DE067F"/>
    <w:rsid w:val="00DE2F64"/>
    <w:rsid w:val="00DE420C"/>
    <w:rsid w:val="00DE59D6"/>
    <w:rsid w:val="00DE5BD9"/>
    <w:rsid w:val="00E006C4"/>
    <w:rsid w:val="00E02FAA"/>
    <w:rsid w:val="00E0794B"/>
    <w:rsid w:val="00E105BE"/>
    <w:rsid w:val="00E1197E"/>
    <w:rsid w:val="00E11B77"/>
    <w:rsid w:val="00E2154D"/>
    <w:rsid w:val="00E25635"/>
    <w:rsid w:val="00E322E9"/>
    <w:rsid w:val="00E50AED"/>
    <w:rsid w:val="00E578EB"/>
    <w:rsid w:val="00E6087B"/>
    <w:rsid w:val="00E801BA"/>
    <w:rsid w:val="00E83B0B"/>
    <w:rsid w:val="00E85EBB"/>
    <w:rsid w:val="00E9268B"/>
    <w:rsid w:val="00EA10EB"/>
    <w:rsid w:val="00EA328B"/>
    <w:rsid w:val="00EA32CD"/>
    <w:rsid w:val="00EB17F0"/>
    <w:rsid w:val="00EB20B9"/>
    <w:rsid w:val="00EB3BDC"/>
    <w:rsid w:val="00EB5E02"/>
    <w:rsid w:val="00EC7AED"/>
    <w:rsid w:val="00ED0228"/>
    <w:rsid w:val="00EE0F4D"/>
    <w:rsid w:val="00EF0A38"/>
    <w:rsid w:val="00EF1112"/>
    <w:rsid w:val="00F00F5C"/>
    <w:rsid w:val="00F02F81"/>
    <w:rsid w:val="00F0636C"/>
    <w:rsid w:val="00F119CB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042"/>
    <w:rsid w:val="00F8350E"/>
    <w:rsid w:val="00F83786"/>
    <w:rsid w:val="00F92CF7"/>
    <w:rsid w:val="00F96FCE"/>
    <w:rsid w:val="00F973C0"/>
    <w:rsid w:val="00FA0151"/>
    <w:rsid w:val="00FB37F2"/>
    <w:rsid w:val="00FB38F3"/>
    <w:rsid w:val="00FB75F4"/>
    <w:rsid w:val="00FC0982"/>
    <w:rsid w:val="00FC1057"/>
    <w:rsid w:val="00FD49AF"/>
    <w:rsid w:val="00FE5FC4"/>
    <w:rsid w:val="00FF2337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3579ADB9-31EB-45D6-8559-4513DCCE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</w:style>
  <w:style w:type="character" w:customStyle="1" w:styleId="KommentartextZchn">
    <w:name w:val="Kommentartext Zchn"/>
    <w:link w:val="Kommentartext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47E74EA5634A45BB35D4D50502E972" ma:contentTypeVersion="18" ma:contentTypeDescription="Ein neues Dokument erstellen." ma:contentTypeScope="" ma:versionID="0053cafe7cff066a9ca415b09904fa4f">
  <xsd:schema xmlns:xsd="http://www.w3.org/2001/XMLSchema" xmlns:xs="http://www.w3.org/2001/XMLSchema" xmlns:p="http://schemas.microsoft.com/office/2006/metadata/properties" xmlns:ns1="http://schemas.microsoft.com/sharepoint/v3" xmlns:ns2="c66ac52d-d5af-406d-858f-72bee39f99f3" xmlns:ns3="4c2af306-9445-45ca-b07b-86b6685b1e04" targetNamespace="http://schemas.microsoft.com/office/2006/metadata/properties" ma:root="true" ma:fieldsID="7661e814742049a60b0d684e4af8827c" ns1:_="" ns2:_="" ns3:_="">
    <xsd:import namespace="http://schemas.microsoft.com/sharepoint/v3"/>
    <xsd:import namespace="c66ac52d-d5af-406d-858f-72bee39f99f3"/>
    <xsd:import namespace="4c2af306-9445-45ca-b07b-86b6685b1e0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c52d-d5af-406d-858f-72bee39f99f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d6114935-f9e4-482a-ab84-5c712b0432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f306-9445-45ca-b07b-86b6685b1e0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42c76d9-3e2d-4341-9df9-eb95fb7c404f}" ma:internalName="TaxCatchAll" ma:showField="CatchAllData" ma:web="4c2af306-9445-45ca-b07b-86b6685b1e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2af306-9445-45ca-b07b-86b6685b1e04" xsi:nil="true"/>
    <lcf76f155ced4ddcb4097134ff3c332f xmlns="c66ac52d-d5af-406d-858f-72bee39f99f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BE92B87-D6EB-483D-84A0-F6931E7886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299C1B-A31C-4253-96D0-F0126492E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6ac52d-d5af-406d-858f-72bee39f99f3"/>
    <ds:schemaRef ds:uri="4c2af306-9445-45ca-b07b-86b6685b1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9357A2-B013-4F73-8A78-130BC90B8C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846D0E-109A-45B1-A19B-4D80412A30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544757-F308-4A82-B1E4-6903001779A6}">
  <ds:schemaRefs>
    <ds:schemaRef ds:uri="http://schemas.microsoft.com/office/2006/metadata/properties"/>
    <ds:schemaRef ds:uri="http://schemas.microsoft.com/office/infopath/2007/PartnerControls"/>
    <ds:schemaRef ds:uri="4c2af306-9445-45ca-b07b-86b6685b1e04"/>
    <ds:schemaRef ds:uri="c66ac52d-d5af-406d-858f-72bee39f99f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679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Jonas Stäbler-Lorenz</cp:lastModifiedBy>
  <cp:revision>34</cp:revision>
  <cp:lastPrinted>2013-07-26T08:22:00Z</cp:lastPrinted>
  <dcterms:created xsi:type="dcterms:W3CDTF">2021-10-12T12:50:00Z</dcterms:created>
  <dcterms:modified xsi:type="dcterms:W3CDTF">2026-05-06T09:08:00Z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0x0101006447E74EA5634A45BB35D4D50502E972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2025-01-06T14:18:23Z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16392931-02e6-45ef-b5f3-8cc6d6e20824</vt:lpwstr>
  </property>
  <property fmtid="{D5CDD505-2E9C-101B-9397-08002B2CF9AE}" pid="8" name="MSIP_Label_defa4170-0d19-0005-0004-bc88714345d2_ActionId">
    <vt:lpwstr>5910644f-5911-4bdb-88d1-8a191b970c71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