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B57161E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83D0900" w14:textId="77777777" w:rsidR="009870D8" w:rsidRDefault="00DF16D5" w:rsidP="00DF16D5">
            <w:pPr>
              <w:jc w:val="left"/>
            </w:pPr>
            <w:r>
              <w:t>SozialGestaltung GmbH</w:t>
            </w:r>
          </w:p>
          <w:p w14:paraId="4D09CD89" w14:textId="5C2069FB" w:rsidR="00C31C82" w:rsidRPr="00DF16D5" w:rsidRDefault="009870D8" w:rsidP="00DF16D5">
            <w:pPr>
              <w:jc w:val="left"/>
            </w:pPr>
            <w:r>
              <w:t>Vergabestelle</w:t>
            </w:r>
            <w:r w:rsidR="00DF16D5">
              <w:br/>
            </w:r>
            <w:proofErr w:type="spellStart"/>
            <w:r w:rsidR="00DF16D5">
              <w:t>Wörthstraße</w:t>
            </w:r>
            <w:proofErr w:type="spellEnd"/>
            <w:r w:rsidR="00DF16D5">
              <w:t xml:space="preserve"> 15-17</w:t>
            </w:r>
            <w:r w:rsidR="00DF16D5">
              <w:br/>
              <w:t>50668 Köln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A8627E9" w:rsidR="000D2F1B" w:rsidRPr="008F6547" w:rsidRDefault="001C21D0" w:rsidP="00940F19">
            <w:r w:rsidRPr="00631E12">
              <w:rPr>
                <w:rFonts w:cs="Arial"/>
              </w:rPr>
              <w:t>2023-028-</w:t>
            </w:r>
            <w:r w:rsidR="002C194F">
              <w:rPr>
                <w:rFonts w:cs="Arial"/>
              </w:rPr>
              <w:t>280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56FB4492" w:rsidR="000D2F1B" w:rsidRPr="008F6547" w:rsidRDefault="00576C44" w:rsidP="00940F19">
            <w:r>
              <w:rPr>
                <w:rFonts w:cs="Arial"/>
              </w:rPr>
              <w:t>Neubau „Kleine Riesen Haus“</w:t>
            </w:r>
            <w:r w:rsidR="00A317F2">
              <w:rPr>
                <w:rFonts w:cs="Arial"/>
              </w:rPr>
              <w:t xml:space="preserve"> (Pflegekompetenzzentrum)</w:t>
            </w:r>
            <w:r>
              <w:rPr>
                <w:rFonts w:cs="Arial"/>
              </w:rPr>
              <w:t>, Kassel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F31511" w:rsidRPr="008F6547" w14:paraId="4D05B3D3" w14:textId="77777777" w:rsidTr="00F24498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E1C060F" w:rsidR="00F31511" w:rsidRPr="008F6547" w:rsidRDefault="001C21D0" w:rsidP="00F31511">
            <w:r w:rsidRPr="00631E12">
              <w:rPr>
                <w:rFonts w:cs="Arial"/>
              </w:rPr>
              <w:t>2023-028-</w:t>
            </w:r>
            <w:r w:rsidR="002C194F">
              <w:rPr>
                <w:rFonts w:cs="Arial"/>
              </w:rPr>
              <w:t>280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</w:tcPr>
          <w:p w14:paraId="05594701" w14:textId="79DDD8C1" w:rsidR="00F31511" w:rsidRPr="003F1AD9" w:rsidRDefault="002C194F" w:rsidP="00F31511">
            <w:pPr>
              <w:rPr>
                <w:rFonts w:cs="Arial"/>
              </w:rPr>
            </w:pPr>
            <w:r>
              <w:rPr>
                <w:rFonts w:cs="Arial"/>
              </w:rPr>
              <w:t>Malerarbeiten</w:t>
            </w:r>
            <w:r w:rsidR="001E5412" w:rsidRPr="001E5412">
              <w:rPr>
                <w:rFonts w:cs="Arial"/>
              </w:rPr>
              <w:t xml:space="preserve"> </w:t>
            </w:r>
            <w:r w:rsidR="00AE621C" w:rsidRPr="00AE621C">
              <w:rPr>
                <w:rFonts w:cs="Arial"/>
              </w:rPr>
              <w:t>(gem. LV)</w:t>
            </w:r>
          </w:p>
        </w:tc>
      </w:tr>
      <w:tr w:rsidR="00F31511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F31511" w:rsidRPr="008F6547" w:rsidRDefault="00F31511" w:rsidP="00F31511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F31511" w:rsidRPr="008F6547" w:rsidRDefault="00F31511" w:rsidP="00F31511"/>
        </w:tc>
      </w:tr>
      <w:tr w:rsidR="00F31511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F31511" w:rsidRPr="00597968" w:rsidRDefault="00F31511" w:rsidP="00F31511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F31511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F31511" w:rsidRPr="00126ACC" w:rsidRDefault="00F31511" w:rsidP="00F31511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F31511" w:rsidRPr="00597968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7777777" w:rsidR="00F31511" w:rsidRPr="00597968" w:rsidRDefault="00F31511" w:rsidP="00F31511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F31511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F31511" w:rsidRPr="00597968" w:rsidRDefault="00F31511" w:rsidP="00F31511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F31511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F31511" w:rsidRPr="00D425A1" w:rsidRDefault="00F31511" w:rsidP="00F31511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F31511" w:rsidRPr="00597968" w:rsidRDefault="00F31511" w:rsidP="00F31511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F31511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53A27538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F31511" w:rsidRPr="00D425A1" w:rsidRDefault="00F31511" w:rsidP="00F31511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F31511" w:rsidRPr="00597968" w:rsidRDefault="00F31511" w:rsidP="00F31511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F31511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33676759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F31511" w:rsidRPr="00D425A1" w:rsidRDefault="00F31511" w:rsidP="00F31511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F31511" w:rsidRPr="00597968" w:rsidRDefault="00F31511" w:rsidP="00F31511">
            <w:pPr>
              <w:jc w:val="left"/>
            </w:pPr>
            <w:r w:rsidRPr="00597968">
              <w:t>Bieter-/Arbeitsgemeinschaft</w:t>
            </w:r>
          </w:p>
        </w:tc>
      </w:tr>
      <w:tr w:rsidR="00F31511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F31511" w:rsidRPr="00D425A1" w:rsidRDefault="00F31511" w:rsidP="00F31511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F31511" w:rsidRPr="00597968" w:rsidRDefault="00F31511" w:rsidP="00F31511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F31511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0D367AE4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A5BB22D" w14:textId="0AA23E23" w:rsidR="00F31511" w:rsidRPr="00597968" w:rsidRDefault="00F31511" w:rsidP="00F31511">
            <w:pPr>
              <w:jc w:val="left"/>
            </w:pPr>
          </w:p>
        </w:tc>
      </w:tr>
      <w:tr w:rsidR="00F31511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F31511" w:rsidRPr="00126ACC" w:rsidRDefault="00F31511" w:rsidP="00F31511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F31511" w:rsidRPr="00D425A1" w:rsidRDefault="00F31511" w:rsidP="00F31511">
            <w:pPr>
              <w:jc w:val="left"/>
            </w:pPr>
            <w:r w:rsidRPr="005C27BD">
              <w:t>Nebenangebot(e)</w:t>
            </w:r>
          </w:p>
        </w:tc>
      </w:tr>
      <w:tr w:rsidR="00F31511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F31511" w:rsidRPr="0047254C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F31511" w:rsidRPr="0047254C" w:rsidRDefault="00F31511" w:rsidP="00F31511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F31511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F31511" w:rsidRPr="00597968" w:rsidRDefault="00F31511" w:rsidP="00F31511">
            <w:pPr>
              <w:jc w:val="left"/>
            </w:pPr>
          </w:p>
        </w:tc>
      </w:tr>
      <w:tr w:rsidR="00F31511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B3DC626" w:rsidR="00F31511" w:rsidRPr="000C28C8" w:rsidRDefault="00F31511" w:rsidP="00F31511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F31511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F31511" w:rsidRPr="00D425A1" w:rsidRDefault="00F31511" w:rsidP="00F31511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F31511" w:rsidRPr="00597968" w:rsidRDefault="00F31511" w:rsidP="00F31511">
            <w:pPr>
              <w:jc w:val="left"/>
            </w:pPr>
            <w:r w:rsidRPr="00597968">
              <w:t>Eigenerklärung zur Eignung</w:t>
            </w:r>
          </w:p>
        </w:tc>
      </w:tr>
      <w:tr w:rsidR="00F31511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F31511" w:rsidRPr="00D425A1" w:rsidRDefault="00F31511" w:rsidP="00F31511">
            <w:pPr>
              <w:jc w:val="left"/>
            </w:pPr>
            <w:r>
              <w:t>Einheitliche Europäische Eigenerklärung</w:t>
            </w:r>
          </w:p>
        </w:tc>
      </w:tr>
      <w:tr w:rsidR="00F31511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F31511" w:rsidRPr="00D425A1" w:rsidRDefault="00F31511" w:rsidP="00F31511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F31511" w:rsidRPr="00D425A1" w:rsidRDefault="00F31511" w:rsidP="00F31511">
            <w:pPr>
              <w:jc w:val="left"/>
            </w:pPr>
            <w:r w:rsidRPr="00D425A1">
              <w:t>Angaben zur Preisermittlung</w:t>
            </w:r>
          </w:p>
        </w:tc>
      </w:tr>
      <w:tr w:rsidR="00F31511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67992C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F31511" w:rsidRPr="00597968" w:rsidRDefault="00F31511" w:rsidP="00F31511">
            <w:pPr>
              <w:jc w:val="left"/>
            </w:pPr>
          </w:p>
        </w:tc>
      </w:tr>
      <w:tr w:rsidR="00F31511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31511" w:rsidRPr="00D1009B" w:rsidRDefault="00F31511" w:rsidP="00F31511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31511" w:rsidRPr="00D1009B" w:rsidRDefault="00F31511" w:rsidP="00F31511">
            <w:pPr>
              <w:rPr>
                <w:b/>
                <w:sz w:val="16"/>
                <w:szCs w:val="16"/>
              </w:rPr>
            </w:pPr>
          </w:p>
        </w:tc>
      </w:tr>
      <w:tr w:rsidR="00F31511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31511" w:rsidRPr="00410951" w:rsidRDefault="00F31511" w:rsidP="00F31511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31511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31511" w:rsidRPr="00D1009B" w:rsidRDefault="00F31511" w:rsidP="00F31511">
            <w:pPr>
              <w:rPr>
                <w:sz w:val="8"/>
                <w:szCs w:val="8"/>
              </w:rPr>
            </w:pPr>
          </w:p>
        </w:tc>
      </w:tr>
      <w:tr w:rsidR="00F31511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31511" w:rsidRPr="00410951" w:rsidRDefault="00F31511" w:rsidP="00F31511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77777777" w:rsidR="00F31511" w:rsidRPr="00410951" w:rsidRDefault="00F31511" w:rsidP="00F31511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31511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31511" w:rsidRPr="00D1009B" w:rsidRDefault="00F31511" w:rsidP="00F31511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31511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31511" w:rsidRPr="00D425A1" w:rsidRDefault="00F31511" w:rsidP="00F31511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31511" w:rsidRPr="00D425A1" w:rsidRDefault="00F31511" w:rsidP="00F31511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31511" w:rsidRPr="0089492C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31511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31511" w:rsidRPr="008B0B82" w:rsidRDefault="00F31511" w:rsidP="00F31511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31511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31511" w:rsidRPr="00DC7388" w:rsidRDefault="00F31511" w:rsidP="00F31511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31511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31511" w:rsidRPr="00410951" w:rsidRDefault="00F31511" w:rsidP="00F31511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31511" w:rsidRPr="00410951" w:rsidRDefault="00F31511" w:rsidP="00F31511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31511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31511" w:rsidRPr="00410951" w:rsidRDefault="00F31511" w:rsidP="00F31511">
            <w:pPr>
              <w:rPr>
                <w:b/>
              </w:rPr>
            </w:pPr>
          </w:p>
        </w:tc>
      </w:tr>
      <w:tr w:rsidR="00F31511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31511" w:rsidRPr="00FF10F9" w:rsidRDefault="00F31511" w:rsidP="00F3151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31511" w:rsidRPr="00410951" w:rsidRDefault="00F31511" w:rsidP="00F31511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31511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31511" w:rsidRPr="00410951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31511" w:rsidRPr="00410951" w:rsidRDefault="00F31511" w:rsidP="00F31511">
            <w:pPr>
              <w:rPr>
                <w:b/>
              </w:rPr>
            </w:pPr>
          </w:p>
        </w:tc>
      </w:tr>
      <w:tr w:rsidR="00F31511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31511" w:rsidRPr="00410951" w:rsidRDefault="00F31511" w:rsidP="00F3151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31511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31511" w:rsidRPr="001C60F2" w:rsidRDefault="00F31511" w:rsidP="00F3151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31511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0ECA6A5B" w:rsidR="00F31511" w:rsidRPr="001C60F2" w:rsidRDefault="00F31511" w:rsidP="00F3151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</w:t>
            </w:r>
          </w:p>
        </w:tc>
      </w:tr>
      <w:tr w:rsidR="00F31511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31511" w:rsidRPr="001C60F2" w:rsidRDefault="00F31511" w:rsidP="00F31511">
            <w:pPr>
              <w:pStyle w:val="AnstrichTabelle"/>
            </w:pPr>
          </w:p>
        </w:tc>
      </w:tr>
      <w:tr w:rsidR="00F31511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F31511" w:rsidRPr="001C60F2" w:rsidRDefault="00F31511" w:rsidP="00F31511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F31511" w:rsidRPr="00C06D23" w:rsidRDefault="00F31511" w:rsidP="00F31511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F31511" w:rsidRPr="00C06D23" w:rsidRDefault="00F31511" w:rsidP="00F31511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>
              <w:rPr>
                <w:b/>
                <w:bCs/>
              </w:rPr>
              <w:t xml:space="preserve">oder in vergleichbaren Präqualifikationsregistern (§15Abs. 2 HVTG) </w:t>
            </w:r>
            <w:r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31511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31511" w:rsidRPr="0051062D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31511" w:rsidRPr="001C60F2" w:rsidRDefault="00F31511" w:rsidP="00F31511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31511" w:rsidRPr="001C60F2" w:rsidRDefault="00F31511" w:rsidP="00F31511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</w:tr>
      <w:tr w:rsidR="00F31511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31511" w:rsidRPr="001C60F2" w:rsidRDefault="00F31511" w:rsidP="00F31511"/>
        </w:tc>
        <w:tc>
          <w:tcPr>
            <w:tcW w:w="1134" w:type="dxa"/>
            <w:gridSpan w:val="4"/>
            <w:vAlign w:val="center"/>
          </w:tcPr>
          <w:p w14:paraId="284545AF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01CB2FD0" w14:textId="77777777" w:rsidR="00F31511" w:rsidRPr="009E0802" w:rsidRDefault="00F31511" w:rsidP="00F31511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31511" w:rsidRPr="009E0802" w:rsidRDefault="00F31511" w:rsidP="00F31511"/>
        </w:tc>
      </w:tr>
      <w:tr w:rsidR="00F31511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31511" w:rsidRPr="009E0802" w:rsidRDefault="00F31511" w:rsidP="00F31511"/>
        </w:tc>
        <w:tc>
          <w:tcPr>
            <w:tcW w:w="1134" w:type="dxa"/>
            <w:gridSpan w:val="4"/>
            <w:vAlign w:val="center"/>
          </w:tcPr>
          <w:p w14:paraId="2F2149CA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6A69BB80" w14:textId="77777777" w:rsidR="00F31511" w:rsidRPr="009E0802" w:rsidRDefault="00F31511" w:rsidP="00F31511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31511" w:rsidRPr="009E0802" w:rsidRDefault="00F31511" w:rsidP="00F31511"/>
        </w:tc>
      </w:tr>
      <w:tr w:rsidR="00F31511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31511" w:rsidRPr="009E0802" w:rsidRDefault="00F31511" w:rsidP="00F31511"/>
        </w:tc>
        <w:tc>
          <w:tcPr>
            <w:tcW w:w="1134" w:type="dxa"/>
            <w:gridSpan w:val="4"/>
            <w:vAlign w:val="center"/>
          </w:tcPr>
          <w:p w14:paraId="27DAA876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0C84742E" w14:textId="4E72A12C" w:rsidR="00F31511" w:rsidRPr="009E0802" w:rsidRDefault="00F31511" w:rsidP="00F31511">
            <w:proofErr w:type="spellStart"/>
            <w:r>
              <w:t>HPQR_Nr</w:t>
            </w:r>
            <w:proofErr w:type="spellEnd"/>
            <w:r>
              <w:t>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31511" w:rsidRPr="009E0802" w:rsidRDefault="00F31511" w:rsidP="00F31511"/>
        </w:tc>
      </w:tr>
      <w:tr w:rsidR="00F31511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31511" w:rsidRPr="001C60F2" w:rsidRDefault="00F31511" w:rsidP="00F31511">
            <w:pPr>
              <w:jc w:val="left"/>
            </w:pPr>
          </w:p>
        </w:tc>
      </w:tr>
      <w:tr w:rsidR="00F31511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F31511" w:rsidRPr="001C60F2" w:rsidRDefault="00F31511" w:rsidP="00F31511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F31511" w:rsidRPr="001C60F2" w:rsidRDefault="00F31511" w:rsidP="00F31511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31511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31511" w:rsidRPr="001C60F2" w:rsidRDefault="00F31511" w:rsidP="00F31511">
            <w:pPr>
              <w:jc w:val="left"/>
            </w:pPr>
          </w:p>
        </w:tc>
      </w:tr>
      <w:tr w:rsidR="00F31511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31511" w:rsidRPr="001C60F2" w:rsidRDefault="00F31511" w:rsidP="00F31511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31511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31511" w:rsidRPr="0027784E" w:rsidRDefault="00F31511" w:rsidP="00F31511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31511" w:rsidRPr="0027784E" w:rsidRDefault="00F31511" w:rsidP="00F31511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31511" w:rsidRDefault="00F31511" w:rsidP="00F31511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31511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31511" w:rsidRPr="0027784E" w:rsidRDefault="00F31511" w:rsidP="00F31511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31511" w:rsidRPr="00E92DDD" w:rsidRDefault="00F31511" w:rsidP="00F31511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31511" w:rsidRDefault="00F31511" w:rsidP="00F31511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31511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31511" w:rsidRPr="00410951" w:rsidRDefault="00F31511" w:rsidP="00F31511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70997" w14:textId="77777777" w:rsidR="00873593" w:rsidRDefault="00873593">
      <w:r>
        <w:separator/>
      </w:r>
    </w:p>
    <w:p w14:paraId="05D7C76A" w14:textId="77777777" w:rsidR="00873593" w:rsidRDefault="00873593"/>
    <w:p w14:paraId="4209F404" w14:textId="77777777" w:rsidR="00873593" w:rsidRDefault="00873593"/>
  </w:endnote>
  <w:endnote w:type="continuationSeparator" w:id="0">
    <w:p w14:paraId="2C914EF7" w14:textId="77777777" w:rsidR="00873593" w:rsidRDefault="00873593">
      <w:r>
        <w:continuationSeparator/>
      </w:r>
    </w:p>
    <w:p w14:paraId="5D8F1406" w14:textId="77777777" w:rsidR="00873593" w:rsidRDefault="00873593"/>
    <w:p w14:paraId="55001028" w14:textId="77777777" w:rsidR="00873593" w:rsidRDefault="00873593"/>
  </w:endnote>
  <w:endnote w:type="continuationNotice" w:id="1">
    <w:p w14:paraId="77196816" w14:textId="77777777" w:rsidR="00873593" w:rsidRDefault="008735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47A0B" w14:textId="77777777" w:rsidR="00873593" w:rsidRDefault="00873593" w:rsidP="00026D23">
      <w:r>
        <w:separator/>
      </w:r>
    </w:p>
  </w:footnote>
  <w:footnote w:type="continuationSeparator" w:id="0">
    <w:p w14:paraId="64E0D690" w14:textId="77777777" w:rsidR="00873593" w:rsidRDefault="00873593">
      <w:r>
        <w:continuationSeparator/>
      </w:r>
    </w:p>
    <w:p w14:paraId="20944627" w14:textId="77777777" w:rsidR="00873593" w:rsidRDefault="00873593"/>
    <w:p w14:paraId="735418F6" w14:textId="77777777" w:rsidR="00873593" w:rsidRDefault="00873593"/>
  </w:footnote>
  <w:footnote w:type="continuationNotice" w:id="1">
    <w:p w14:paraId="6C2646B8" w14:textId="77777777" w:rsidR="00873593" w:rsidRDefault="00873593"/>
  </w:footnote>
  <w:footnote w:id="2">
    <w:p w14:paraId="62F6EE9E" w14:textId="77777777" w:rsidR="00F31511" w:rsidRPr="00E8206C" w:rsidRDefault="00F31511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31511" w:rsidRPr="00997FC2" w:rsidRDefault="00F31511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31511" w:rsidRPr="006F2B9B" w:rsidRDefault="00F31511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F31511" w:rsidRPr="00C0002D" w:rsidRDefault="00F31511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6306105">
    <w:abstractNumId w:val="1"/>
  </w:num>
  <w:num w:numId="2" w16cid:durableId="723336970">
    <w:abstractNumId w:val="7"/>
  </w:num>
  <w:num w:numId="3" w16cid:durableId="1557859761">
    <w:abstractNumId w:val="9"/>
  </w:num>
  <w:num w:numId="4" w16cid:durableId="1140227582">
    <w:abstractNumId w:val="23"/>
  </w:num>
  <w:num w:numId="5" w16cid:durableId="1471046857">
    <w:abstractNumId w:val="11"/>
  </w:num>
  <w:num w:numId="6" w16cid:durableId="1275744252">
    <w:abstractNumId w:val="3"/>
  </w:num>
  <w:num w:numId="7" w16cid:durableId="2120755067">
    <w:abstractNumId w:val="14"/>
  </w:num>
  <w:num w:numId="8" w16cid:durableId="1183204662">
    <w:abstractNumId w:val="10"/>
  </w:num>
  <w:num w:numId="9" w16cid:durableId="817649819">
    <w:abstractNumId w:val="22"/>
  </w:num>
  <w:num w:numId="10" w16cid:durableId="1630480025">
    <w:abstractNumId w:val="6"/>
  </w:num>
  <w:num w:numId="11" w16cid:durableId="2134206985">
    <w:abstractNumId w:val="13"/>
  </w:num>
  <w:num w:numId="12" w16cid:durableId="1897889728">
    <w:abstractNumId w:val="13"/>
  </w:num>
  <w:num w:numId="13" w16cid:durableId="1734112766">
    <w:abstractNumId w:val="13"/>
  </w:num>
  <w:num w:numId="14" w16cid:durableId="169300673">
    <w:abstractNumId w:val="13"/>
  </w:num>
  <w:num w:numId="15" w16cid:durableId="279849046">
    <w:abstractNumId w:val="13"/>
  </w:num>
  <w:num w:numId="16" w16cid:durableId="638611780">
    <w:abstractNumId w:val="2"/>
  </w:num>
  <w:num w:numId="17" w16cid:durableId="578557079">
    <w:abstractNumId w:val="2"/>
  </w:num>
  <w:num w:numId="18" w16cid:durableId="968048157">
    <w:abstractNumId w:val="18"/>
  </w:num>
  <w:num w:numId="19" w16cid:durableId="1692754481">
    <w:abstractNumId w:val="15"/>
  </w:num>
  <w:num w:numId="20" w16cid:durableId="1805191973">
    <w:abstractNumId w:val="12"/>
  </w:num>
  <w:num w:numId="21" w16cid:durableId="95755494">
    <w:abstractNumId w:val="8"/>
  </w:num>
  <w:num w:numId="22" w16cid:durableId="151458968">
    <w:abstractNumId w:val="0"/>
  </w:num>
  <w:num w:numId="23" w16cid:durableId="2146190240">
    <w:abstractNumId w:val="17"/>
  </w:num>
  <w:num w:numId="24" w16cid:durableId="1273394842">
    <w:abstractNumId w:val="20"/>
  </w:num>
  <w:num w:numId="25" w16cid:durableId="96800408">
    <w:abstractNumId w:val="21"/>
  </w:num>
  <w:num w:numId="26" w16cid:durableId="1295256723">
    <w:abstractNumId w:val="4"/>
  </w:num>
  <w:num w:numId="27" w16cid:durableId="1976565914">
    <w:abstractNumId w:val="16"/>
  </w:num>
  <w:num w:numId="28" w16cid:durableId="1425884859">
    <w:abstractNumId w:val="19"/>
  </w:num>
  <w:num w:numId="29" w16cid:durableId="617682710">
    <w:abstractNumId w:val="2"/>
  </w:num>
  <w:num w:numId="30" w16cid:durableId="778255631">
    <w:abstractNumId w:val="2"/>
  </w:num>
  <w:num w:numId="31" w16cid:durableId="1519655001">
    <w:abstractNumId w:val="2"/>
  </w:num>
  <w:num w:numId="32" w16cid:durableId="2034069889">
    <w:abstractNumId w:val="2"/>
  </w:num>
  <w:num w:numId="33" w16cid:durableId="771629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15942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576B2"/>
    <w:rsid w:val="00166ABC"/>
    <w:rsid w:val="001954E4"/>
    <w:rsid w:val="001A1848"/>
    <w:rsid w:val="001A1B62"/>
    <w:rsid w:val="001A4518"/>
    <w:rsid w:val="001A518E"/>
    <w:rsid w:val="001A6205"/>
    <w:rsid w:val="001B705C"/>
    <w:rsid w:val="001C10D5"/>
    <w:rsid w:val="001C1252"/>
    <w:rsid w:val="001C21D0"/>
    <w:rsid w:val="001C339D"/>
    <w:rsid w:val="001C3E5C"/>
    <w:rsid w:val="001C509D"/>
    <w:rsid w:val="001C60F2"/>
    <w:rsid w:val="001D5DCB"/>
    <w:rsid w:val="001E0C92"/>
    <w:rsid w:val="001E5412"/>
    <w:rsid w:val="001F47CC"/>
    <w:rsid w:val="002020DB"/>
    <w:rsid w:val="002031BB"/>
    <w:rsid w:val="00206D22"/>
    <w:rsid w:val="0020785E"/>
    <w:rsid w:val="00217403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194F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1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2E49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E59"/>
    <w:rsid w:val="003D3E99"/>
    <w:rsid w:val="003E2CD4"/>
    <w:rsid w:val="003E3628"/>
    <w:rsid w:val="003E4B7B"/>
    <w:rsid w:val="003E604E"/>
    <w:rsid w:val="003E79F7"/>
    <w:rsid w:val="003F1AD9"/>
    <w:rsid w:val="00402A1B"/>
    <w:rsid w:val="00404E10"/>
    <w:rsid w:val="00410951"/>
    <w:rsid w:val="004212BA"/>
    <w:rsid w:val="00424038"/>
    <w:rsid w:val="0043427D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2F43"/>
    <w:rsid w:val="0047343B"/>
    <w:rsid w:val="00477548"/>
    <w:rsid w:val="00480ABD"/>
    <w:rsid w:val="004818FE"/>
    <w:rsid w:val="004844AF"/>
    <w:rsid w:val="00485D27"/>
    <w:rsid w:val="004906F9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001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5FD5"/>
    <w:rsid w:val="00576C44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57CF"/>
    <w:rsid w:val="00616C8F"/>
    <w:rsid w:val="00622C9A"/>
    <w:rsid w:val="006243EA"/>
    <w:rsid w:val="00624A35"/>
    <w:rsid w:val="00630A3F"/>
    <w:rsid w:val="0063407D"/>
    <w:rsid w:val="006378E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28C2"/>
    <w:rsid w:val="0069669F"/>
    <w:rsid w:val="006A0B0B"/>
    <w:rsid w:val="006A2136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5933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3593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0D66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0D8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17F2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A59"/>
    <w:rsid w:val="00AA6B7B"/>
    <w:rsid w:val="00AB16AF"/>
    <w:rsid w:val="00AB18F5"/>
    <w:rsid w:val="00AB4B05"/>
    <w:rsid w:val="00AB5132"/>
    <w:rsid w:val="00AB5636"/>
    <w:rsid w:val="00AB7E0A"/>
    <w:rsid w:val="00AC43A6"/>
    <w:rsid w:val="00AC56D5"/>
    <w:rsid w:val="00AC7F2D"/>
    <w:rsid w:val="00AD584D"/>
    <w:rsid w:val="00AE4AF0"/>
    <w:rsid w:val="00AE5809"/>
    <w:rsid w:val="00AE621C"/>
    <w:rsid w:val="00AF1915"/>
    <w:rsid w:val="00B003C3"/>
    <w:rsid w:val="00B11D25"/>
    <w:rsid w:val="00B14EF0"/>
    <w:rsid w:val="00B21BFA"/>
    <w:rsid w:val="00B23C01"/>
    <w:rsid w:val="00B355F4"/>
    <w:rsid w:val="00B36B4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51F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1C82"/>
    <w:rsid w:val="00C45CD7"/>
    <w:rsid w:val="00C50224"/>
    <w:rsid w:val="00C647C8"/>
    <w:rsid w:val="00C764C5"/>
    <w:rsid w:val="00C81A77"/>
    <w:rsid w:val="00CB1036"/>
    <w:rsid w:val="00CB2EEB"/>
    <w:rsid w:val="00CC0E9D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02E3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240"/>
    <w:rsid w:val="00DB5B7E"/>
    <w:rsid w:val="00DB6C0D"/>
    <w:rsid w:val="00DC2EA6"/>
    <w:rsid w:val="00DC6699"/>
    <w:rsid w:val="00DC7388"/>
    <w:rsid w:val="00DC7E08"/>
    <w:rsid w:val="00DD3293"/>
    <w:rsid w:val="00DD6287"/>
    <w:rsid w:val="00DE1038"/>
    <w:rsid w:val="00DE2F64"/>
    <w:rsid w:val="00DE3749"/>
    <w:rsid w:val="00DE420C"/>
    <w:rsid w:val="00DE6369"/>
    <w:rsid w:val="00DE7EF2"/>
    <w:rsid w:val="00DF0D66"/>
    <w:rsid w:val="00DF16D5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18AD"/>
    <w:rsid w:val="00E8206C"/>
    <w:rsid w:val="00E85EBB"/>
    <w:rsid w:val="00E87D59"/>
    <w:rsid w:val="00E92DDD"/>
    <w:rsid w:val="00EA0C40"/>
    <w:rsid w:val="00EC3EEB"/>
    <w:rsid w:val="00EC7AED"/>
    <w:rsid w:val="00EE2B0B"/>
    <w:rsid w:val="00EF7464"/>
    <w:rsid w:val="00F074FC"/>
    <w:rsid w:val="00F104BB"/>
    <w:rsid w:val="00F133C2"/>
    <w:rsid w:val="00F21669"/>
    <w:rsid w:val="00F25E67"/>
    <w:rsid w:val="00F31511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408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997DA-077B-4D25-BE69-71215C433A6C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D42C1B0-0B91-4532-A5DF-8EB27545A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02B76E-1705-43D2-8B91-319156073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589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Jonas Stäbler-Lorenz</cp:lastModifiedBy>
  <cp:revision>27</cp:revision>
  <cp:lastPrinted>2019-04-10T06:42:00Z</cp:lastPrinted>
  <dcterms:created xsi:type="dcterms:W3CDTF">2021-10-12T12:46:00Z</dcterms:created>
  <dcterms:modified xsi:type="dcterms:W3CDTF">2026-05-06T09:08:00Z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2025-01-06T14:13:11Z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33222094-a666-4b2d-a1e8-3d14ae1dcbd2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