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C547" w14:textId="718CFC79" w:rsidR="00575886" w:rsidRDefault="00575886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</w:t>
      </w:r>
      <w:r w:rsidR="0036593C">
        <w:t>.</w:t>
      </w:r>
    </w:p>
    <w:p w14:paraId="5AD3DEA1" w14:textId="5A623008" w:rsidR="000D4C4E" w:rsidRPr="00575886" w:rsidRDefault="000D4C4E">
      <w:pPr>
        <w:spacing w:after="160" w:line="259" w:lineRule="auto"/>
        <w:jc w:val="left"/>
      </w:pPr>
      <w:r>
        <w:t>Für weitere Bieterfragen ist die Tabelle unter Beibehaltung der fortlaufenden Nummerierung fortzusetzen.</w:t>
      </w:r>
    </w:p>
    <w:sdt>
      <w:sdtPr>
        <w:rPr>
          <w:rFonts w:cs="Arial"/>
        </w:rPr>
        <w:id w:val="-2144179516"/>
        <w:placeholder>
          <w:docPart w:val="78F60FB15C834E3B92901B047BD7B92B"/>
        </w:placeholder>
        <w:showingPlcHdr/>
      </w:sdtPr>
      <w:sdtEndPr/>
      <w:sdtContent>
        <w:p w14:paraId="6415DE0D" w14:textId="77777777" w:rsidR="00575886" w:rsidRDefault="00575886" w:rsidP="00575886">
          <w:pPr>
            <w:spacing w:after="0"/>
            <w:rPr>
              <w:rFonts w:cs="Arial"/>
            </w:rPr>
          </w:pPr>
          <w:r w:rsidRPr="00575886">
            <w:rPr>
              <w:rStyle w:val="Platzhaltertext"/>
              <w:rFonts w:cs="Arial"/>
              <w:color w:val="808080" w:themeColor="background2" w:themeShade="80"/>
              <w:highlight w:val="yellow"/>
              <w:shd w:val="clear" w:color="auto" w:fill="BFBFBF" w:themeFill="background1" w:themeFillShade="BF"/>
            </w:rPr>
            <w:t>Klicken Sie hier, um Text einzugeben.</w:t>
          </w:r>
        </w:p>
      </w:sdtContent>
    </w:sdt>
    <w:p w14:paraId="61F04DB8" w14:textId="30221817" w:rsidR="00575886" w:rsidRDefault="00575886">
      <w:pPr>
        <w:spacing w:after="160" w:line="259" w:lineRule="auto"/>
        <w:jc w:val="left"/>
      </w:pPr>
      <w:r>
        <w:t>(Name des Bieters/der Bietergemeinschaft)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2928"/>
        <w:gridCol w:w="5595"/>
      </w:tblGrid>
      <w:tr w:rsidR="00575886" w:rsidRPr="000D0807" w14:paraId="6064E192" w14:textId="77777777" w:rsidTr="00D010E1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BC66A0E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Nr.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5DF906D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Bezug</w:t>
            </w: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CB46A74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Frage des Bieters</w:t>
            </w:r>
          </w:p>
        </w:tc>
      </w:tr>
      <w:tr w:rsidR="00575886" w:rsidRPr="000D0807" w14:paraId="17B99504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A94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1.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927311140"/>
              <w:placeholder>
                <w:docPart w:val="23A9BD5D935C426EB4548FE876131668"/>
              </w:placeholder>
              <w:showingPlcHdr/>
            </w:sdtPr>
            <w:sdtEndPr/>
            <w:sdtContent>
              <w:p w14:paraId="27213FC2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4197AD99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10328723"/>
              <w:placeholder>
                <w:docPart w:val="968BA8ECCE8048D5888FCF31312AE6FB"/>
              </w:placeholder>
              <w:showingPlcHdr/>
            </w:sdtPr>
            <w:sdtEndPr/>
            <w:sdtContent>
              <w:p w14:paraId="72EBA24B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54BDFDAC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3948F972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72A6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2.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126006825"/>
              <w:placeholder>
                <w:docPart w:val="535744C59D484D38ADF663D2D1C035C6"/>
              </w:placeholder>
              <w:showingPlcHdr/>
            </w:sdtPr>
            <w:sdtEndPr/>
            <w:sdtContent>
              <w:p w14:paraId="37B92CFC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55FFA1D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279081908"/>
              <w:placeholder>
                <w:docPart w:val="CE8DEC92DCAA420EBE04ADF2FF0B63F8"/>
              </w:placeholder>
              <w:showingPlcHdr/>
            </w:sdtPr>
            <w:sdtEndPr/>
            <w:sdtContent>
              <w:p w14:paraId="4AF10E06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CB3D040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6F8543BC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6E38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3.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837113047"/>
              <w:placeholder>
                <w:docPart w:val="379357901CD54D9AA47C3F0766EE4C7D"/>
              </w:placeholder>
              <w:showingPlcHdr/>
            </w:sdtPr>
            <w:sdtEndPr/>
            <w:sdtContent>
              <w:p w14:paraId="090F3217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2701445E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624925140"/>
              <w:placeholder>
                <w:docPart w:val="3496524D8F474EEA88F6ED246A6B509B"/>
              </w:placeholder>
              <w:showingPlcHdr/>
            </w:sdtPr>
            <w:sdtEndPr/>
            <w:sdtContent>
              <w:p w14:paraId="76A8A3D6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3EA232D7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5E66BA0D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722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4.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327172257"/>
              <w:placeholder>
                <w:docPart w:val="FE792091C63F4EBC8CF6539466A57C61"/>
              </w:placeholder>
              <w:showingPlcHdr/>
            </w:sdtPr>
            <w:sdtEndPr/>
            <w:sdtContent>
              <w:p w14:paraId="02DB4CAA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3218CC28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1958633520"/>
              <w:placeholder>
                <w:docPart w:val="43E81E0FC8384A1592F1760AB4A04176"/>
              </w:placeholder>
              <w:showingPlcHdr/>
            </w:sdtPr>
            <w:sdtEndPr/>
            <w:sdtContent>
              <w:p w14:paraId="7C5CEF6D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45A11B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3FA57D10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6861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5.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306655902"/>
              <w:placeholder>
                <w:docPart w:val="FC97F7125CBD452D9C692CE09E59C7BD"/>
              </w:placeholder>
              <w:showingPlcHdr/>
            </w:sdtPr>
            <w:sdtEndPr/>
            <w:sdtContent>
              <w:p w14:paraId="5F3D1B0B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46434B9D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437556142"/>
              <w:placeholder>
                <w:docPart w:val="A11C1B506B9246E4BF405AEE9CE8E4A0"/>
              </w:placeholder>
              <w:showingPlcHdr/>
            </w:sdtPr>
            <w:sdtEndPr/>
            <w:sdtContent>
              <w:p w14:paraId="1EB89EFA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2BB7A79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</w:tbl>
    <w:p w14:paraId="29273250" w14:textId="6243D34B" w:rsidR="00CE26CC" w:rsidRDefault="00CE26CC" w:rsidP="006B0893">
      <w:pPr>
        <w:tabs>
          <w:tab w:val="left" w:pos="3505"/>
        </w:tabs>
      </w:pPr>
    </w:p>
    <w:sectPr w:rsidR="00CE26CC" w:rsidSect="00A073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F58EC" w14:textId="77777777" w:rsidR="00B067DB" w:rsidRDefault="00B067DB" w:rsidP="00062AE7">
      <w:pPr>
        <w:spacing w:after="0" w:line="240" w:lineRule="auto"/>
      </w:pPr>
      <w:r>
        <w:separator/>
      </w:r>
    </w:p>
  </w:endnote>
  <w:endnote w:type="continuationSeparator" w:id="0">
    <w:p w14:paraId="1B2A8C9C" w14:textId="77777777" w:rsidR="00B067DB" w:rsidRDefault="00B067DB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293E3" w14:textId="77777777" w:rsidR="006B0893" w:rsidRDefault="006B089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9301" w14:textId="77777777" w:rsidR="006B0893" w:rsidRDefault="006B089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D9D20" w14:textId="77777777" w:rsidR="006B0893" w:rsidRDefault="006B08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1133F" w14:textId="77777777" w:rsidR="00B067DB" w:rsidRDefault="00B067DB" w:rsidP="00062AE7">
      <w:pPr>
        <w:spacing w:after="0" w:line="240" w:lineRule="auto"/>
      </w:pPr>
      <w:r>
        <w:separator/>
      </w:r>
    </w:p>
  </w:footnote>
  <w:footnote w:type="continuationSeparator" w:id="0">
    <w:p w14:paraId="43476ACB" w14:textId="77777777" w:rsidR="00B067DB" w:rsidRDefault="00B067DB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2D8B" w14:textId="77777777" w:rsidR="006B0893" w:rsidRDefault="006B089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D010E1" w:rsidRPr="00D010E1" w14:paraId="46B8DDD2" w14:textId="77777777" w:rsidTr="00D010E1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D010E1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D010E1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77777777" w:rsidR="00A073B4" w:rsidRPr="00D010E1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 w:rsidRPr="00D010E1">
            <w:rPr>
              <w:b/>
              <w:bCs/>
              <w:color w:val="808080" w:themeColor="background1" w:themeShade="80"/>
              <w:sz w:val="44"/>
              <w:szCs w:val="44"/>
            </w:rPr>
            <w:t>01</w:t>
          </w:r>
        </w:p>
      </w:tc>
      <w:tc>
        <w:tcPr>
          <w:tcW w:w="5670" w:type="dxa"/>
          <w:vAlign w:val="center"/>
        </w:tcPr>
        <w:p w14:paraId="013A4142" w14:textId="77777777" w:rsidR="00A073B4" w:rsidRPr="00D010E1" w:rsidRDefault="00A073B4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D010E1">
            <w:rPr>
              <w:color w:val="808080" w:themeColor="background1" w:themeShade="80"/>
              <w:sz w:val="32"/>
              <w:szCs w:val="32"/>
            </w:rPr>
            <w:t>Bewerberfragen</w:t>
          </w:r>
        </w:p>
      </w:tc>
      <w:tc>
        <w:tcPr>
          <w:tcW w:w="1977" w:type="dxa"/>
        </w:tcPr>
        <w:p w14:paraId="32E64384" w14:textId="5EFB54AA" w:rsidR="00A073B4" w:rsidRPr="00D010E1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D010E1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72F2D6F1" w:rsidR="00A073B4" w:rsidRPr="00731D36" w:rsidRDefault="0036219F" w:rsidP="003C5CCE">
          <w:pPr>
            <w:ind w:left="1887" w:hanging="1887"/>
            <w:rPr>
              <w:rFonts w:cs="Arial"/>
              <w:sz w:val="20"/>
            </w:rPr>
          </w:pPr>
          <w:r w:rsidRPr="003C5CCE">
            <w:rPr>
              <w:color w:val="808080" w:themeColor="background1" w:themeShade="80"/>
            </w:rPr>
            <w:t xml:space="preserve">Vergabenummer: </w:t>
          </w:r>
          <w:sdt>
            <w:sdtPr>
              <w:rPr>
                <w:rFonts w:cs="Arial"/>
                <w:color w:val="808080" w:themeColor="background1" w:themeShade="80"/>
                <w:sz w:val="20"/>
              </w:rPr>
              <w:id w:val="1459379858"/>
              <w:placeholder>
                <w:docPart w:val="6D0B85B533544B519FBF6BB0F5989BA2"/>
              </w:placeholder>
            </w:sdtPr>
            <w:sdtEndPr/>
            <w:sdtContent>
              <w:r w:rsidR="00B418FD" w:rsidRPr="00B418FD">
                <w:rPr>
                  <w:rFonts w:cs="Arial"/>
                  <w:color w:val="808080" w:themeColor="background1" w:themeShade="80"/>
                  <w:sz w:val="20"/>
                </w:rPr>
                <w:t>004/2026_1340-003_O_740_EiMi</w:t>
              </w:r>
            </w:sdtContent>
          </w:sdt>
          <w:r w:rsidR="003C5CCE" w:rsidRPr="003C5CCE">
            <w:rPr>
              <w:color w:val="808080" w:themeColor="background1" w:themeShade="80"/>
            </w:rPr>
            <w:t xml:space="preserve"> </w:t>
          </w:r>
        </w:p>
      </w:tc>
      <w:tc>
        <w:tcPr>
          <w:tcW w:w="1977" w:type="dxa"/>
          <w:vAlign w:val="center"/>
        </w:tcPr>
        <w:p w14:paraId="495FF4DA" w14:textId="417344AF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0.75pt;height:20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2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1"/>
  </w:num>
  <w:num w:numId="17" w16cid:durableId="4635029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50C4A"/>
    <w:rsid w:val="00062AE7"/>
    <w:rsid w:val="00090C53"/>
    <w:rsid w:val="00094F93"/>
    <w:rsid w:val="00095B93"/>
    <w:rsid w:val="000A00EF"/>
    <w:rsid w:val="000B4365"/>
    <w:rsid w:val="000C6AFA"/>
    <w:rsid w:val="000C799A"/>
    <w:rsid w:val="000D1688"/>
    <w:rsid w:val="000D4C4E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3207"/>
    <w:rsid w:val="002329D0"/>
    <w:rsid w:val="002409EE"/>
    <w:rsid w:val="00247A12"/>
    <w:rsid w:val="00251C76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37B1F"/>
    <w:rsid w:val="0036219F"/>
    <w:rsid w:val="0036593C"/>
    <w:rsid w:val="00367C18"/>
    <w:rsid w:val="003912D1"/>
    <w:rsid w:val="003969F8"/>
    <w:rsid w:val="003A164A"/>
    <w:rsid w:val="003C5CCE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6428A"/>
    <w:rsid w:val="00482AD9"/>
    <w:rsid w:val="00487A8B"/>
    <w:rsid w:val="00494E36"/>
    <w:rsid w:val="00495C8F"/>
    <w:rsid w:val="004B610E"/>
    <w:rsid w:val="004D5218"/>
    <w:rsid w:val="004F7431"/>
    <w:rsid w:val="0050248C"/>
    <w:rsid w:val="00515400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6EB1"/>
    <w:rsid w:val="005A52AC"/>
    <w:rsid w:val="005B3682"/>
    <w:rsid w:val="005C738D"/>
    <w:rsid w:val="005D15ED"/>
    <w:rsid w:val="005E6892"/>
    <w:rsid w:val="00603134"/>
    <w:rsid w:val="00607A42"/>
    <w:rsid w:val="00616900"/>
    <w:rsid w:val="00620020"/>
    <w:rsid w:val="00621555"/>
    <w:rsid w:val="00647F29"/>
    <w:rsid w:val="00653BBA"/>
    <w:rsid w:val="006673EB"/>
    <w:rsid w:val="00671DB6"/>
    <w:rsid w:val="00673125"/>
    <w:rsid w:val="00682943"/>
    <w:rsid w:val="00685C92"/>
    <w:rsid w:val="006904B5"/>
    <w:rsid w:val="006A71AF"/>
    <w:rsid w:val="006B0893"/>
    <w:rsid w:val="006C300A"/>
    <w:rsid w:val="006D1292"/>
    <w:rsid w:val="006D4EA3"/>
    <w:rsid w:val="006F6C7C"/>
    <w:rsid w:val="007049CB"/>
    <w:rsid w:val="007051EF"/>
    <w:rsid w:val="007151C4"/>
    <w:rsid w:val="007159C1"/>
    <w:rsid w:val="00731199"/>
    <w:rsid w:val="00731D36"/>
    <w:rsid w:val="00736BE1"/>
    <w:rsid w:val="007564A3"/>
    <w:rsid w:val="00760C81"/>
    <w:rsid w:val="007651F5"/>
    <w:rsid w:val="007A60B2"/>
    <w:rsid w:val="007B2ACF"/>
    <w:rsid w:val="007D3D75"/>
    <w:rsid w:val="007F141C"/>
    <w:rsid w:val="0084231A"/>
    <w:rsid w:val="00847E82"/>
    <w:rsid w:val="00872381"/>
    <w:rsid w:val="00885625"/>
    <w:rsid w:val="00893F7D"/>
    <w:rsid w:val="008A07D7"/>
    <w:rsid w:val="008B207D"/>
    <w:rsid w:val="008B4442"/>
    <w:rsid w:val="008C289A"/>
    <w:rsid w:val="008C709C"/>
    <w:rsid w:val="008E1004"/>
    <w:rsid w:val="008E3F0B"/>
    <w:rsid w:val="008E7B2B"/>
    <w:rsid w:val="0091561A"/>
    <w:rsid w:val="00937B18"/>
    <w:rsid w:val="009573CF"/>
    <w:rsid w:val="00961F1B"/>
    <w:rsid w:val="00995D9B"/>
    <w:rsid w:val="00997681"/>
    <w:rsid w:val="00997A8C"/>
    <w:rsid w:val="009A06DF"/>
    <w:rsid w:val="009B7B06"/>
    <w:rsid w:val="009C2F15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243C"/>
    <w:rsid w:val="00AC32EB"/>
    <w:rsid w:val="00AE7B02"/>
    <w:rsid w:val="00AF2789"/>
    <w:rsid w:val="00B03BAB"/>
    <w:rsid w:val="00B067DB"/>
    <w:rsid w:val="00B12A7A"/>
    <w:rsid w:val="00B14E15"/>
    <w:rsid w:val="00B20428"/>
    <w:rsid w:val="00B20969"/>
    <w:rsid w:val="00B322D4"/>
    <w:rsid w:val="00B36EF8"/>
    <w:rsid w:val="00B418FD"/>
    <w:rsid w:val="00B61402"/>
    <w:rsid w:val="00B645C8"/>
    <w:rsid w:val="00B728B8"/>
    <w:rsid w:val="00B73CD7"/>
    <w:rsid w:val="00B87EC2"/>
    <w:rsid w:val="00B97A93"/>
    <w:rsid w:val="00BA4AC2"/>
    <w:rsid w:val="00BA5C60"/>
    <w:rsid w:val="00BB030D"/>
    <w:rsid w:val="00BB4924"/>
    <w:rsid w:val="00BB7A51"/>
    <w:rsid w:val="00BD05F3"/>
    <w:rsid w:val="00BD3DB1"/>
    <w:rsid w:val="00BE0648"/>
    <w:rsid w:val="00BF5467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CE26CC"/>
    <w:rsid w:val="00D010E1"/>
    <w:rsid w:val="00D02ED8"/>
    <w:rsid w:val="00D25A81"/>
    <w:rsid w:val="00D44F40"/>
    <w:rsid w:val="00D4557F"/>
    <w:rsid w:val="00D52031"/>
    <w:rsid w:val="00D54582"/>
    <w:rsid w:val="00D54952"/>
    <w:rsid w:val="00D64D50"/>
    <w:rsid w:val="00D74AA6"/>
    <w:rsid w:val="00D7796C"/>
    <w:rsid w:val="00DA0DCA"/>
    <w:rsid w:val="00DA1E8F"/>
    <w:rsid w:val="00DB56E0"/>
    <w:rsid w:val="00DC0E1F"/>
    <w:rsid w:val="00DC53A9"/>
    <w:rsid w:val="00DD69B4"/>
    <w:rsid w:val="00E00FB8"/>
    <w:rsid w:val="00E0266C"/>
    <w:rsid w:val="00E47B5E"/>
    <w:rsid w:val="00E63686"/>
    <w:rsid w:val="00E87E64"/>
    <w:rsid w:val="00EB1359"/>
    <w:rsid w:val="00F05B51"/>
    <w:rsid w:val="00F06274"/>
    <w:rsid w:val="00F12788"/>
    <w:rsid w:val="00F15DF0"/>
    <w:rsid w:val="00F1740C"/>
    <w:rsid w:val="00F2008F"/>
    <w:rsid w:val="00F210F1"/>
    <w:rsid w:val="00F245A0"/>
    <w:rsid w:val="00F37E0C"/>
    <w:rsid w:val="00F4335E"/>
    <w:rsid w:val="00F54BCC"/>
    <w:rsid w:val="00F5569F"/>
    <w:rsid w:val="00F62FFE"/>
    <w:rsid w:val="00F71828"/>
    <w:rsid w:val="00F732A1"/>
    <w:rsid w:val="00F81EB3"/>
    <w:rsid w:val="00F861B7"/>
    <w:rsid w:val="00F907DE"/>
    <w:rsid w:val="00FB4070"/>
    <w:rsid w:val="00FB5E61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F60FB15C834E3B92901B047BD7B9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4AC506-85A5-46F4-8461-7EF2F6BA2E35}"/>
      </w:docPartPr>
      <w:docPartBody>
        <w:p w:rsidR="00086D55" w:rsidRDefault="00D23C1D" w:rsidP="00D23C1D">
          <w:pPr>
            <w:pStyle w:val="78F60FB15C834E3B92901B047BD7B92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A9BD5D935C426EB4548FE8761316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266D81-4DD4-4247-A335-89F6E55D605C}"/>
      </w:docPartPr>
      <w:docPartBody>
        <w:p w:rsidR="00086D55" w:rsidRDefault="00D23C1D" w:rsidP="00D23C1D">
          <w:pPr>
            <w:pStyle w:val="23A9BD5D935C426EB4548FE876131668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8BA8ECCE8048D5888FCF31312AE6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5D35B1-3AB2-481D-A8CB-E6F5A89DA764}"/>
      </w:docPartPr>
      <w:docPartBody>
        <w:p w:rsidR="00086D55" w:rsidRDefault="00D23C1D" w:rsidP="00D23C1D">
          <w:pPr>
            <w:pStyle w:val="968BA8ECCE8048D5888FCF31312AE6F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5744C59D484D38ADF663D2D1C035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F0E48F-44EF-45FE-BDC1-7CBF2903EB3A}"/>
      </w:docPartPr>
      <w:docPartBody>
        <w:p w:rsidR="00086D55" w:rsidRDefault="00D23C1D" w:rsidP="00D23C1D">
          <w:pPr>
            <w:pStyle w:val="535744C59D484D38ADF663D2D1C035C6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E8DEC92DCAA420EBE04ADF2FF0B6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28C50-4CCD-4377-A903-2A4B8E3F033F}"/>
      </w:docPartPr>
      <w:docPartBody>
        <w:p w:rsidR="00086D55" w:rsidRDefault="00D23C1D" w:rsidP="00D23C1D">
          <w:pPr>
            <w:pStyle w:val="CE8DEC92DCAA420EBE04ADF2FF0B63F8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9357901CD54D9AA47C3F0766EE4C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8C16DF-FFC1-41F4-B410-68E7F2B4ED05}"/>
      </w:docPartPr>
      <w:docPartBody>
        <w:p w:rsidR="00086D55" w:rsidRDefault="00D23C1D" w:rsidP="00D23C1D">
          <w:pPr>
            <w:pStyle w:val="379357901CD54D9AA47C3F0766EE4C7D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496524D8F474EEA88F6ED246A6B50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D9C892-D69F-44B1-BE7E-A82325CAD624}"/>
      </w:docPartPr>
      <w:docPartBody>
        <w:p w:rsidR="00086D55" w:rsidRDefault="00D23C1D" w:rsidP="00D23C1D">
          <w:pPr>
            <w:pStyle w:val="3496524D8F474EEA88F6ED246A6B509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E792091C63F4EBC8CF6539466A57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B6C859-80E8-4F13-8907-DB42B6D5116E}"/>
      </w:docPartPr>
      <w:docPartBody>
        <w:p w:rsidR="00086D55" w:rsidRDefault="00D23C1D" w:rsidP="00D23C1D">
          <w:pPr>
            <w:pStyle w:val="FE792091C63F4EBC8CF6539466A57C61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E81E0FC8384A1592F1760AB4A041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26F885-FD14-4564-B07D-8F2F40C8B094}"/>
      </w:docPartPr>
      <w:docPartBody>
        <w:p w:rsidR="00086D55" w:rsidRDefault="00D23C1D" w:rsidP="00D23C1D">
          <w:pPr>
            <w:pStyle w:val="43E81E0FC8384A1592F1760AB4A04176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C97F7125CBD452D9C692CE09E59C7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FD214-2127-45DA-A09F-F53CD56F96AC}"/>
      </w:docPartPr>
      <w:docPartBody>
        <w:p w:rsidR="00086D55" w:rsidRDefault="00D23C1D" w:rsidP="00D23C1D">
          <w:pPr>
            <w:pStyle w:val="FC97F7125CBD452D9C692CE09E59C7BD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11C1B506B9246E4BF405AEE9CE8E4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9EDF1-7A13-494E-88CB-71D60DD769F4}"/>
      </w:docPartPr>
      <w:docPartBody>
        <w:p w:rsidR="00086D55" w:rsidRDefault="00D23C1D" w:rsidP="00D23C1D">
          <w:pPr>
            <w:pStyle w:val="A11C1B506B9246E4BF405AEE9CE8E4A0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D0B85B533544B519FBF6BB0F5989B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DD4D4-1084-4923-9A09-9E22C33F3F45}"/>
      </w:docPartPr>
      <w:docPartBody>
        <w:p w:rsidR="00ED1A0E" w:rsidRDefault="00ED1A0E" w:rsidP="00ED1A0E">
          <w:pPr>
            <w:pStyle w:val="6D0B85B533544B519FBF6BB0F5989BA2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122251"/>
    <w:rsid w:val="0013619D"/>
    <w:rsid w:val="00155B59"/>
    <w:rsid w:val="00225DAB"/>
    <w:rsid w:val="00234809"/>
    <w:rsid w:val="002739CE"/>
    <w:rsid w:val="00337B1F"/>
    <w:rsid w:val="003442B5"/>
    <w:rsid w:val="004216F2"/>
    <w:rsid w:val="0046428A"/>
    <w:rsid w:val="00482AD9"/>
    <w:rsid w:val="005B43B0"/>
    <w:rsid w:val="00634ABE"/>
    <w:rsid w:val="006A0F60"/>
    <w:rsid w:val="006C300A"/>
    <w:rsid w:val="00736BE1"/>
    <w:rsid w:val="00741B73"/>
    <w:rsid w:val="007A60B2"/>
    <w:rsid w:val="008D4B9B"/>
    <w:rsid w:val="009B7B06"/>
    <w:rsid w:val="00A24715"/>
    <w:rsid w:val="00AC243C"/>
    <w:rsid w:val="00B04D06"/>
    <w:rsid w:val="00B97A93"/>
    <w:rsid w:val="00CB628C"/>
    <w:rsid w:val="00D23C1D"/>
    <w:rsid w:val="00D44F40"/>
    <w:rsid w:val="00D54952"/>
    <w:rsid w:val="00DA04DA"/>
    <w:rsid w:val="00DB56E0"/>
    <w:rsid w:val="00E46717"/>
    <w:rsid w:val="00ED1A0E"/>
    <w:rsid w:val="00F2008F"/>
    <w:rsid w:val="00F62FFE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D1A0E"/>
    <w:rPr>
      <w:color w:val="808080"/>
    </w:rPr>
  </w:style>
  <w:style w:type="paragraph" w:customStyle="1" w:styleId="78F60FB15C834E3B92901B047BD7B92B">
    <w:name w:val="78F60FB15C834E3B92901B047BD7B92B"/>
    <w:rsid w:val="00D23C1D"/>
  </w:style>
  <w:style w:type="paragraph" w:customStyle="1" w:styleId="23A9BD5D935C426EB4548FE876131668">
    <w:name w:val="23A9BD5D935C426EB4548FE876131668"/>
    <w:rsid w:val="00D23C1D"/>
  </w:style>
  <w:style w:type="paragraph" w:customStyle="1" w:styleId="968BA8ECCE8048D5888FCF31312AE6FB">
    <w:name w:val="968BA8ECCE8048D5888FCF31312AE6FB"/>
    <w:rsid w:val="00D23C1D"/>
  </w:style>
  <w:style w:type="paragraph" w:customStyle="1" w:styleId="535744C59D484D38ADF663D2D1C035C6">
    <w:name w:val="535744C59D484D38ADF663D2D1C035C6"/>
    <w:rsid w:val="00D23C1D"/>
  </w:style>
  <w:style w:type="paragraph" w:customStyle="1" w:styleId="CE8DEC92DCAA420EBE04ADF2FF0B63F8">
    <w:name w:val="CE8DEC92DCAA420EBE04ADF2FF0B63F8"/>
    <w:rsid w:val="00D23C1D"/>
  </w:style>
  <w:style w:type="paragraph" w:customStyle="1" w:styleId="379357901CD54D9AA47C3F0766EE4C7D">
    <w:name w:val="379357901CD54D9AA47C3F0766EE4C7D"/>
    <w:rsid w:val="00D23C1D"/>
  </w:style>
  <w:style w:type="paragraph" w:customStyle="1" w:styleId="3496524D8F474EEA88F6ED246A6B509B">
    <w:name w:val="3496524D8F474EEA88F6ED246A6B509B"/>
    <w:rsid w:val="00D23C1D"/>
  </w:style>
  <w:style w:type="paragraph" w:customStyle="1" w:styleId="FE792091C63F4EBC8CF6539466A57C61">
    <w:name w:val="FE792091C63F4EBC8CF6539466A57C61"/>
    <w:rsid w:val="00D23C1D"/>
  </w:style>
  <w:style w:type="paragraph" w:customStyle="1" w:styleId="43E81E0FC8384A1592F1760AB4A04176">
    <w:name w:val="43E81E0FC8384A1592F1760AB4A04176"/>
    <w:rsid w:val="00D23C1D"/>
  </w:style>
  <w:style w:type="paragraph" w:customStyle="1" w:styleId="FC97F7125CBD452D9C692CE09E59C7BD">
    <w:name w:val="FC97F7125CBD452D9C692CE09E59C7BD"/>
    <w:rsid w:val="00D23C1D"/>
  </w:style>
  <w:style w:type="paragraph" w:customStyle="1" w:styleId="A11C1B506B9246E4BF405AEE9CE8E4A0">
    <w:name w:val="A11C1B506B9246E4BF405AEE9CE8E4A0"/>
    <w:rsid w:val="00D23C1D"/>
  </w:style>
  <w:style w:type="paragraph" w:customStyle="1" w:styleId="6D0B85B533544B519FBF6BB0F5989BA2">
    <w:name w:val="6D0B85B533544B519FBF6BB0F5989BA2"/>
    <w:rsid w:val="00ED1A0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SO999929 xmlns="http://www.datev.de/BSOffice/999929">64d865d5-cd3f-4da4-bb8d-119a4afae333</BSO999929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Props1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7C6A3-B078-4F14-B480-764713518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E50A1F-93CD-4C76-8EE2-CE2568CC4C60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1</Pages>
  <Words>96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Nadine Richter</cp:lastModifiedBy>
  <cp:revision>8</cp:revision>
  <cp:lastPrinted>2023-01-23T14:03:00Z</cp:lastPrinted>
  <dcterms:created xsi:type="dcterms:W3CDTF">2026-04-27T07:21:00Z</dcterms:created>
  <dcterms:modified xsi:type="dcterms:W3CDTF">2026-05-20T08:13:00Z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