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BAE1D" w14:textId="77777777" w:rsidR="008914A4" w:rsidRPr="00575886" w:rsidRDefault="008914A4" w:rsidP="008914A4">
      <w:pPr>
        <w:spacing w:after="160" w:line="259" w:lineRule="auto"/>
        <w:jc w:val="left"/>
      </w:pPr>
      <w:r w:rsidRPr="00575886">
        <w:rPr>
          <w:b/>
          <w:bCs/>
        </w:rPr>
        <w:t>Hinweis:</w:t>
      </w:r>
      <w:r>
        <w:rPr>
          <w:b/>
          <w:bCs/>
        </w:rPr>
        <w:t xml:space="preserve"> </w:t>
      </w:r>
      <w:r>
        <w:t>Die farbig hinterlegten Felder sind auszufüllen.</w:t>
      </w:r>
    </w:p>
    <w:p w14:paraId="6C2360CE" w14:textId="77777777" w:rsidR="008914A4" w:rsidRDefault="008914A4" w:rsidP="008914A4">
      <w:pPr>
        <w:pStyle w:val="berschrift5"/>
      </w:pPr>
      <w:r>
        <w:t>Name und Anschrift des Bewerbers/ der Bewerbergemeinschaft:</w:t>
      </w:r>
    </w:p>
    <w:sdt>
      <w:sdtPr>
        <w:id w:val="450367917"/>
        <w:placeholder>
          <w:docPart w:val="E84BFD5ABFC646BD8542FEEA28F547E1"/>
        </w:placeholder>
        <w:showingPlcHdr/>
      </w:sdtPr>
      <w:sdtEndPr/>
      <w:sdtContent>
        <w:p w14:paraId="2445A99C" w14:textId="77777777" w:rsidR="008914A4" w:rsidRDefault="008914A4" w:rsidP="008914A4">
          <w:r w:rsidRPr="00184BFF">
            <w:rPr>
              <w:rStyle w:val="Platzhaltertext"/>
            </w:rPr>
            <w:t>Klicken oder tippen Sie hier, um Text einzugeben.</w:t>
          </w:r>
        </w:p>
      </w:sdtContent>
    </w:sdt>
    <w:p w14:paraId="36979D9D" w14:textId="0AA79236" w:rsidR="005436C4" w:rsidRPr="00BA648F" w:rsidRDefault="005436C4" w:rsidP="005436C4">
      <w:pPr>
        <w:pStyle w:val="berschriftInhaltsverzeichnis"/>
        <w:rPr>
          <w:color w:val="A6A6A6" w:themeColor="background1" w:themeShade="A6"/>
        </w:rPr>
      </w:pPr>
      <w:r w:rsidRPr="00BA648F">
        <w:rPr>
          <w:color w:val="A6A6A6" w:themeColor="background1" w:themeShade="A6"/>
        </w:rPr>
        <w:t xml:space="preserve">Angebotsschreiben </w:t>
      </w:r>
    </w:p>
    <w:p w14:paraId="71866F1E" w14:textId="77777777" w:rsidR="005436C4" w:rsidRDefault="005436C4" w:rsidP="005436C4">
      <w:r w:rsidRPr="0032192D">
        <w:rPr>
          <w:b/>
          <w:bCs/>
        </w:rPr>
        <w:t>Hinweis:</w:t>
      </w:r>
      <w:r>
        <w:rPr>
          <w:b/>
          <w:bCs/>
        </w:rPr>
        <w:t xml:space="preserve"> </w:t>
      </w:r>
      <w:r>
        <w:t>Alle Dokumente sind elektronisch über die Vergabeplattform hochzuladen und sind ohne eigenhändige Unterschrift rechtsverbindlich.</w:t>
      </w:r>
    </w:p>
    <w:p w14:paraId="6DBAF7D6" w14:textId="5AE22D88" w:rsidR="005436C4" w:rsidRDefault="005436C4" w:rsidP="005436C4">
      <w:pPr>
        <w:spacing w:before="240"/>
        <w:rPr>
          <w:rFonts w:eastAsia="Times New Roman" w:cs="Arial"/>
          <w:b/>
          <w:lang w:eastAsia="de-DE"/>
        </w:rPr>
      </w:pPr>
      <w:r>
        <w:rPr>
          <w:rFonts w:eastAsia="Times New Roman" w:cs="Arial"/>
          <w:b/>
          <w:lang w:eastAsia="de-DE"/>
        </w:rPr>
        <w:t>A</w:t>
      </w:r>
      <w:r w:rsidRPr="00DB1CD9">
        <w:rPr>
          <w:rFonts w:eastAsia="Times New Roman" w:cs="Arial"/>
          <w:b/>
          <w:lang w:eastAsia="de-DE"/>
        </w:rPr>
        <w:t>ngebotseinreichung</w:t>
      </w:r>
    </w:p>
    <w:p w14:paraId="38C2CCF2" w14:textId="77777777" w:rsidR="005436C4" w:rsidRDefault="005436C4" w:rsidP="005436C4">
      <w:pPr>
        <w:spacing w:before="240"/>
        <w:rPr>
          <w:rFonts w:eastAsia="Times New Roman" w:cs="Arial"/>
          <w:lang w:eastAsia="de-DE"/>
        </w:rPr>
      </w:pPr>
      <w:r>
        <w:rPr>
          <w:rFonts w:eastAsia="Times New Roman" w:cs="Arial"/>
          <w:lang w:eastAsia="de-DE"/>
        </w:rPr>
        <w:t>Sehr geehrte Damen und Herren,</w:t>
      </w:r>
    </w:p>
    <w:p w14:paraId="243D31AA" w14:textId="3A74DFC5" w:rsidR="005436C4" w:rsidRDefault="005436C4" w:rsidP="005436C4">
      <w:r w:rsidRPr="00DB1CD9">
        <w:t xml:space="preserve">hiermit geben wir in dem oben genannten Vergabeverfahren unser </w:t>
      </w:r>
      <w:r w:rsidR="00C46DFD">
        <w:t>A</w:t>
      </w:r>
      <w:r w:rsidRPr="00DB1CD9">
        <w:t>ngebot ab. Wi</w:t>
      </w:r>
      <w:r>
        <w:t>r</w:t>
      </w:r>
      <w:r w:rsidRPr="00DB1CD9">
        <w:t xml:space="preserve"> bestätigen, dass unser Angebot die geforderten Bestandteile enthält und erklären, dass wir mit den Verfahrens</w:t>
      </w:r>
      <w:r>
        <w:t>bestimmungen einverstanden sind.</w:t>
      </w:r>
    </w:p>
    <w:p w14:paraId="5AA700C0" w14:textId="12D04A8E" w:rsidR="005436C4" w:rsidRPr="00DB1CD9" w:rsidRDefault="005436C4" w:rsidP="005436C4">
      <w:r>
        <w:t xml:space="preserve">Wir halten uns an vorliegendes Angebot bis zum Ablauf der Bindefrist </w:t>
      </w:r>
      <w:r w:rsidRPr="009E5949">
        <w:t xml:space="preserve">(mithin bis zum </w:t>
      </w:r>
      <w:r w:rsidR="00A42FBB">
        <w:t>31</w:t>
      </w:r>
      <w:r>
        <w:t>.</w:t>
      </w:r>
      <w:r w:rsidR="00EC2821">
        <w:t>08</w:t>
      </w:r>
      <w:r>
        <w:t>.202</w:t>
      </w:r>
      <w:r w:rsidR="00A42FBB">
        <w:t>6</w:t>
      </w:r>
      <w:r w:rsidRPr="009E5949">
        <w:t>) gebun</w:t>
      </w:r>
      <w:r>
        <w:t>den.</w:t>
      </w:r>
    </w:p>
    <w:p w14:paraId="53D4B637" w14:textId="77777777" w:rsidR="005436C4" w:rsidRDefault="005436C4" w:rsidP="005436C4">
      <w:pPr>
        <w:rPr>
          <w:lang w:eastAsia="de-DE"/>
        </w:rPr>
      </w:pPr>
      <w:r>
        <w:rPr>
          <w:lang w:eastAsia="de-DE"/>
        </w:rPr>
        <w:t>Mit freundlichen Grüßen</w:t>
      </w:r>
    </w:p>
    <w:p w14:paraId="225F4E79" w14:textId="77777777" w:rsidR="005436C4" w:rsidRDefault="005436C4" w:rsidP="005436C4">
      <w:pPr>
        <w:rPr>
          <w:lang w:eastAsia="de-DE"/>
        </w:rPr>
      </w:pPr>
    </w:p>
    <w:tbl>
      <w:tblPr>
        <w:tblStyle w:val="Tabellenraster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4"/>
        <w:gridCol w:w="320"/>
        <w:gridCol w:w="243"/>
        <w:gridCol w:w="4699"/>
      </w:tblGrid>
      <w:tr w:rsidR="005436C4" w:rsidRPr="00A528B9" w14:paraId="5E9EDC91" w14:textId="77777777" w:rsidTr="00112B8F">
        <w:tc>
          <w:tcPr>
            <w:tcW w:w="4084" w:type="dxa"/>
            <w:gridSpan w:val="2"/>
            <w:tcBorders>
              <w:bottom w:val="single" w:sz="4" w:space="0" w:color="A6A6A6" w:themeColor="background1" w:themeShade="A6"/>
            </w:tcBorders>
          </w:tcPr>
          <w:p w14:paraId="3D52406A" w14:textId="77777777" w:rsidR="005436C4" w:rsidRPr="00A528B9" w:rsidRDefault="00222C84" w:rsidP="00112B8F">
            <w:pPr>
              <w:keepLines/>
              <w:spacing w:before="120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cstheme="minorHAnsi"/>
                </w:rPr>
                <w:id w:val="-993176503"/>
                <w:placeholder>
                  <w:docPart w:val="CB4460E955964DF48430CD1C23377195"/>
                </w:placeholder>
                <w:showingPlcHdr/>
              </w:sdtPr>
              <w:sdtEndPr/>
              <w:sdtContent>
                <w:r w:rsidR="005436C4" w:rsidRPr="005436C4">
                  <w:rPr>
                    <w:rStyle w:val="Platzhaltertext"/>
                    <w:rFonts w:asciiTheme="minorHAnsi" w:eastAsiaTheme="majorEastAsia" w:hAnsiTheme="minorHAnsi" w:cstheme="minorHAnsi"/>
                    <w:color w:val="auto"/>
                    <w:sz w:val="22"/>
                    <w:szCs w:val="22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sdtContent>
            </w:sdt>
            <w:r w:rsidR="005436C4" w:rsidRPr="00A528B9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177DEECA" w14:textId="77777777" w:rsidR="005436C4" w:rsidRPr="00A528B9" w:rsidRDefault="005436C4" w:rsidP="00112B8F">
            <w:pPr>
              <w:keepLines/>
              <w:spacing w:before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528B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den </w:t>
            </w:r>
            <w:r w:rsidRPr="00A528B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sdt>
              <w:sdtPr>
                <w:rPr>
                  <w:rFonts w:cstheme="minorHAnsi"/>
                </w:rPr>
                <w:id w:val="280385988"/>
                <w:placeholder>
                  <w:docPart w:val="6D78AC192E214D689BB0CDA22043D0FB"/>
                </w:placeholder>
                <w:showingPlcHdr/>
              </w:sdtPr>
              <w:sdtEndPr/>
              <w:sdtContent>
                <w:r w:rsidRPr="005436C4">
                  <w:rPr>
                    <w:rStyle w:val="Platzhaltertext"/>
                    <w:rFonts w:asciiTheme="minorHAnsi" w:eastAsiaTheme="majorEastAsia" w:hAnsiTheme="minorHAnsi" w:cstheme="minorHAnsi"/>
                    <w:color w:val="auto"/>
                    <w:sz w:val="22"/>
                    <w:szCs w:val="22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sdtContent>
            </w:sdt>
          </w:p>
        </w:tc>
        <w:tc>
          <w:tcPr>
            <w:tcW w:w="243" w:type="dxa"/>
            <w:tcBorders>
              <w:bottom w:val="single" w:sz="4" w:space="0" w:color="A6A6A6" w:themeColor="background1" w:themeShade="A6"/>
            </w:tcBorders>
          </w:tcPr>
          <w:p w14:paraId="553E6B69" w14:textId="77777777" w:rsidR="005436C4" w:rsidRPr="00A528B9" w:rsidRDefault="005436C4" w:rsidP="00112B8F">
            <w:pPr>
              <w:keepLines/>
              <w:spacing w:before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699" w:type="dxa"/>
            <w:tcBorders>
              <w:bottom w:val="single" w:sz="4" w:space="0" w:color="A6A6A6" w:themeColor="background1" w:themeShade="A6"/>
            </w:tcBorders>
          </w:tcPr>
          <w:p w14:paraId="56AB858B" w14:textId="77777777" w:rsidR="005436C4" w:rsidRPr="00A528B9" w:rsidRDefault="005436C4" w:rsidP="00112B8F">
            <w:pPr>
              <w:keepLines/>
              <w:spacing w:before="12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2EFCA4" w14:textId="77777777" w:rsidR="005436C4" w:rsidRPr="00A528B9" w:rsidRDefault="00222C84" w:rsidP="00112B8F">
            <w:pPr>
              <w:keepLines/>
              <w:spacing w:before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sdt>
              <w:sdtPr>
                <w:rPr>
                  <w:rFonts w:cstheme="minorHAnsi"/>
                </w:rPr>
                <w:id w:val="-596482661"/>
                <w:placeholder>
                  <w:docPart w:val="51F5720BB7384F7BB1627B6B8180BC1D"/>
                </w:placeholder>
                <w:showingPlcHdr/>
              </w:sdtPr>
              <w:sdtEndPr/>
              <w:sdtContent>
                <w:r w:rsidR="005436C4" w:rsidRPr="005436C4">
                  <w:rPr>
                    <w:rStyle w:val="Platzhaltertext"/>
                    <w:rFonts w:asciiTheme="minorHAnsi" w:eastAsiaTheme="majorEastAsia" w:hAnsiTheme="minorHAnsi" w:cstheme="minorHAnsi"/>
                    <w:color w:val="auto"/>
                    <w:sz w:val="22"/>
                    <w:szCs w:val="22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sdtContent>
            </w:sdt>
          </w:p>
        </w:tc>
      </w:tr>
      <w:tr w:rsidR="005436C4" w:rsidRPr="00F964AA" w14:paraId="497416FD" w14:textId="77777777" w:rsidTr="00112B8F">
        <w:tc>
          <w:tcPr>
            <w:tcW w:w="3764" w:type="dxa"/>
            <w:tcBorders>
              <w:top w:val="single" w:sz="4" w:space="0" w:color="A6A6A6" w:themeColor="background1" w:themeShade="A6"/>
            </w:tcBorders>
          </w:tcPr>
          <w:p w14:paraId="0F80A156" w14:textId="77777777" w:rsidR="005436C4" w:rsidRPr="00F964AA" w:rsidRDefault="005436C4" w:rsidP="00112B8F">
            <w:pPr>
              <w:keepLines/>
              <w:spacing w:before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964AA">
              <w:rPr>
                <w:rFonts w:asciiTheme="minorHAnsi" w:hAnsiTheme="minorHAnsi" w:cstheme="minorHAnsi"/>
                <w:b/>
                <w:sz w:val="22"/>
                <w:szCs w:val="22"/>
              </w:rPr>
              <w:t>Ort, Datum</w:t>
            </w:r>
          </w:p>
        </w:tc>
        <w:tc>
          <w:tcPr>
            <w:tcW w:w="563" w:type="dxa"/>
            <w:gridSpan w:val="2"/>
            <w:tcBorders>
              <w:top w:val="single" w:sz="4" w:space="0" w:color="A6A6A6" w:themeColor="background1" w:themeShade="A6"/>
            </w:tcBorders>
          </w:tcPr>
          <w:p w14:paraId="54BA20FB" w14:textId="77777777" w:rsidR="005436C4" w:rsidRPr="00F964AA" w:rsidRDefault="005436C4" w:rsidP="00112B8F">
            <w:pPr>
              <w:keepLines/>
              <w:spacing w:before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699" w:type="dxa"/>
            <w:tcBorders>
              <w:top w:val="single" w:sz="4" w:space="0" w:color="A6A6A6" w:themeColor="background1" w:themeShade="A6"/>
            </w:tcBorders>
          </w:tcPr>
          <w:p w14:paraId="039014A1" w14:textId="77777777" w:rsidR="005436C4" w:rsidRPr="00F964AA" w:rsidRDefault="005436C4" w:rsidP="00112B8F">
            <w:pPr>
              <w:keepLines/>
              <w:spacing w:before="120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964AA">
              <w:rPr>
                <w:rFonts w:asciiTheme="minorHAnsi" w:hAnsiTheme="minorHAnsi" w:cstheme="minorHAnsi"/>
                <w:b/>
                <w:sz w:val="22"/>
                <w:szCs w:val="22"/>
              </w:rPr>
              <w:t>Name des Erklärenden in Textform</w:t>
            </w:r>
          </w:p>
        </w:tc>
      </w:tr>
    </w:tbl>
    <w:p w14:paraId="672F593F" w14:textId="2BC0D46B" w:rsidR="00034112" w:rsidRDefault="00257046" w:rsidP="00034112"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D7A4281" wp14:editId="44FCA817">
                <wp:simplePos x="0" y="0"/>
                <wp:positionH relativeFrom="margin">
                  <wp:align>left</wp:align>
                </wp:positionH>
                <wp:positionV relativeFrom="paragraph">
                  <wp:posOffset>5798176</wp:posOffset>
                </wp:positionV>
                <wp:extent cx="5909481" cy="2924175"/>
                <wp:effectExtent l="0" t="0" r="0" b="9525"/>
                <wp:wrapNone/>
                <wp:docPr id="4" name="Textfel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9481" cy="2924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739F337" w14:textId="77777777" w:rsidR="00B50648" w:rsidRDefault="00B5064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7A4281" id="_x0000_t202" coordsize="21600,21600" o:spt="202" path="m,l,21600r21600,l21600,xe">
                <v:stroke joinstyle="miter"/>
                <v:path gradientshapeok="t" o:connecttype="rect"/>
              </v:shapetype>
              <v:shape id="Textfeld 4" o:spid="_x0000_s1026" type="#_x0000_t202" style="position:absolute;left:0;text-align:left;margin-left:0;margin-top:456.55pt;width:465.3pt;height:230.25pt;z-index:251658240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" fillcolor="white [3201]" stroked="f" strokeweight=".5pt">
                <v:textbox>
                  <w:txbxContent>
                    <w:p w14:paraId="7739F337" w14:textId="77777777" w:rsidR="00B50648" w:rsidRDefault="00B50648"/>
                  </w:txbxContent>
                </v:textbox>
                <w10:wrap anchorx="margin"/>
              </v:shape>
            </w:pict>
          </mc:Fallback>
        </mc:AlternateContent>
      </w:r>
    </w:p>
    <w:p w14:paraId="3E3E8406" w14:textId="77777777" w:rsidR="002A747D" w:rsidRPr="002A747D" w:rsidRDefault="002A747D" w:rsidP="002A747D"/>
    <w:p w14:paraId="7D3E082A" w14:textId="77777777" w:rsidR="002A747D" w:rsidRPr="002A747D" w:rsidRDefault="002A747D" w:rsidP="002A747D"/>
    <w:p w14:paraId="5092EF17" w14:textId="2FEB2437" w:rsidR="002A747D" w:rsidRPr="002A747D" w:rsidRDefault="002A747D" w:rsidP="002A747D">
      <w:pPr>
        <w:tabs>
          <w:tab w:val="left" w:pos="1698"/>
        </w:tabs>
      </w:pPr>
      <w:r>
        <w:tab/>
      </w:r>
    </w:p>
    <w:sectPr w:rsidR="002A747D" w:rsidRPr="002A747D" w:rsidSect="0065688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1973" w:right="1418" w:bottom="567" w:left="1418" w:header="1134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A6EAB2" w14:textId="77777777" w:rsidR="00222C84" w:rsidRDefault="00222C84" w:rsidP="00062AE7">
      <w:pPr>
        <w:spacing w:after="0" w:line="240" w:lineRule="auto"/>
      </w:pPr>
      <w:r>
        <w:separator/>
      </w:r>
    </w:p>
  </w:endnote>
  <w:endnote w:type="continuationSeparator" w:id="0">
    <w:p w14:paraId="7EBCEABA" w14:textId="77777777" w:rsidR="00222C84" w:rsidRDefault="00222C84" w:rsidP="00062AE7">
      <w:pPr>
        <w:spacing w:after="0" w:line="240" w:lineRule="auto"/>
      </w:pPr>
      <w:r>
        <w:continuationSeparator/>
      </w:r>
    </w:p>
  </w:endnote>
  <w:endnote w:type="continuationNotice" w:id="1">
    <w:p w14:paraId="17C961FF" w14:textId="77777777" w:rsidR="00222C84" w:rsidRDefault="00222C8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1AC15" w14:textId="77777777" w:rsidR="002B3DA2" w:rsidRDefault="002B3DA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09F62" w14:textId="77777777" w:rsidR="002B3DA2" w:rsidRDefault="002B3DA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5CBDC" w14:textId="77777777" w:rsidR="002B3DA2" w:rsidRDefault="002B3DA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C2564" w14:textId="77777777" w:rsidR="00222C84" w:rsidRDefault="00222C84" w:rsidP="00062AE7">
      <w:pPr>
        <w:spacing w:after="0" w:line="240" w:lineRule="auto"/>
      </w:pPr>
      <w:r>
        <w:separator/>
      </w:r>
    </w:p>
  </w:footnote>
  <w:footnote w:type="continuationSeparator" w:id="0">
    <w:p w14:paraId="5897D413" w14:textId="77777777" w:rsidR="00222C84" w:rsidRDefault="00222C84" w:rsidP="00062AE7">
      <w:pPr>
        <w:spacing w:after="0" w:line="240" w:lineRule="auto"/>
      </w:pPr>
      <w:r>
        <w:continuationSeparator/>
      </w:r>
    </w:p>
  </w:footnote>
  <w:footnote w:type="continuationNotice" w:id="1">
    <w:p w14:paraId="17C0202A" w14:textId="77777777" w:rsidR="00222C84" w:rsidRDefault="00222C8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D77EF" w14:textId="77777777" w:rsidR="002B3DA2" w:rsidRDefault="002B3DA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413"/>
      <w:gridCol w:w="5670"/>
      <w:gridCol w:w="1977"/>
    </w:tblGrid>
    <w:tr w:rsidR="00BA648F" w:rsidRPr="00BA648F" w14:paraId="6585A29E" w14:textId="77777777" w:rsidTr="00BA648F">
      <w:trPr>
        <w:trHeight w:val="558"/>
      </w:trPr>
      <w:tc>
        <w:tcPr>
          <w:tcW w:w="1413" w:type="dxa"/>
          <w:vMerge w:val="restart"/>
          <w:vAlign w:val="center"/>
        </w:tcPr>
        <w:p w14:paraId="54B6285D" w14:textId="77777777" w:rsidR="008914A4" w:rsidRPr="00BA648F" w:rsidRDefault="008914A4" w:rsidP="008914A4">
          <w:pPr>
            <w:tabs>
              <w:tab w:val="center" w:pos="4703"/>
              <w:tab w:val="right" w:pos="9406"/>
            </w:tabs>
            <w:spacing w:after="0" w:line="240" w:lineRule="auto"/>
            <w:jc w:val="center"/>
            <w:rPr>
              <w:b/>
              <w:bCs/>
              <w:color w:val="808080" w:themeColor="background1" w:themeShade="80"/>
            </w:rPr>
          </w:pPr>
          <w:r w:rsidRPr="00BA648F">
            <w:rPr>
              <w:b/>
              <w:bCs/>
              <w:color w:val="808080" w:themeColor="background1" w:themeShade="80"/>
            </w:rPr>
            <w:t>Formblatt</w:t>
          </w:r>
        </w:p>
        <w:p w14:paraId="6B375D16" w14:textId="17671CEC" w:rsidR="008914A4" w:rsidRPr="00BA648F" w:rsidRDefault="00A42FBB" w:rsidP="008914A4">
          <w:pPr>
            <w:tabs>
              <w:tab w:val="center" w:pos="4703"/>
              <w:tab w:val="right" w:pos="9406"/>
            </w:tabs>
            <w:spacing w:after="0" w:line="240" w:lineRule="auto"/>
            <w:jc w:val="center"/>
            <w:rPr>
              <w:b/>
              <w:bCs/>
              <w:color w:val="808080" w:themeColor="background1" w:themeShade="80"/>
              <w:sz w:val="44"/>
              <w:szCs w:val="44"/>
            </w:rPr>
          </w:pPr>
          <w:r>
            <w:rPr>
              <w:b/>
              <w:bCs/>
              <w:color w:val="808080" w:themeColor="background1" w:themeShade="80"/>
              <w:sz w:val="44"/>
              <w:szCs w:val="44"/>
            </w:rPr>
            <w:t>00</w:t>
          </w:r>
        </w:p>
      </w:tc>
      <w:tc>
        <w:tcPr>
          <w:tcW w:w="5670" w:type="dxa"/>
          <w:vAlign w:val="center"/>
        </w:tcPr>
        <w:p w14:paraId="45FB0503" w14:textId="7658877C" w:rsidR="008914A4" w:rsidRPr="00BA648F" w:rsidRDefault="009D50FC" w:rsidP="008914A4">
          <w:pPr>
            <w:tabs>
              <w:tab w:val="center" w:pos="4703"/>
              <w:tab w:val="right" w:pos="9406"/>
            </w:tabs>
            <w:spacing w:after="0" w:line="240" w:lineRule="auto"/>
            <w:jc w:val="left"/>
            <w:rPr>
              <w:color w:val="808080" w:themeColor="background1" w:themeShade="80"/>
              <w:sz w:val="32"/>
              <w:szCs w:val="32"/>
            </w:rPr>
          </w:pPr>
          <w:r w:rsidRPr="00BA648F">
            <w:rPr>
              <w:color w:val="808080" w:themeColor="background1" w:themeShade="80"/>
              <w:sz w:val="32"/>
              <w:szCs w:val="32"/>
            </w:rPr>
            <w:t>Angebotsschreiben</w:t>
          </w:r>
        </w:p>
      </w:tc>
      <w:tc>
        <w:tcPr>
          <w:tcW w:w="1977" w:type="dxa"/>
        </w:tcPr>
        <w:p w14:paraId="49FC0CD8" w14:textId="35286869" w:rsidR="008914A4" w:rsidRPr="00BA648F" w:rsidRDefault="008914A4" w:rsidP="008914A4">
          <w:pPr>
            <w:tabs>
              <w:tab w:val="center" w:pos="4703"/>
              <w:tab w:val="right" w:pos="9406"/>
            </w:tabs>
            <w:spacing w:after="0" w:line="240" w:lineRule="auto"/>
            <w:jc w:val="left"/>
            <w:rPr>
              <w:color w:val="808080" w:themeColor="background1" w:themeShade="80"/>
            </w:rPr>
          </w:pPr>
        </w:p>
      </w:tc>
    </w:tr>
    <w:tr w:rsidR="008914A4" w:rsidRPr="004D7126" w14:paraId="4C6EDBAC" w14:textId="77777777" w:rsidTr="00BA648F">
      <w:trPr>
        <w:trHeight w:val="548"/>
      </w:trPr>
      <w:tc>
        <w:tcPr>
          <w:tcW w:w="1413" w:type="dxa"/>
          <w:vMerge/>
        </w:tcPr>
        <w:p w14:paraId="52BC73AB" w14:textId="77777777" w:rsidR="008914A4" w:rsidRPr="004D7126" w:rsidRDefault="008914A4" w:rsidP="008914A4">
          <w:pPr>
            <w:tabs>
              <w:tab w:val="center" w:pos="4703"/>
              <w:tab w:val="right" w:pos="9406"/>
            </w:tabs>
            <w:spacing w:after="0" w:line="240" w:lineRule="auto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vAlign w:val="center"/>
        </w:tcPr>
        <w:p w14:paraId="22AE5305" w14:textId="5FC78FA3" w:rsidR="008914A4" w:rsidRPr="004D7126" w:rsidRDefault="008914A4" w:rsidP="00691623">
          <w:pPr>
            <w:tabs>
              <w:tab w:val="center" w:pos="4703"/>
              <w:tab w:val="right" w:pos="9406"/>
            </w:tabs>
            <w:spacing w:after="0" w:line="240" w:lineRule="auto"/>
            <w:ind w:left="1746" w:hanging="1746"/>
            <w:jc w:val="left"/>
            <w:rPr>
              <w:color w:val="666F7A" w:themeColor="text2"/>
            </w:rPr>
          </w:pPr>
          <w:r w:rsidRPr="004D7126">
            <w:rPr>
              <w:color w:val="666F7A" w:themeColor="text2"/>
            </w:rPr>
            <w:t xml:space="preserve">Vergabenummer: </w:t>
          </w:r>
          <w:sdt>
            <w:sdtPr>
              <w:rPr>
                <w:color w:val="666F7A" w:themeColor="text2"/>
              </w:rPr>
              <w:id w:val="110328723"/>
              <w:placeholder>
                <w:docPart w:val="E4F87DB0D1314299B016C38887E02DA4"/>
              </w:placeholder>
            </w:sdtPr>
            <w:sdtEndPr/>
            <w:sdtContent>
              <w:r w:rsidR="002B3DA2" w:rsidRPr="002B3DA2">
                <w:rPr>
                  <w:color w:val="666F7A" w:themeColor="text2"/>
                </w:rPr>
                <w:t>001/2026_1340-003_O_740_EiMi</w:t>
              </w:r>
            </w:sdtContent>
          </w:sdt>
        </w:p>
      </w:tc>
      <w:tc>
        <w:tcPr>
          <w:tcW w:w="1977" w:type="dxa"/>
          <w:vAlign w:val="center"/>
        </w:tcPr>
        <w:p w14:paraId="14B3AFE0" w14:textId="77777777" w:rsidR="008914A4" w:rsidRPr="004D7126" w:rsidRDefault="008914A4" w:rsidP="008914A4">
          <w:pPr>
            <w:tabs>
              <w:tab w:val="center" w:pos="4703"/>
              <w:tab w:val="right" w:pos="9406"/>
            </w:tabs>
            <w:spacing w:after="0" w:line="240" w:lineRule="auto"/>
            <w:jc w:val="center"/>
            <w:rPr>
              <w:color w:val="666F7A" w:themeColor="text2"/>
            </w:rPr>
          </w:pPr>
          <w:r w:rsidRPr="004D7126">
            <w:rPr>
              <w:color w:val="666F7A" w:themeColor="text2"/>
            </w:rPr>
            <w:t xml:space="preserve">Seite </w:t>
          </w:r>
          <w:r w:rsidRPr="004D7126">
            <w:rPr>
              <w:color w:val="666F7A" w:themeColor="text2"/>
            </w:rPr>
            <w:fldChar w:fldCharType="begin"/>
          </w:r>
          <w:r w:rsidRPr="004D7126">
            <w:rPr>
              <w:color w:val="666F7A" w:themeColor="text2"/>
            </w:rPr>
            <w:instrText xml:space="preserve"> PAGE  \* Arabic  \* MERGEFORMAT </w:instrText>
          </w:r>
          <w:r w:rsidRPr="004D7126">
            <w:rPr>
              <w:color w:val="666F7A" w:themeColor="text2"/>
            </w:rPr>
            <w:fldChar w:fldCharType="separate"/>
          </w:r>
          <w:r w:rsidRPr="004D7126">
            <w:rPr>
              <w:noProof/>
              <w:color w:val="666F7A" w:themeColor="text2"/>
            </w:rPr>
            <w:t>1</w:t>
          </w:r>
          <w:r w:rsidRPr="004D7126">
            <w:rPr>
              <w:color w:val="666F7A" w:themeColor="text2"/>
            </w:rPr>
            <w:fldChar w:fldCharType="end"/>
          </w:r>
          <w:r w:rsidRPr="004D7126">
            <w:rPr>
              <w:color w:val="666F7A" w:themeColor="text2"/>
            </w:rPr>
            <w:t xml:space="preserve">  von </w:t>
          </w:r>
          <w:r w:rsidRPr="004D7126">
            <w:rPr>
              <w:color w:val="666F7A" w:themeColor="text2"/>
            </w:rPr>
            <w:fldChar w:fldCharType="begin"/>
          </w:r>
          <w:r w:rsidRPr="004D7126">
            <w:rPr>
              <w:color w:val="666F7A" w:themeColor="text2"/>
            </w:rPr>
            <w:instrText xml:space="preserve"> NUMPAGES  \* Arabic  \* MERGEFORMAT </w:instrText>
          </w:r>
          <w:r w:rsidRPr="004D7126">
            <w:rPr>
              <w:color w:val="666F7A" w:themeColor="text2"/>
            </w:rPr>
            <w:fldChar w:fldCharType="separate"/>
          </w:r>
          <w:r w:rsidRPr="004D7126">
            <w:rPr>
              <w:noProof/>
              <w:color w:val="666F7A" w:themeColor="text2"/>
            </w:rPr>
            <w:t>1</w:t>
          </w:r>
          <w:r w:rsidRPr="004D7126">
            <w:rPr>
              <w:color w:val="666F7A" w:themeColor="text2"/>
            </w:rPr>
            <w:fldChar w:fldCharType="end"/>
          </w:r>
        </w:p>
      </w:tc>
    </w:tr>
  </w:tbl>
  <w:p w14:paraId="28507629" w14:textId="1F387A3D" w:rsidR="00062AE7" w:rsidRPr="008914A4" w:rsidRDefault="00062AE7" w:rsidP="008914A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1413"/>
      <w:gridCol w:w="5670"/>
      <w:gridCol w:w="1977"/>
    </w:tblGrid>
    <w:tr w:rsidR="004D7126" w:rsidRPr="004D7126" w14:paraId="6763CCDB" w14:textId="77777777">
      <w:trPr>
        <w:trHeight w:val="558"/>
      </w:trPr>
      <w:tc>
        <w:tcPr>
          <w:tcW w:w="1413" w:type="dxa"/>
          <w:vMerge w:val="restart"/>
          <w:tcBorders>
            <w:top w:val="single" w:sz="4" w:space="0" w:color="009FE3" w:themeColor="accent1"/>
            <w:left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4F8092F2" w14:textId="77777777" w:rsidR="004D7126" w:rsidRPr="004D7126" w:rsidRDefault="004D7126" w:rsidP="004D7126">
          <w:pPr>
            <w:tabs>
              <w:tab w:val="center" w:pos="4703"/>
              <w:tab w:val="right" w:pos="9406"/>
            </w:tabs>
            <w:spacing w:after="0" w:line="240" w:lineRule="auto"/>
            <w:jc w:val="center"/>
            <w:rPr>
              <w:b/>
              <w:bCs/>
              <w:color w:val="009FE3" w:themeColor="accent1"/>
            </w:rPr>
          </w:pPr>
          <w:bookmarkStart w:id="0" w:name="_Hlk169012003"/>
          <w:r w:rsidRPr="004D7126">
            <w:rPr>
              <w:b/>
              <w:bCs/>
              <w:color w:val="009FE3" w:themeColor="accent1"/>
            </w:rPr>
            <w:t>Formblatt</w:t>
          </w:r>
        </w:p>
        <w:p w14:paraId="12923A6A" w14:textId="77777777" w:rsidR="004D7126" w:rsidRPr="004D7126" w:rsidRDefault="004D7126" w:rsidP="004D7126">
          <w:pPr>
            <w:tabs>
              <w:tab w:val="center" w:pos="4703"/>
              <w:tab w:val="right" w:pos="9406"/>
            </w:tabs>
            <w:spacing w:after="0" w:line="240" w:lineRule="auto"/>
            <w:jc w:val="center"/>
            <w:rPr>
              <w:b/>
              <w:bCs/>
              <w:color w:val="009FE3" w:themeColor="accent1"/>
              <w:sz w:val="44"/>
              <w:szCs w:val="44"/>
            </w:rPr>
          </w:pPr>
          <w:r w:rsidRPr="004D7126">
            <w:rPr>
              <w:b/>
              <w:bCs/>
              <w:color w:val="009FE3" w:themeColor="accent1"/>
              <w:sz w:val="44"/>
              <w:szCs w:val="44"/>
            </w:rPr>
            <w:t>02</w:t>
          </w: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0ED7A896" w14:textId="77777777" w:rsidR="004D7126" w:rsidRPr="004D7126" w:rsidRDefault="004D7126" w:rsidP="004D7126">
          <w:pPr>
            <w:tabs>
              <w:tab w:val="center" w:pos="4703"/>
              <w:tab w:val="right" w:pos="9406"/>
            </w:tabs>
            <w:spacing w:after="0" w:line="240" w:lineRule="auto"/>
            <w:jc w:val="left"/>
            <w:rPr>
              <w:color w:val="009FE3" w:themeColor="accent1"/>
              <w:sz w:val="32"/>
              <w:szCs w:val="32"/>
            </w:rPr>
          </w:pPr>
          <w:r w:rsidRPr="004D7126">
            <w:rPr>
              <w:color w:val="009FE3" w:themeColor="accent1"/>
              <w:sz w:val="32"/>
              <w:szCs w:val="32"/>
            </w:rPr>
            <w:t>Checkliste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026B3F30" w14:textId="77777777" w:rsidR="004D7126" w:rsidRPr="004D7126" w:rsidRDefault="004D7126" w:rsidP="004D7126">
          <w:pPr>
            <w:tabs>
              <w:tab w:val="center" w:pos="4703"/>
              <w:tab w:val="right" w:pos="9406"/>
            </w:tabs>
            <w:spacing w:after="0" w:line="240" w:lineRule="auto"/>
            <w:jc w:val="left"/>
            <w:rPr>
              <w:color w:val="666F7A" w:themeColor="text2"/>
            </w:rPr>
          </w:pPr>
          <w:r w:rsidRPr="004D7126">
            <w:rPr>
              <w:noProof/>
              <w:color w:val="666F7A" w:themeColor="text2"/>
              <w:sz w:val="20"/>
              <w:szCs w:val="20"/>
            </w:rPr>
            <w:drawing>
              <wp:anchor distT="0" distB="0" distL="114300" distR="114300" simplePos="0" relativeHeight="251658240" behindDoc="0" locked="0" layoutInCell="1" allowOverlap="1" wp14:anchorId="2206227F" wp14:editId="60661EFA">
                <wp:simplePos x="0" y="0"/>
                <wp:positionH relativeFrom="margin">
                  <wp:posOffset>-36177</wp:posOffset>
                </wp:positionH>
                <wp:positionV relativeFrom="paragraph">
                  <wp:posOffset>29097</wp:posOffset>
                </wp:positionV>
                <wp:extent cx="1192714" cy="296116"/>
                <wp:effectExtent l="0" t="0" r="7620" b="8890"/>
                <wp:wrapNone/>
                <wp:docPr id="1917078918" name="Grafik 1917078918" descr="Ein Bild, das Text, Schrift, Logo, Screenshot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86349660" name="Grafik 686349660" descr="Ein Bild, das Text, Schrift, Logo, Screenshot enthält.&#10;&#10;Automatisch generierte Beschreibu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2714" cy="2961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4D7126" w:rsidRPr="004D7126" w14:paraId="0467ED45" w14:textId="77777777">
      <w:trPr>
        <w:trHeight w:val="548"/>
      </w:trPr>
      <w:tc>
        <w:tcPr>
          <w:tcW w:w="1413" w:type="dxa"/>
          <w:vMerge/>
          <w:tcBorders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7AB6E525" w14:textId="77777777" w:rsidR="004D7126" w:rsidRPr="004D7126" w:rsidRDefault="004D7126" w:rsidP="004D7126">
          <w:pPr>
            <w:tabs>
              <w:tab w:val="center" w:pos="4703"/>
              <w:tab w:val="right" w:pos="9406"/>
            </w:tabs>
            <w:spacing w:after="0" w:line="240" w:lineRule="auto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5581A963" w14:textId="77777777" w:rsidR="004D7126" w:rsidRPr="004D7126" w:rsidRDefault="004D7126" w:rsidP="004D7126">
          <w:pPr>
            <w:tabs>
              <w:tab w:val="center" w:pos="4703"/>
              <w:tab w:val="right" w:pos="9406"/>
            </w:tabs>
            <w:spacing w:after="0" w:line="240" w:lineRule="auto"/>
            <w:jc w:val="left"/>
            <w:rPr>
              <w:color w:val="666F7A" w:themeColor="text2"/>
            </w:rPr>
          </w:pPr>
          <w:r w:rsidRPr="004D7126">
            <w:rPr>
              <w:color w:val="666F7A" w:themeColor="text2"/>
            </w:rPr>
            <w:t>Vergabenummer: KVBS1_742.01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6A4C18FF" w14:textId="77777777" w:rsidR="004D7126" w:rsidRPr="004D7126" w:rsidRDefault="004D7126" w:rsidP="004D7126">
          <w:pPr>
            <w:tabs>
              <w:tab w:val="center" w:pos="4703"/>
              <w:tab w:val="right" w:pos="9406"/>
            </w:tabs>
            <w:spacing w:after="0" w:line="240" w:lineRule="auto"/>
            <w:jc w:val="center"/>
            <w:rPr>
              <w:color w:val="666F7A" w:themeColor="text2"/>
            </w:rPr>
          </w:pPr>
          <w:r w:rsidRPr="004D7126">
            <w:rPr>
              <w:color w:val="666F7A" w:themeColor="text2"/>
            </w:rPr>
            <w:t xml:space="preserve">Seite </w:t>
          </w:r>
          <w:r w:rsidRPr="004D7126">
            <w:rPr>
              <w:color w:val="666F7A" w:themeColor="text2"/>
            </w:rPr>
            <w:fldChar w:fldCharType="begin"/>
          </w:r>
          <w:r w:rsidRPr="004D7126">
            <w:rPr>
              <w:color w:val="666F7A" w:themeColor="text2"/>
            </w:rPr>
            <w:instrText xml:space="preserve"> PAGE  \* Arabic  \* MERGEFORMAT </w:instrText>
          </w:r>
          <w:r w:rsidRPr="004D7126">
            <w:rPr>
              <w:color w:val="666F7A" w:themeColor="text2"/>
            </w:rPr>
            <w:fldChar w:fldCharType="separate"/>
          </w:r>
          <w:r w:rsidRPr="004D7126">
            <w:rPr>
              <w:noProof/>
              <w:color w:val="666F7A" w:themeColor="text2"/>
            </w:rPr>
            <w:t>1</w:t>
          </w:r>
          <w:r w:rsidRPr="004D7126">
            <w:rPr>
              <w:color w:val="666F7A" w:themeColor="text2"/>
            </w:rPr>
            <w:fldChar w:fldCharType="end"/>
          </w:r>
          <w:r w:rsidRPr="004D7126">
            <w:rPr>
              <w:color w:val="666F7A" w:themeColor="text2"/>
            </w:rPr>
            <w:t xml:space="preserve">  von </w:t>
          </w:r>
          <w:r w:rsidRPr="004D7126">
            <w:rPr>
              <w:color w:val="666F7A" w:themeColor="text2"/>
            </w:rPr>
            <w:fldChar w:fldCharType="begin"/>
          </w:r>
          <w:r w:rsidRPr="004D7126">
            <w:rPr>
              <w:color w:val="666F7A" w:themeColor="text2"/>
            </w:rPr>
            <w:instrText xml:space="preserve"> NUMPAGES  \* Arabic  \* MERGEFORMAT </w:instrText>
          </w:r>
          <w:r w:rsidRPr="004D7126">
            <w:rPr>
              <w:color w:val="666F7A" w:themeColor="text2"/>
            </w:rPr>
            <w:fldChar w:fldCharType="separate"/>
          </w:r>
          <w:r w:rsidRPr="004D7126">
            <w:rPr>
              <w:noProof/>
              <w:color w:val="666F7A" w:themeColor="text2"/>
            </w:rPr>
            <w:t>1</w:t>
          </w:r>
          <w:r w:rsidRPr="004D7126">
            <w:rPr>
              <w:color w:val="666F7A" w:themeColor="text2"/>
            </w:rPr>
            <w:fldChar w:fldCharType="end"/>
          </w:r>
        </w:p>
      </w:tc>
    </w:tr>
    <w:bookmarkEnd w:id="0"/>
  </w:tbl>
  <w:p w14:paraId="5537995B" w14:textId="1E18CD8D" w:rsidR="00D74AA6" w:rsidRDefault="00D74AA6" w:rsidP="00D74AA6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C15542"/>
    <w:multiLevelType w:val="multilevel"/>
    <w:tmpl w:val="E2AEDEF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2A623D8"/>
    <w:multiLevelType w:val="hybridMultilevel"/>
    <w:tmpl w:val="7B3C4CC6"/>
    <w:lvl w:ilvl="0" w:tplc="67B4E782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35E25"/>
    <w:multiLevelType w:val="multilevel"/>
    <w:tmpl w:val="2B6650CA"/>
    <w:lvl w:ilvl="0">
      <w:start w:val="1"/>
      <w:numFmt w:val="decimal"/>
      <w:pStyle w:val="berschrift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berschrift31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23011BBD"/>
    <w:multiLevelType w:val="hybridMultilevel"/>
    <w:tmpl w:val="FB3001A0"/>
    <w:lvl w:ilvl="0" w:tplc="ADA65D7C">
      <w:start w:val="1"/>
      <w:numFmt w:val="bullet"/>
      <w:pStyle w:val="Listenabsatz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5C6645E"/>
    <w:multiLevelType w:val="hybridMultilevel"/>
    <w:tmpl w:val="48F442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2D0B97"/>
    <w:multiLevelType w:val="hybridMultilevel"/>
    <w:tmpl w:val="BC580EFC"/>
    <w:lvl w:ilvl="0" w:tplc="3300EDB8">
      <w:start w:val="1"/>
      <w:numFmt w:val="decimal"/>
      <w:pStyle w:val="Anhangberschrift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8965FE"/>
    <w:multiLevelType w:val="hybridMultilevel"/>
    <w:tmpl w:val="4076474C"/>
    <w:lvl w:ilvl="0" w:tplc="91341E44">
      <w:start w:val="1"/>
      <w:numFmt w:val="decimal"/>
      <w:pStyle w:val="TabelleAufzhlun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3C1E13"/>
    <w:multiLevelType w:val="hybridMultilevel"/>
    <w:tmpl w:val="1F94E2D4"/>
    <w:lvl w:ilvl="0" w:tplc="7D9AFFA0">
      <w:start w:val="1"/>
      <w:numFmt w:val="bullet"/>
      <w:pStyle w:val="Aufzhlung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CD6B70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C0724BC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CF07A9B"/>
    <w:multiLevelType w:val="hybridMultilevel"/>
    <w:tmpl w:val="FE98C98E"/>
    <w:lvl w:ilvl="0" w:tplc="E9C4A340">
      <w:start w:val="1"/>
      <w:numFmt w:val="decimal"/>
      <w:pStyle w:val="ListenabsatzNummerierung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61554A9"/>
    <w:multiLevelType w:val="hybridMultilevel"/>
    <w:tmpl w:val="41663D18"/>
    <w:lvl w:ilvl="0" w:tplc="012E98A6">
      <w:start w:val="1"/>
      <w:numFmt w:val="bullet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C7423E"/>
    <w:multiLevelType w:val="hybridMultilevel"/>
    <w:tmpl w:val="19A6689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3543815">
    <w:abstractNumId w:val="6"/>
  </w:num>
  <w:num w:numId="2" w16cid:durableId="89090645">
    <w:abstractNumId w:val="6"/>
    <w:lvlOverride w:ilvl="0">
      <w:startOverride w:val="1"/>
    </w:lvlOverride>
  </w:num>
  <w:num w:numId="3" w16cid:durableId="670984570">
    <w:abstractNumId w:val="6"/>
    <w:lvlOverride w:ilvl="0">
      <w:startOverride w:val="1"/>
    </w:lvlOverride>
  </w:num>
  <w:num w:numId="4" w16cid:durableId="991182616">
    <w:abstractNumId w:val="1"/>
  </w:num>
  <w:num w:numId="5" w16cid:durableId="1775442273">
    <w:abstractNumId w:val="12"/>
  </w:num>
  <w:num w:numId="6" w16cid:durableId="32311376">
    <w:abstractNumId w:val="8"/>
  </w:num>
  <w:num w:numId="7" w16cid:durableId="1622802630">
    <w:abstractNumId w:val="9"/>
  </w:num>
  <w:num w:numId="8" w16cid:durableId="2114012292">
    <w:abstractNumId w:val="0"/>
  </w:num>
  <w:num w:numId="9" w16cid:durableId="18413081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42726622">
    <w:abstractNumId w:val="2"/>
  </w:num>
  <w:num w:numId="11" w16cid:durableId="93509117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40150447">
    <w:abstractNumId w:val="3"/>
  </w:num>
  <w:num w:numId="13" w16cid:durableId="309678462">
    <w:abstractNumId w:val="10"/>
  </w:num>
  <w:num w:numId="14" w16cid:durableId="369572814">
    <w:abstractNumId w:val="5"/>
  </w:num>
  <w:num w:numId="15" w16cid:durableId="1226335339">
    <w:abstractNumId w:val="4"/>
  </w:num>
  <w:num w:numId="16" w16cid:durableId="1543907253">
    <w:abstractNumId w:val="11"/>
  </w:num>
  <w:num w:numId="17" w16cid:durableId="4655823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5BNMCCgQ/bP2+oxnZDx4J0YmHWBn/7x+9xHz0iGIgdaPFJMjuBkfqTCKjdPtR8GPgwbERagiM8g2t89MxJvloQ==" w:salt="IVXwQNoMY3NIA06DpUvZQA==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046"/>
    <w:rsid w:val="00000AA6"/>
    <w:rsid w:val="000053A2"/>
    <w:rsid w:val="000063E1"/>
    <w:rsid w:val="00014C6E"/>
    <w:rsid w:val="0001596B"/>
    <w:rsid w:val="00024E08"/>
    <w:rsid w:val="00034112"/>
    <w:rsid w:val="0004007E"/>
    <w:rsid w:val="00047A8A"/>
    <w:rsid w:val="0005379F"/>
    <w:rsid w:val="00062AE7"/>
    <w:rsid w:val="000641B0"/>
    <w:rsid w:val="0006691E"/>
    <w:rsid w:val="00070905"/>
    <w:rsid w:val="00073288"/>
    <w:rsid w:val="00083BD6"/>
    <w:rsid w:val="00087FA4"/>
    <w:rsid w:val="00090068"/>
    <w:rsid w:val="00094F93"/>
    <w:rsid w:val="0009567D"/>
    <w:rsid w:val="0009737D"/>
    <w:rsid w:val="000B4365"/>
    <w:rsid w:val="000C44D3"/>
    <w:rsid w:val="000C6AFA"/>
    <w:rsid w:val="000D1688"/>
    <w:rsid w:val="000D7F9C"/>
    <w:rsid w:val="000E143C"/>
    <w:rsid w:val="000E2DC3"/>
    <w:rsid w:val="00104B84"/>
    <w:rsid w:val="00107E6E"/>
    <w:rsid w:val="001154AF"/>
    <w:rsid w:val="00121316"/>
    <w:rsid w:val="001235F7"/>
    <w:rsid w:val="00126E37"/>
    <w:rsid w:val="00136E7C"/>
    <w:rsid w:val="00137163"/>
    <w:rsid w:val="00140CCE"/>
    <w:rsid w:val="001475A2"/>
    <w:rsid w:val="00151DDE"/>
    <w:rsid w:val="00155EA7"/>
    <w:rsid w:val="001565A3"/>
    <w:rsid w:val="00157282"/>
    <w:rsid w:val="001656F4"/>
    <w:rsid w:val="00166C2B"/>
    <w:rsid w:val="00167D84"/>
    <w:rsid w:val="00171B34"/>
    <w:rsid w:val="00184BFF"/>
    <w:rsid w:val="00192178"/>
    <w:rsid w:val="00192CDE"/>
    <w:rsid w:val="001A0F44"/>
    <w:rsid w:val="001A40C6"/>
    <w:rsid w:val="001A5703"/>
    <w:rsid w:val="001A5882"/>
    <w:rsid w:val="001A7CDE"/>
    <w:rsid w:val="001B5CCE"/>
    <w:rsid w:val="001B6176"/>
    <w:rsid w:val="001C31A3"/>
    <w:rsid w:val="001E552A"/>
    <w:rsid w:val="002019CB"/>
    <w:rsid w:val="002076E3"/>
    <w:rsid w:val="00213AEE"/>
    <w:rsid w:val="002177B3"/>
    <w:rsid w:val="00222C84"/>
    <w:rsid w:val="002252E9"/>
    <w:rsid w:val="002329D0"/>
    <w:rsid w:val="00232A41"/>
    <w:rsid w:val="00232C64"/>
    <w:rsid w:val="00233063"/>
    <w:rsid w:val="00243F6B"/>
    <w:rsid w:val="00247A12"/>
    <w:rsid w:val="00252404"/>
    <w:rsid w:val="00257046"/>
    <w:rsid w:val="00267FA5"/>
    <w:rsid w:val="00270155"/>
    <w:rsid w:val="00273C59"/>
    <w:rsid w:val="00286FF7"/>
    <w:rsid w:val="00287856"/>
    <w:rsid w:val="002A2A82"/>
    <w:rsid w:val="002A2EA4"/>
    <w:rsid w:val="002A56D1"/>
    <w:rsid w:val="002A747D"/>
    <w:rsid w:val="002B004A"/>
    <w:rsid w:val="002B1408"/>
    <w:rsid w:val="002B3DA2"/>
    <w:rsid w:val="002C1A76"/>
    <w:rsid w:val="002C2B77"/>
    <w:rsid w:val="002D7B95"/>
    <w:rsid w:val="002E5C90"/>
    <w:rsid w:val="002F0F3D"/>
    <w:rsid w:val="0032192D"/>
    <w:rsid w:val="0033216E"/>
    <w:rsid w:val="00334BD9"/>
    <w:rsid w:val="0033605B"/>
    <w:rsid w:val="003360E6"/>
    <w:rsid w:val="003461AF"/>
    <w:rsid w:val="00351402"/>
    <w:rsid w:val="00354787"/>
    <w:rsid w:val="0036519C"/>
    <w:rsid w:val="003912D1"/>
    <w:rsid w:val="00396ECE"/>
    <w:rsid w:val="003A4C3E"/>
    <w:rsid w:val="003A5497"/>
    <w:rsid w:val="003B7F29"/>
    <w:rsid w:val="003C1121"/>
    <w:rsid w:val="003C1E8B"/>
    <w:rsid w:val="003C269C"/>
    <w:rsid w:val="003C3E8F"/>
    <w:rsid w:val="003C4EF1"/>
    <w:rsid w:val="003D7EA1"/>
    <w:rsid w:val="003E5A47"/>
    <w:rsid w:val="003F5393"/>
    <w:rsid w:val="003F63A9"/>
    <w:rsid w:val="00401523"/>
    <w:rsid w:val="00401F36"/>
    <w:rsid w:val="004104D2"/>
    <w:rsid w:val="004128F6"/>
    <w:rsid w:val="00417D72"/>
    <w:rsid w:val="0042503D"/>
    <w:rsid w:val="0042634B"/>
    <w:rsid w:val="00426AA2"/>
    <w:rsid w:val="00437C29"/>
    <w:rsid w:val="00443B5A"/>
    <w:rsid w:val="0044607A"/>
    <w:rsid w:val="004460E3"/>
    <w:rsid w:val="00446453"/>
    <w:rsid w:val="00447EF6"/>
    <w:rsid w:val="004548D5"/>
    <w:rsid w:val="004562EC"/>
    <w:rsid w:val="00457448"/>
    <w:rsid w:val="004649B1"/>
    <w:rsid w:val="0046791E"/>
    <w:rsid w:val="00486A89"/>
    <w:rsid w:val="0049467C"/>
    <w:rsid w:val="00495C8F"/>
    <w:rsid w:val="004A2EA5"/>
    <w:rsid w:val="004A46EE"/>
    <w:rsid w:val="004A5F31"/>
    <w:rsid w:val="004B610E"/>
    <w:rsid w:val="004D1259"/>
    <w:rsid w:val="004D5218"/>
    <w:rsid w:val="004D7126"/>
    <w:rsid w:val="004EF144"/>
    <w:rsid w:val="004F1E17"/>
    <w:rsid w:val="004F29A4"/>
    <w:rsid w:val="004F7B0C"/>
    <w:rsid w:val="00500536"/>
    <w:rsid w:val="0050248C"/>
    <w:rsid w:val="00510703"/>
    <w:rsid w:val="00517EE6"/>
    <w:rsid w:val="00522B99"/>
    <w:rsid w:val="005236A0"/>
    <w:rsid w:val="00542F59"/>
    <w:rsid w:val="005436C4"/>
    <w:rsid w:val="00544DA5"/>
    <w:rsid w:val="00545424"/>
    <w:rsid w:val="00556CDB"/>
    <w:rsid w:val="005577B9"/>
    <w:rsid w:val="00567FCF"/>
    <w:rsid w:val="005722DF"/>
    <w:rsid w:val="00573D88"/>
    <w:rsid w:val="00574620"/>
    <w:rsid w:val="005864BA"/>
    <w:rsid w:val="00593364"/>
    <w:rsid w:val="005B3682"/>
    <w:rsid w:val="005D1A43"/>
    <w:rsid w:val="005D1EAF"/>
    <w:rsid w:val="005E3CEB"/>
    <w:rsid w:val="006020EC"/>
    <w:rsid w:val="0060752F"/>
    <w:rsid w:val="00616900"/>
    <w:rsid w:val="00632C8E"/>
    <w:rsid w:val="006378E0"/>
    <w:rsid w:val="00656886"/>
    <w:rsid w:val="00660311"/>
    <w:rsid w:val="00664CD6"/>
    <w:rsid w:val="006673EB"/>
    <w:rsid w:val="00673125"/>
    <w:rsid w:val="00682943"/>
    <w:rsid w:val="00685C92"/>
    <w:rsid w:val="00691623"/>
    <w:rsid w:val="00691D8C"/>
    <w:rsid w:val="0069318E"/>
    <w:rsid w:val="006A04D9"/>
    <w:rsid w:val="006A71AF"/>
    <w:rsid w:val="006B0009"/>
    <w:rsid w:val="006D1BF6"/>
    <w:rsid w:val="006F72BE"/>
    <w:rsid w:val="00704648"/>
    <w:rsid w:val="007151C4"/>
    <w:rsid w:val="00734FAE"/>
    <w:rsid w:val="00736BE1"/>
    <w:rsid w:val="007471C7"/>
    <w:rsid w:val="00747AB5"/>
    <w:rsid w:val="0075571D"/>
    <w:rsid w:val="00760C81"/>
    <w:rsid w:val="007667D0"/>
    <w:rsid w:val="00771F6C"/>
    <w:rsid w:val="00776577"/>
    <w:rsid w:val="00782A66"/>
    <w:rsid w:val="00787539"/>
    <w:rsid w:val="00790AD6"/>
    <w:rsid w:val="00795658"/>
    <w:rsid w:val="007A539B"/>
    <w:rsid w:val="007A620D"/>
    <w:rsid w:val="007A7B91"/>
    <w:rsid w:val="007B0015"/>
    <w:rsid w:val="007B4AF4"/>
    <w:rsid w:val="007C494B"/>
    <w:rsid w:val="007D236F"/>
    <w:rsid w:val="007D3D75"/>
    <w:rsid w:val="007F141C"/>
    <w:rsid w:val="008301DE"/>
    <w:rsid w:val="00834604"/>
    <w:rsid w:val="0085612A"/>
    <w:rsid w:val="0086119D"/>
    <w:rsid w:val="00862560"/>
    <w:rsid w:val="008718C0"/>
    <w:rsid w:val="0087636F"/>
    <w:rsid w:val="0088176B"/>
    <w:rsid w:val="008853AF"/>
    <w:rsid w:val="008914A4"/>
    <w:rsid w:val="00893F7D"/>
    <w:rsid w:val="008A4AD0"/>
    <w:rsid w:val="008B3362"/>
    <w:rsid w:val="008B6BE7"/>
    <w:rsid w:val="008C289A"/>
    <w:rsid w:val="008C2EEA"/>
    <w:rsid w:val="008D41D9"/>
    <w:rsid w:val="008D5E1D"/>
    <w:rsid w:val="008E1004"/>
    <w:rsid w:val="008F773C"/>
    <w:rsid w:val="00901EE6"/>
    <w:rsid w:val="009036EC"/>
    <w:rsid w:val="00914FD9"/>
    <w:rsid w:val="0091561A"/>
    <w:rsid w:val="00920BBC"/>
    <w:rsid w:val="00922F89"/>
    <w:rsid w:val="00923E9B"/>
    <w:rsid w:val="00924B95"/>
    <w:rsid w:val="009342B8"/>
    <w:rsid w:val="00935470"/>
    <w:rsid w:val="00935F1E"/>
    <w:rsid w:val="00937B18"/>
    <w:rsid w:val="00947757"/>
    <w:rsid w:val="00952134"/>
    <w:rsid w:val="009573CF"/>
    <w:rsid w:val="009578C3"/>
    <w:rsid w:val="009676AE"/>
    <w:rsid w:val="0098246A"/>
    <w:rsid w:val="0098502A"/>
    <w:rsid w:val="009851A9"/>
    <w:rsid w:val="00985C49"/>
    <w:rsid w:val="00986D35"/>
    <w:rsid w:val="009921B4"/>
    <w:rsid w:val="00992459"/>
    <w:rsid w:val="009A235F"/>
    <w:rsid w:val="009B2E12"/>
    <w:rsid w:val="009B7B06"/>
    <w:rsid w:val="009C0085"/>
    <w:rsid w:val="009D50FC"/>
    <w:rsid w:val="009D60C9"/>
    <w:rsid w:val="009E6293"/>
    <w:rsid w:val="009F397B"/>
    <w:rsid w:val="009F6CE1"/>
    <w:rsid w:val="00A0188C"/>
    <w:rsid w:val="00A01B9C"/>
    <w:rsid w:val="00A02BF2"/>
    <w:rsid w:val="00A066D3"/>
    <w:rsid w:val="00A22DCC"/>
    <w:rsid w:val="00A40C25"/>
    <w:rsid w:val="00A4240F"/>
    <w:rsid w:val="00A42FBB"/>
    <w:rsid w:val="00A47924"/>
    <w:rsid w:val="00A50152"/>
    <w:rsid w:val="00A51DAB"/>
    <w:rsid w:val="00A52DCF"/>
    <w:rsid w:val="00A559E1"/>
    <w:rsid w:val="00A55CD5"/>
    <w:rsid w:val="00A560BA"/>
    <w:rsid w:val="00A607E9"/>
    <w:rsid w:val="00A74C9E"/>
    <w:rsid w:val="00A83317"/>
    <w:rsid w:val="00A92258"/>
    <w:rsid w:val="00A92701"/>
    <w:rsid w:val="00AA098A"/>
    <w:rsid w:val="00AB72E4"/>
    <w:rsid w:val="00AC2335"/>
    <w:rsid w:val="00AC36B0"/>
    <w:rsid w:val="00AE2F65"/>
    <w:rsid w:val="00AF196C"/>
    <w:rsid w:val="00AF2789"/>
    <w:rsid w:val="00AF6116"/>
    <w:rsid w:val="00B04A85"/>
    <w:rsid w:val="00B05205"/>
    <w:rsid w:val="00B10169"/>
    <w:rsid w:val="00B13E77"/>
    <w:rsid w:val="00B14E15"/>
    <w:rsid w:val="00B20428"/>
    <w:rsid w:val="00B20969"/>
    <w:rsid w:val="00B23A7E"/>
    <w:rsid w:val="00B32206"/>
    <w:rsid w:val="00B34B99"/>
    <w:rsid w:val="00B411AF"/>
    <w:rsid w:val="00B50648"/>
    <w:rsid w:val="00B51CFD"/>
    <w:rsid w:val="00B53DCC"/>
    <w:rsid w:val="00B53ECC"/>
    <w:rsid w:val="00B624EE"/>
    <w:rsid w:val="00B728B8"/>
    <w:rsid w:val="00B81877"/>
    <w:rsid w:val="00B833D3"/>
    <w:rsid w:val="00B87EC2"/>
    <w:rsid w:val="00B97710"/>
    <w:rsid w:val="00BA5C60"/>
    <w:rsid w:val="00BA648F"/>
    <w:rsid w:val="00BA6C6A"/>
    <w:rsid w:val="00BB0610"/>
    <w:rsid w:val="00BB4924"/>
    <w:rsid w:val="00BC28A2"/>
    <w:rsid w:val="00BD149B"/>
    <w:rsid w:val="00BD6B87"/>
    <w:rsid w:val="00BE4398"/>
    <w:rsid w:val="00BF5467"/>
    <w:rsid w:val="00C13DFC"/>
    <w:rsid w:val="00C3498E"/>
    <w:rsid w:val="00C41590"/>
    <w:rsid w:val="00C42E36"/>
    <w:rsid w:val="00C461BE"/>
    <w:rsid w:val="00C46DFD"/>
    <w:rsid w:val="00C55708"/>
    <w:rsid w:val="00C574BD"/>
    <w:rsid w:val="00C57CAD"/>
    <w:rsid w:val="00C60CB3"/>
    <w:rsid w:val="00C67998"/>
    <w:rsid w:val="00C80904"/>
    <w:rsid w:val="00C8565F"/>
    <w:rsid w:val="00C91624"/>
    <w:rsid w:val="00C9531D"/>
    <w:rsid w:val="00C95CC3"/>
    <w:rsid w:val="00CB2F38"/>
    <w:rsid w:val="00CC41AC"/>
    <w:rsid w:val="00CC7877"/>
    <w:rsid w:val="00CC7E7C"/>
    <w:rsid w:val="00D02ED8"/>
    <w:rsid w:val="00D0676B"/>
    <w:rsid w:val="00D2555B"/>
    <w:rsid w:val="00D25A81"/>
    <w:rsid w:val="00D32EC9"/>
    <w:rsid w:val="00D4557F"/>
    <w:rsid w:val="00D571ED"/>
    <w:rsid w:val="00D74AA6"/>
    <w:rsid w:val="00D7796C"/>
    <w:rsid w:val="00D87C03"/>
    <w:rsid w:val="00D93100"/>
    <w:rsid w:val="00DA1E8F"/>
    <w:rsid w:val="00DA29AC"/>
    <w:rsid w:val="00DA5F1E"/>
    <w:rsid w:val="00DA6A32"/>
    <w:rsid w:val="00DC0E1F"/>
    <w:rsid w:val="00DC281A"/>
    <w:rsid w:val="00DC53A9"/>
    <w:rsid w:val="00DC77B7"/>
    <w:rsid w:val="00DD69B4"/>
    <w:rsid w:val="00DD7333"/>
    <w:rsid w:val="00DF1C59"/>
    <w:rsid w:val="00E11141"/>
    <w:rsid w:val="00E21F4F"/>
    <w:rsid w:val="00E22310"/>
    <w:rsid w:val="00E24B6D"/>
    <w:rsid w:val="00E26508"/>
    <w:rsid w:val="00E26CD0"/>
    <w:rsid w:val="00E33731"/>
    <w:rsid w:val="00E4227D"/>
    <w:rsid w:val="00E43015"/>
    <w:rsid w:val="00E44677"/>
    <w:rsid w:val="00E47B5E"/>
    <w:rsid w:val="00E55AF4"/>
    <w:rsid w:val="00E6194D"/>
    <w:rsid w:val="00E63686"/>
    <w:rsid w:val="00E73797"/>
    <w:rsid w:val="00E81068"/>
    <w:rsid w:val="00E81307"/>
    <w:rsid w:val="00E86B97"/>
    <w:rsid w:val="00E87E64"/>
    <w:rsid w:val="00E9139B"/>
    <w:rsid w:val="00EB1359"/>
    <w:rsid w:val="00EB2204"/>
    <w:rsid w:val="00EC2821"/>
    <w:rsid w:val="00EC4722"/>
    <w:rsid w:val="00EE32D5"/>
    <w:rsid w:val="00EF1B12"/>
    <w:rsid w:val="00F0025B"/>
    <w:rsid w:val="00F0308A"/>
    <w:rsid w:val="00F05B51"/>
    <w:rsid w:val="00F15763"/>
    <w:rsid w:val="00F1759C"/>
    <w:rsid w:val="00F2008F"/>
    <w:rsid w:val="00F210F1"/>
    <w:rsid w:val="00F339AF"/>
    <w:rsid w:val="00F379EC"/>
    <w:rsid w:val="00F37E0C"/>
    <w:rsid w:val="00F45D96"/>
    <w:rsid w:val="00F55909"/>
    <w:rsid w:val="00F620E5"/>
    <w:rsid w:val="00F71828"/>
    <w:rsid w:val="00F732A1"/>
    <w:rsid w:val="00F861B7"/>
    <w:rsid w:val="00FA6A4C"/>
    <w:rsid w:val="00FA6B5C"/>
    <w:rsid w:val="00FC2020"/>
    <w:rsid w:val="00FC4AF7"/>
    <w:rsid w:val="00FD0EE1"/>
    <w:rsid w:val="00FD438F"/>
    <w:rsid w:val="00FE1861"/>
    <w:rsid w:val="00FE2368"/>
    <w:rsid w:val="00FE2ED8"/>
    <w:rsid w:val="00FF3968"/>
    <w:rsid w:val="00FF6575"/>
    <w:rsid w:val="04330556"/>
    <w:rsid w:val="050EEC1C"/>
    <w:rsid w:val="068F426F"/>
    <w:rsid w:val="0A1EC2F5"/>
    <w:rsid w:val="0A76DE25"/>
    <w:rsid w:val="0B803173"/>
    <w:rsid w:val="10395451"/>
    <w:rsid w:val="114723AA"/>
    <w:rsid w:val="11FC564E"/>
    <w:rsid w:val="13794417"/>
    <w:rsid w:val="139BC98E"/>
    <w:rsid w:val="17386DBD"/>
    <w:rsid w:val="17E48223"/>
    <w:rsid w:val="1C6C46B8"/>
    <w:rsid w:val="1CAA158A"/>
    <w:rsid w:val="1DD9DFDD"/>
    <w:rsid w:val="1FC3C10B"/>
    <w:rsid w:val="1FE4E401"/>
    <w:rsid w:val="21060E82"/>
    <w:rsid w:val="24323D27"/>
    <w:rsid w:val="245BB344"/>
    <w:rsid w:val="24F68AA3"/>
    <w:rsid w:val="254D3797"/>
    <w:rsid w:val="25777D2A"/>
    <w:rsid w:val="27F5AD5C"/>
    <w:rsid w:val="2A615D5C"/>
    <w:rsid w:val="2A84769A"/>
    <w:rsid w:val="2C6468A4"/>
    <w:rsid w:val="2F31D767"/>
    <w:rsid w:val="2FF9980F"/>
    <w:rsid w:val="329931B4"/>
    <w:rsid w:val="34128BD1"/>
    <w:rsid w:val="35060B29"/>
    <w:rsid w:val="35B6E2A0"/>
    <w:rsid w:val="38FCC8E1"/>
    <w:rsid w:val="3936DDED"/>
    <w:rsid w:val="3ACD9F1B"/>
    <w:rsid w:val="3EBA4A04"/>
    <w:rsid w:val="3FD75455"/>
    <w:rsid w:val="41D892C3"/>
    <w:rsid w:val="42DDC033"/>
    <w:rsid w:val="43024CC8"/>
    <w:rsid w:val="451A37F0"/>
    <w:rsid w:val="46AFCC8C"/>
    <w:rsid w:val="485D6137"/>
    <w:rsid w:val="490DF2A8"/>
    <w:rsid w:val="4AD2D7EA"/>
    <w:rsid w:val="4F7BB3B3"/>
    <w:rsid w:val="4F8815F2"/>
    <w:rsid w:val="5436E675"/>
    <w:rsid w:val="56337245"/>
    <w:rsid w:val="56FB2664"/>
    <w:rsid w:val="583A5654"/>
    <w:rsid w:val="59BAE909"/>
    <w:rsid w:val="5A1F8887"/>
    <w:rsid w:val="5AC040E2"/>
    <w:rsid w:val="5FBD611B"/>
    <w:rsid w:val="602A2A8D"/>
    <w:rsid w:val="62C54852"/>
    <w:rsid w:val="62F501DD"/>
    <w:rsid w:val="64741829"/>
    <w:rsid w:val="654E4B38"/>
    <w:rsid w:val="6612B2C9"/>
    <w:rsid w:val="667B9263"/>
    <w:rsid w:val="6885EBFA"/>
    <w:rsid w:val="6AC4CFC6"/>
    <w:rsid w:val="6BF7A1C8"/>
    <w:rsid w:val="70B451D0"/>
    <w:rsid w:val="73014EE3"/>
    <w:rsid w:val="766125F7"/>
    <w:rsid w:val="76924701"/>
    <w:rsid w:val="76A71089"/>
    <w:rsid w:val="773C3E55"/>
    <w:rsid w:val="7A1A5BCE"/>
    <w:rsid w:val="7A433D77"/>
    <w:rsid w:val="7B902A99"/>
    <w:rsid w:val="7CA0CD16"/>
    <w:rsid w:val="7F9DC7E5"/>
    <w:rsid w:val="7FAEB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EE3DB7"/>
  <w15:chartTrackingRefBased/>
  <w15:docId w15:val="{6C4CE2FC-49B0-41A6-86F7-77A3563B8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71AF"/>
    <w:pPr>
      <w:spacing w:after="120" w:line="312" w:lineRule="auto"/>
      <w:jc w:val="both"/>
    </w:pPr>
    <w:rPr>
      <w:rFonts w:ascii="Segoe UI" w:hAnsi="Segoe UI"/>
      <w:color w:val="000000"/>
      <w:lang w:val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542F59"/>
    <w:pPr>
      <w:keepNext/>
      <w:keepLines/>
      <w:numPr>
        <w:numId w:val="10"/>
      </w:numPr>
      <w:spacing w:before="480" w:after="0"/>
      <w:outlineLvl w:val="0"/>
    </w:pPr>
    <w:rPr>
      <w:rFonts w:ascii="Segoe UI Semibold" w:eastAsiaTheme="majorEastAsia" w:hAnsi="Segoe UI Semibold" w:cstheme="majorBidi"/>
      <w:color w:val="00B0F0"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2329D0"/>
    <w:pPr>
      <w:keepNext/>
      <w:keepLines/>
      <w:numPr>
        <w:ilvl w:val="1"/>
        <w:numId w:val="10"/>
      </w:numPr>
      <w:spacing w:before="240"/>
      <w:outlineLvl w:val="1"/>
    </w:pPr>
    <w:rPr>
      <w:rFonts w:ascii="Segoe UI Semibold" w:eastAsiaTheme="majorEastAsia" w:hAnsi="Segoe UI Semibold" w:cstheme="majorBidi"/>
      <w:color w:val="00B0F0"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85C92"/>
    <w:pPr>
      <w:keepNext/>
      <w:keepLines/>
      <w:numPr>
        <w:ilvl w:val="2"/>
        <w:numId w:val="10"/>
      </w:numPr>
      <w:spacing w:before="360"/>
      <w:outlineLvl w:val="2"/>
    </w:pPr>
    <w:rPr>
      <w:rFonts w:eastAsiaTheme="majorEastAsia" w:cstheme="majorBidi"/>
      <w:color w:val="00B0F0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1475A2"/>
    <w:pPr>
      <w:keepNext/>
      <w:keepLines/>
      <w:spacing w:before="40" w:after="0"/>
      <w:outlineLvl w:val="3"/>
    </w:pPr>
    <w:rPr>
      <w:rFonts w:ascii="Segoe UI Semibold" w:eastAsiaTheme="majorEastAsia" w:hAnsi="Segoe UI Semibold" w:cstheme="majorBidi"/>
      <w:iCs/>
      <w:color w:val="009FE3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D4557F"/>
    <w:pPr>
      <w:keepNext/>
      <w:keepLines/>
      <w:spacing w:before="40" w:after="0"/>
      <w:outlineLvl w:val="4"/>
    </w:pPr>
    <w:rPr>
      <w:rFonts w:ascii="Segoe UI Semibold" w:eastAsiaTheme="majorEastAsia" w:hAnsi="Segoe UI Semibold" w:cstheme="majorBidi"/>
      <w:color w:val="666F7A" w:themeColor="text1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74C9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4E71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42F59"/>
    <w:rPr>
      <w:rFonts w:ascii="Segoe UI Semibold" w:eastAsiaTheme="majorEastAsia" w:hAnsi="Segoe UI Semibold" w:cstheme="majorBidi"/>
      <w:color w:val="00B0F0"/>
      <w:sz w:val="32"/>
      <w:szCs w:val="32"/>
      <w:lang w:val="de-DE"/>
    </w:rPr>
  </w:style>
  <w:style w:type="paragraph" w:styleId="Kopfzeile">
    <w:name w:val="header"/>
    <w:basedOn w:val="Standard"/>
    <w:link w:val="Kopf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62AE7"/>
    <w:rPr>
      <w:color w:val="666F7A" w:themeColor="text1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62AE7"/>
    <w:rPr>
      <w:color w:val="666F7A" w:themeColor="text1"/>
      <w:lang w:val="de-DE"/>
    </w:rPr>
  </w:style>
  <w:style w:type="table" w:styleId="Tabellenraster">
    <w:name w:val="Table Grid"/>
    <w:basedOn w:val="NormaleTabelle"/>
    <w:uiPriority w:val="39"/>
    <w:rsid w:val="00D74A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infacheTabelle2">
    <w:name w:val="Plain Table 2"/>
    <w:basedOn w:val="NormaleTabelle"/>
    <w:uiPriority w:val="42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B0B6BD" w:themeColor="text1" w:themeTint="80"/>
        <w:bottom w:val="single" w:sz="4" w:space="0" w:color="B0B6BD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B0B6BD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B0B6BD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2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1Horz">
      <w:tblPr/>
      <w:tcPr>
        <w:tcBorders>
          <w:top w:val="single" w:sz="4" w:space="0" w:color="B0B6BD" w:themeColor="text1" w:themeTint="80"/>
          <w:bottom w:val="single" w:sz="4" w:space="0" w:color="B0B6BD" w:themeColor="text1" w:themeTint="80"/>
        </w:tcBorders>
      </w:tcPr>
    </w:tblStylePr>
  </w:style>
  <w:style w:type="table" w:styleId="Gitternetztabelle1hellAkzent4">
    <w:name w:val="Grid Table 1 Light Accent 4"/>
    <w:basedOn w:val="NormaleTabelle"/>
    <w:uiPriority w:val="46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A4AFDF" w:themeColor="accent4" w:themeTint="66"/>
        <w:left w:val="single" w:sz="4" w:space="0" w:color="A4AFDF" w:themeColor="accent4" w:themeTint="66"/>
        <w:bottom w:val="single" w:sz="4" w:space="0" w:color="A4AFDF" w:themeColor="accent4" w:themeTint="66"/>
        <w:right w:val="single" w:sz="4" w:space="0" w:color="A4AFDF" w:themeColor="accent4" w:themeTint="66"/>
        <w:insideH w:val="single" w:sz="4" w:space="0" w:color="A4AFDF" w:themeColor="accent4" w:themeTint="66"/>
        <w:insideV w:val="single" w:sz="4" w:space="0" w:color="A4AFDF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7788D0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788D0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rotokollTabellelinks">
    <w:name w:val="Protokoll Tabelle links"/>
    <w:basedOn w:val="Standard"/>
    <w:qFormat/>
    <w:rsid w:val="00C8565F"/>
    <w:pPr>
      <w:spacing w:after="0" w:line="240" w:lineRule="auto"/>
    </w:pPr>
    <w:rPr>
      <w:b/>
    </w:rPr>
  </w:style>
  <w:style w:type="paragraph" w:customStyle="1" w:styleId="ProtokollTabellerechts">
    <w:name w:val="Protokoll Tabelle rechts"/>
    <w:basedOn w:val="Standard"/>
    <w:qFormat/>
    <w:rsid w:val="00893F7D"/>
    <w:pPr>
      <w:spacing w:after="0" w:line="240" w:lineRule="auto"/>
    </w:pPr>
    <w:rPr>
      <w:szCs w:val="20"/>
    </w:rPr>
  </w:style>
  <w:style w:type="table" w:styleId="TabellemithellemGitternetz">
    <w:name w:val="Grid Table Light"/>
    <w:basedOn w:val="NormaleTabelle"/>
    <w:uiPriority w:val="40"/>
    <w:rsid w:val="00893F7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belleKopfzeile">
    <w:name w:val="Tabelle Kopfzeile"/>
    <w:basedOn w:val="Standard"/>
    <w:autoRedefine/>
    <w:qFormat/>
    <w:rsid w:val="00270155"/>
    <w:pPr>
      <w:spacing w:before="120" w:after="0"/>
      <w:jc w:val="left"/>
    </w:pPr>
    <w:rPr>
      <w:b/>
      <w:color w:val="666F7A" w:themeColor="text1"/>
    </w:rPr>
  </w:style>
  <w:style w:type="paragraph" w:customStyle="1" w:styleId="TabelleAufzhlung">
    <w:name w:val="Tabelle Aufzählung"/>
    <w:basedOn w:val="ProtokollTabellelinks"/>
    <w:qFormat/>
    <w:rsid w:val="00685C92"/>
    <w:pPr>
      <w:numPr>
        <w:numId w:val="1"/>
      </w:numPr>
      <w:spacing w:after="120" w:line="360" w:lineRule="auto"/>
      <w:ind w:left="714" w:hanging="357"/>
      <w:jc w:val="left"/>
    </w:pPr>
  </w:style>
  <w:style w:type="paragraph" w:customStyle="1" w:styleId="TabelleFlietext">
    <w:name w:val="Tabelle Fließtext"/>
    <w:basedOn w:val="ProtokollTabellelinks"/>
    <w:qFormat/>
    <w:rsid w:val="00C8565F"/>
    <w:pPr>
      <w:spacing w:before="120" w:after="120" w:line="360" w:lineRule="auto"/>
    </w:pPr>
    <w:rPr>
      <w:b w:val="0"/>
    </w:rPr>
  </w:style>
  <w:style w:type="paragraph" w:customStyle="1" w:styleId="Titelberschrift1">
    <w:name w:val="Titel Überschrift 1"/>
    <w:qFormat/>
    <w:rsid w:val="002019CB"/>
    <w:pPr>
      <w:spacing w:before="4320"/>
      <w:jc w:val="center"/>
    </w:pPr>
    <w:rPr>
      <w:rFonts w:ascii="Segoe UI" w:eastAsiaTheme="majorEastAsia" w:hAnsi="Segoe UI" w:cstheme="majorBidi"/>
      <w:b/>
      <w:color w:val="FFFFFF"/>
      <w:sz w:val="48"/>
      <w:szCs w:val="44"/>
      <w:lang w:val="de-DE"/>
    </w:rPr>
  </w:style>
  <w:style w:type="paragraph" w:customStyle="1" w:styleId="berschriftInhaltsverzeichnis">
    <w:name w:val="Überschrift Inhaltsverzeichnis"/>
    <w:basedOn w:val="berschrift1"/>
    <w:qFormat/>
    <w:rsid w:val="002019CB"/>
    <w:pPr>
      <w:numPr>
        <w:numId w:val="0"/>
      </w:numPr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2329D0"/>
    <w:rPr>
      <w:rFonts w:ascii="Segoe UI Semibold" w:eastAsiaTheme="majorEastAsia" w:hAnsi="Segoe UI Semibold" w:cstheme="majorBidi"/>
      <w:color w:val="00B0F0"/>
      <w:sz w:val="24"/>
      <w:szCs w:val="26"/>
      <w:lang w:val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85C92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styleId="Listenabsatz">
    <w:name w:val="List Paragraph"/>
    <w:aliases w:val="Listenabsatz Aufzählung"/>
    <w:basedOn w:val="Standard"/>
    <w:link w:val="ListenabsatzZchn"/>
    <w:uiPriority w:val="34"/>
    <w:qFormat/>
    <w:rsid w:val="00685C92"/>
    <w:pPr>
      <w:numPr>
        <w:numId w:val="12"/>
      </w:numPr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685C92"/>
    <w:pPr>
      <w:numPr>
        <w:numId w:val="0"/>
      </w:numPr>
      <w:spacing w:after="360" w:line="259" w:lineRule="auto"/>
      <w:outlineLvl w:val="9"/>
    </w:pPr>
    <w:rPr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37C29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37C29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rsid w:val="00437C29"/>
    <w:pPr>
      <w:spacing w:after="100"/>
      <w:ind w:left="440"/>
    </w:pPr>
  </w:style>
  <w:style w:type="character" w:styleId="Hyperlink">
    <w:name w:val="Hyperlink"/>
    <w:basedOn w:val="Absatz-Standardschriftart"/>
    <w:uiPriority w:val="99"/>
    <w:unhideWhenUsed/>
    <w:rsid w:val="00437C29"/>
    <w:rPr>
      <w:color w:val="009FE3" w:themeColor="hyperlink"/>
      <w:u w:val="single"/>
    </w:rPr>
  </w:style>
  <w:style w:type="paragraph" w:customStyle="1" w:styleId="ListenabsatzNummerierung">
    <w:name w:val="Listenabsatz Nummerierung"/>
    <w:basedOn w:val="Listenabsatz"/>
    <w:qFormat/>
    <w:rsid w:val="00DC53A9"/>
    <w:pPr>
      <w:numPr>
        <w:numId w:val="13"/>
      </w:numPr>
    </w:pPr>
  </w:style>
  <w:style w:type="paragraph" w:customStyle="1" w:styleId="TitelDatum">
    <w:name w:val="Titel Datum"/>
    <w:basedOn w:val="Standard"/>
    <w:qFormat/>
    <w:rsid w:val="00A01B9C"/>
    <w:pPr>
      <w:spacing w:after="1800"/>
      <w:jc w:val="center"/>
    </w:pPr>
    <w:rPr>
      <w:rFonts w:ascii="Segoe UI Semibold" w:hAnsi="Segoe UI Semibold"/>
      <w:color w:val="FFFFFF"/>
    </w:rPr>
  </w:style>
  <w:style w:type="character" w:styleId="Platzhaltertext">
    <w:name w:val="Placeholder Text"/>
    <w:basedOn w:val="Absatz-Standardschriftart"/>
    <w:uiPriority w:val="99"/>
    <w:semiHidden/>
    <w:rsid w:val="008C289A"/>
    <w:rPr>
      <w:color w:val="808080"/>
    </w:rPr>
  </w:style>
  <w:style w:type="paragraph" w:styleId="Beschriftung">
    <w:name w:val="caption"/>
    <w:basedOn w:val="Standard"/>
    <w:next w:val="Standard"/>
    <w:uiPriority w:val="35"/>
    <w:unhideWhenUsed/>
    <w:qFormat/>
    <w:rsid w:val="002C1A76"/>
    <w:pPr>
      <w:spacing w:before="120" w:after="200" w:line="240" w:lineRule="auto"/>
    </w:pPr>
    <w:rPr>
      <w:iCs/>
      <w:sz w:val="18"/>
      <w:szCs w:val="18"/>
    </w:rPr>
  </w:style>
  <w:style w:type="paragraph" w:styleId="Titel">
    <w:name w:val="Title"/>
    <w:basedOn w:val="Standard"/>
    <w:next w:val="Standard"/>
    <w:link w:val="TitelZchn"/>
    <w:uiPriority w:val="10"/>
    <w:qFormat/>
    <w:rsid w:val="00542F59"/>
    <w:pPr>
      <w:spacing w:after="0" w:line="240" w:lineRule="auto"/>
      <w:contextualSpacing/>
    </w:pPr>
    <w:rPr>
      <w:rFonts w:eastAsiaTheme="majorEastAsia" w:cstheme="majorBidi"/>
      <w:color w:val="auto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542F59"/>
    <w:rPr>
      <w:rFonts w:ascii="Segoe UI" w:eastAsiaTheme="majorEastAsia" w:hAnsi="Segoe UI" w:cstheme="majorBidi"/>
      <w:spacing w:val="-10"/>
      <w:kern w:val="28"/>
      <w:sz w:val="56"/>
      <w:szCs w:val="56"/>
      <w:lang w:val="de-DE"/>
    </w:rPr>
  </w:style>
  <w:style w:type="paragraph" w:styleId="Abbildungsverzeichnis">
    <w:name w:val="table of figures"/>
    <w:basedOn w:val="Standard"/>
    <w:next w:val="Standard"/>
    <w:uiPriority w:val="99"/>
    <w:unhideWhenUsed/>
    <w:rsid w:val="00574620"/>
    <w:pPr>
      <w:spacing w:after="0"/>
    </w:pPr>
  </w:style>
  <w:style w:type="paragraph" w:customStyle="1" w:styleId="Verzeichnisseberschrift">
    <w:name w:val="Verzeichnisse Überschrift"/>
    <w:basedOn w:val="berschrift1"/>
    <w:qFormat/>
    <w:rsid w:val="002019CB"/>
    <w:pPr>
      <w:numPr>
        <w:numId w:val="0"/>
      </w:numPr>
      <w:tabs>
        <w:tab w:val="right" w:leader="dot" w:pos="9060"/>
      </w:tabs>
    </w:pPr>
  </w:style>
  <w:style w:type="table" w:styleId="Listentabelle4Akzent2">
    <w:name w:val="List Table 4 Accent 2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FFF172" w:themeColor="accent2" w:themeTint="99"/>
        <w:left w:val="single" w:sz="4" w:space="0" w:color="FFF172" w:themeColor="accent2" w:themeTint="99"/>
        <w:bottom w:val="single" w:sz="4" w:space="0" w:color="FFF172" w:themeColor="accent2" w:themeTint="99"/>
        <w:right w:val="single" w:sz="4" w:space="0" w:color="FFF172" w:themeColor="accent2" w:themeTint="99"/>
        <w:insideH w:val="single" w:sz="4" w:space="0" w:color="FFF172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E915" w:themeColor="accent2"/>
          <w:left w:val="single" w:sz="4" w:space="0" w:color="FFE915" w:themeColor="accent2"/>
          <w:bottom w:val="single" w:sz="4" w:space="0" w:color="FFE915" w:themeColor="accent2"/>
          <w:right w:val="single" w:sz="4" w:space="0" w:color="FFE915" w:themeColor="accent2"/>
          <w:insideH w:val="nil"/>
        </w:tcBorders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F172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0" w:themeFill="accent2" w:themeFillTint="33"/>
      </w:tcPr>
    </w:tblStylePr>
    <w:tblStylePr w:type="band1Horz">
      <w:tblPr/>
      <w:tcPr>
        <w:shd w:val="clear" w:color="auto" w:fill="FFFAD0" w:themeFill="accent2" w:themeFillTint="33"/>
      </w:tcPr>
    </w:tblStylePr>
  </w:style>
  <w:style w:type="table" w:styleId="Listentabelle4Akzent3">
    <w:name w:val="List Table 4 Accent 3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94D485" w:themeColor="accent3" w:themeTint="99"/>
        <w:left w:val="single" w:sz="4" w:space="0" w:color="94D485" w:themeColor="accent3" w:themeTint="99"/>
        <w:bottom w:val="single" w:sz="4" w:space="0" w:color="94D485" w:themeColor="accent3" w:themeTint="99"/>
        <w:right w:val="single" w:sz="4" w:space="0" w:color="94D485" w:themeColor="accent3" w:themeTint="99"/>
        <w:insideH w:val="single" w:sz="4" w:space="0" w:color="94D48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3B03D" w:themeColor="accent3"/>
          <w:left w:val="single" w:sz="4" w:space="0" w:color="53B03D" w:themeColor="accent3"/>
          <w:bottom w:val="single" w:sz="4" w:space="0" w:color="53B03D" w:themeColor="accent3"/>
          <w:right w:val="single" w:sz="4" w:space="0" w:color="53B03D" w:themeColor="accent3"/>
          <w:insideH w:val="nil"/>
        </w:tcBorders>
        <w:shd w:val="clear" w:color="auto" w:fill="53B03D" w:themeFill="accent3"/>
      </w:tcPr>
    </w:tblStylePr>
    <w:tblStylePr w:type="lastRow">
      <w:rPr>
        <w:b/>
        <w:bCs/>
      </w:rPr>
      <w:tblPr/>
      <w:tcPr>
        <w:tcBorders>
          <w:top w:val="double" w:sz="4" w:space="0" w:color="94D48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F1D6" w:themeFill="accent3" w:themeFillTint="33"/>
      </w:tcPr>
    </w:tblStylePr>
    <w:tblStylePr w:type="band1Horz">
      <w:tblPr/>
      <w:tcPr>
        <w:shd w:val="clear" w:color="auto" w:fill="DBF1D6" w:themeFill="accent3" w:themeFillTint="33"/>
      </w:tcPr>
    </w:tblStylePr>
  </w:style>
  <w:style w:type="paragraph" w:customStyle="1" w:styleId="Anhangberschrift">
    <w:name w:val="Anhang Überschrift"/>
    <w:basedOn w:val="berschrift1"/>
    <w:qFormat/>
    <w:rsid w:val="00D25A81"/>
    <w:pPr>
      <w:numPr>
        <w:numId w:val="14"/>
      </w:numPr>
    </w:pPr>
  </w:style>
  <w:style w:type="table" w:styleId="Listentabelle3Akzent2">
    <w:name w:val="List Table 3 Accent 2"/>
    <w:basedOn w:val="NormaleTabelle"/>
    <w:uiPriority w:val="48"/>
    <w:rsid w:val="000063E1"/>
    <w:pPr>
      <w:spacing w:after="0" w:line="240" w:lineRule="auto"/>
    </w:pPr>
    <w:tblPr>
      <w:tblStyleRowBandSize w:val="1"/>
      <w:tblStyleColBandSize w:val="1"/>
      <w:tblBorders>
        <w:top w:val="single" w:sz="4" w:space="0" w:color="FFE915" w:themeColor="accent2"/>
        <w:left w:val="single" w:sz="4" w:space="0" w:color="FFE915" w:themeColor="accent2"/>
        <w:bottom w:val="single" w:sz="4" w:space="0" w:color="FFE915" w:themeColor="accent2"/>
        <w:right w:val="single" w:sz="4" w:space="0" w:color="FFE915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E915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E915" w:themeColor="accent2"/>
          <w:right w:val="single" w:sz="4" w:space="0" w:color="FFE915" w:themeColor="accent2"/>
        </w:tcBorders>
      </w:tcPr>
    </w:tblStylePr>
    <w:tblStylePr w:type="band1Horz">
      <w:tblPr/>
      <w:tcPr>
        <w:tcBorders>
          <w:top w:val="single" w:sz="4" w:space="0" w:color="FFE915" w:themeColor="accent2"/>
          <w:bottom w:val="single" w:sz="4" w:space="0" w:color="FFE915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E915" w:themeColor="accent2"/>
          <w:left w:val="nil"/>
        </w:tcBorders>
      </w:tcPr>
    </w:tblStylePr>
    <w:tblStylePr w:type="swCell">
      <w:tblPr/>
      <w:tcPr>
        <w:tcBorders>
          <w:top w:val="double" w:sz="4" w:space="0" w:color="FFE915" w:themeColor="accent2"/>
          <w:right w:val="nil"/>
        </w:tcBorders>
      </w:tcPr>
    </w:tblStylePr>
  </w:style>
  <w:style w:type="character" w:customStyle="1" w:styleId="FlietextHervorhebung">
    <w:name w:val="Fließtext Hervorhebung"/>
    <w:basedOn w:val="Absatz-Standardschriftart"/>
    <w:uiPriority w:val="1"/>
    <w:qFormat/>
    <w:rsid w:val="00542F59"/>
    <w:rPr>
      <w:rFonts w:ascii="Segoe UI Semibold" w:hAnsi="Segoe UI Semibold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1475A2"/>
    <w:rPr>
      <w:rFonts w:ascii="Segoe UI Semibold" w:eastAsiaTheme="majorEastAsia" w:hAnsi="Segoe UI Semibold" w:cstheme="majorBidi"/>
      <w:iCs/>
      <w:color w:val="009FE3" w:themeColor="accent1"/>
      <w:lang w:val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019CB"/>
    <w:pPr>
      <w:numPr>
        <w:ilvl w:val="1"/>
      </w:numPr>
      <w:spacing w:after="160"/>
    </w:pPr>
    <w:rPr>
      <w:rFonts w:ascii="Segoe UI Light" w:eastAsiaTheme="minorEastAsia" w:hAnsi="Segoe UI Light"/>
      <w:color w:val="9AA1A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019CB"/>
    <w:rPr>
      <w:rFonts w:ascii="Segoe UI Light" w:eastAsiaTheme="minorEastAsia" w:hAnsi="Segoe UI Light"/>
      <w:color w:val="9AA1AA" w:themeColor="text1" w:themeTint="A5"/>
      <w:spacing w:val="15"/>
      <w:lang w:val="de-DE"/>
    </w:rPr>
  </w:style>
  <w:style w:type="character" w:styleId="SchwacheHervorhebung">
    <w:name w:val="Subtle Emphasis"/>
    <w:basedOn w:val="Absatz-Standardschriftart"/>
    <w:uiPriority w:val="19"/>
    <w:qFormat/>
    <w:rsid w:val="002019CB"/>
    <w:rPr>
      <w:rFonts w:ascii="Segoe UI Light" w:hAnsi="Segoe UI Light"/>
      <w:i/>
      <w:iCs/>
      <w:color w:val="8A929D" w:themeColor="text1" w:themeTint="BF"/>
    </w:rPr>
  </w:style>
  <w:style w:type="character" w:styleId="Hervorhebung">
    <w:name w:val="Emphasis"/>
    <w:basedOn w:val="Absatz-Standardschriftart"/>
    <w:uiPriority w:val="20"/>
    <w:qFormat/>
    <w:rsid w:val="002019CB"/>
    <w:rPr>
      <w:rFonts w:ascii="Segoe UI Light" w:hAnsi="Segoe UI Light"/>
      <w:i/>
      <w:iCs/>
    </w:rPr>
  </w:style>
  <w:style w:type="character" w:styleId="IntensiveHervorhebung">
    <w:name w:val="Intense Emphasis"/>
    <w:basedOn w:val="Absatz-Standardschriftart"/>
    <w:uiPriority w:val="21"/>
    <w:qFormat/>
    <w:rsid w:val="002019CB"/>
    <w:rPr>
      <w:rFonts w:ascii="Segoe UI" w:hAnsi="Segoe UI"/>
      <w:i/>
      <w:iCs/>
      <w:color w:val="009FE3" w:themeColor="accent1"/>
      <w:sz w:val="20"/>
    </w:rPr>
  </w:style>
  <w:style w:type="character" w:styleId="Fett">
    <w:name w:val="Strong"/>
    <w:basedOn w:val="Absatz-Standardschriftart"/>
    <w:uiPriority w:val="22"/>
    <w:qFormat/>
    <w:rsid w:val="002019CB"/>
    <w:rPr>
      <w:rFonts w:ascii="Segoe UI Semibold" w:hAnsi="Segoe UI Semibold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019CB"/>
    <w:pPr>
      <w:pBdr>
        <w:top w:val="single" w:sz="4" w:space="10" w:color="009FE3" w:themeColor="accent1"/>
        <w:bottom w:val="single" w:sz="4" w:space="10" w:color="009FE3" w:themeColor="accent1"/>
      </w:pBdr>
      <w:spacing w:before="360" w:after="360"/>
      <w:ind w:left="864" w:right="864"/>
      <w:jc w:val="center"/>
    </w:pPr>
    <w:rPr>
      <w:i/>
      <w:iCs/>
      <w:color w:val="009FE3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019CB"/>
    <w:rPr>
      <w:rFonts w:ascii="Segoe UI" w:hAnsi="Segoe UI"/>
      <w:i/>
      <w:iCs/>
      <w:color w:val="009FE3" w:themeColor="accent1"/>
      <w:lang w:val="de-DE"/>
    </w:rPr>
  </w:style>
  <w:style w:type="character" w:styleId="IntensiverVerweis">
    <w:name w:val="Intense Reference"/>
    <w:basedOn w:val="Absatz-Standardschriftart"/>
    <w:uiPriority w:val="32"/>
    <w:qFormat/>
    <w:rsid w:val="002019CB"/>
    <w:rPr>
      <w:rFonts w:ascii="Segoe UI Semibold" w:hAnsi="Segoe UI Semibold"/>
      <w:b w:val="0"/>
      <w:bCs/>
      <w:smallCaps/>
      <w:color w:val="009FE3" w:themeColor="accent1"/>
      <w:spacing w:val="5"/>
    </w:rPr>
  </w:style>
  <w:style w:type="paragraph" w:styleId="KeinLeerraum">
    <w:name w:val="No Spacing"/>
    <w:link w:val="KeinLeerraumZchn"/>
    <w:uiPriority w:val="1"/>
    <w:qFormat/>
    <w:rsid w:val="00D02ED8"/>
    <w:pPr>
      <w:spacing w:after="0" w:line="240" w:lineRule="auto"/>
    </w:pPr>
    <w:rPr>
      <w:rFonts w:eastAsiaTheme="minorEastAsia"/>
      <w:lang w:val="de-DE" w:eastAsia="de-DE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D02ED8"/>
    <w:rPr>
      <w:rFonts w:eastAsiaTheme="minorEastAsia"/>
      <w:lang w:val="de-DE" w:eastAsia="de-DE"/>
    </w:rPr>
  </w:style>
  <w:style w:type="table" w:styleId="Listentabelle4Akzent6">
    <w:name w:val="List Table 4 Accent 6"/>
    <w:basedOn w:val="NormaleTabelle"/>
    <w:uiPriority w:val="49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D6EEFC" w:themeColor="accent6" w:themeTint="99"/>
        <w:left w:val="single" w:sz="4" w:space="0" w:color="D6EEFC" w:themeColor="accent6" w:themeTint="99"/>
        <w:bottom w:val="single" w:sz="4" w:space="0" w:color="D6EEFC" w:themeColor="accent6" w:themeTint="99"/>
        <w:right w:val="single" w:sz="4" w:space="0" w:color="D6EEFC" w:themeColor="accent6" w:themeTint="99"/>
        <w:insideH w:val="single" w:sz="4" w:space="0" w:color="D6EEF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CE4FA" w:themeColor="accent6"/>
          <w:left w:val="single" w:sz="4" w:space="0" w:color="BCE4FA" w:themeColor="accent6"/>
          <w:bottom w:val="single" w:sz="4" w:space="0" w:color="BCE4FA" w:themeColor="accent6"/>
          <w:right w:val="single" w:sz="4" w:space="0" w:color="BCE4FA" w:themeColor="accent6"/>
          <w:insideH w:val="nil"/>
        </w:tcBorders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D6EEF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9FE" w:themeFill="accent6" w:themeFillTint="33"/>
      </w:tcPr>
    </w:tblStylePr>
    <w:tblStylePr w:type="band1Horz">
      <w:tblPr/>
      <w:tcPr>
        <w:shd w:val="clear" w:color="auto" w:fill="F1F9FE" w:themeFill="accent6" w:themeFillTint="33"/>
      </w:tcPr>
    </w:tblStylePr>
  </w:style>
  <w:style w:type="table" w:styleId="Listentabelle3Akzent6">
    <w:name w:val="List Table 3 Accent 6"/>
    <w:basedOn w:val="NormaleTabelle"/>
    <w:uiPriority w:val="48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BCE4FA" w:themeColor="accent6"/>
        <w:left w:val="single" w:sz="4" w:space="0" w:color="BCE4FA" w:themeColor="accent6"/>
        <w:bottom w:val="single" w:sz="4" w:space="0" w:color="BCE4FA" w:themeColor="accent6"/>
        <w:right w:val="single" w:sz="4" w:space="0" w:color="BCE4FA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BCE4FA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CE4FA" w:themeColor="accent6"/>
          <w:right w:val="single" w:sz="4" w:space="0" w:color="BCE4FA" w:themeColor="accent6"/>
        </w:tcBorders>
      </w:tcPr>
    </w:tblStylePr>
    <w:tblStylePr w:type="band1Horz">
      <w:tblPr/>
      <w:tcPr>
        <w:tcBorders>
          <w:top w:val="single" w:sz="4" w:space="0" w:color="BCE4FA" w:themeColor="accent6"/>
          <w:bottom w:val="single" w:sz="4" w:space="0" w:color="BCE4FA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CE4FA" w:themeColor="accent6"/>
          <w:left w:val="nil"/>
        </w:tcBorders>
      </w:tcPr>
    </w:tblStylePr>
    <w:tblStylePr w:type="swCell">
      <w:tblPr/>
      <w:tcPr>
        <w:tcBorders>
          <w:top w:val="double" w:sz="4" w:space="0" w:color="BCE4FA" w:themeColor="accent6"/>
          <w:right w:val="nil"/>
        </w:tcBorders>
      </w:tcPr>
    </w:tblStylePr>
  </w:style>
  <w:style w:type="paragraph" w:customStyle="1" w:styleId="berschriftohneNummer">
    <w:name w:val="Überschrift ohne Nummer"/>
    <w:basedOn w:val="Standard"/>
    <w:link w:val="berschriftohneNummerZchn"/>
    <w:qFormat/>
    <w:rsid w:val="001475A2"/>
    <w:rPr>
      <w:b/>
      <w:color w:val="009FE3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D4557F"/>
    <w:rPr>
      <w:rFonts w:ascii="Segoe UI Semibold" w:eastAsiaTheme="majorEastAsia" w:hAnsi="Segoe UI Semibold" w:cstheme="majorBidi"/>
      <w:color w:val="666F7A" w:themeColor="text1"/>
      <w:lang w:val="de-DE"/>
    </w:rPr>
  </w:style>
  <w:style w:type="character" w:customStyle="1" w:styleId="berschriftohneNummerZchn">
    <w:name w:val="Überschrift ohne Nummer Zchn"/>
    <w:basedOn w:val="Absatz-Standardschriftart"/>
    <w:link w:val="berschriftohneNummer"/>
    <w:rsid w:val="001475A2"/>
    <w:rPr>
      <w:rFonts w:ascii="Segoe UI" w:hAnsi="Segoe UI"/>
      <w:b/>
      <w:color w:val="009FE3" w:themeColor="accent1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4557F"/>
    <w:pPr>
      <w:spacing w:after="0" w:line="240" w:lineRule="auto"/>
    </w:pPr>
    <w:rPr>
      <w:rFonts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4557F"/>
    <w:rPr>
      <w:rFonts w:ascii="Segoe UI" w:hAnsi="Segoe UI" w:cs="Segoe UI"/>
      <w:color w:val="000000"/>
      <w:sz w:val="18"/>
      <w:szCs w:val="18"/>
      <w:lang w:val="de-DE"/>
    </w:rPr>
  </w:style>
  <w:style w:type="paragraph" w:customStyle="1" w:styleId="Aufzhlung">
    <w:name w:val="Aufzählung"/>
    <w:basedOn w:val="Listenabsatz"/>
    <w:link w:val="AufzhlungZchn"/>
    <w:qFormat/>
    <w:rsid w:val="00F210F1"/>
    <w:pPr>
      <w:numPr>
        <w:numId w:val="17"/>
      </w:numPr>
    </w:pPr>
  </w:style>
  <w:style w:type="character" w:customStyle="1" w:styleId="ListenabsatzZchn">
    <w:name w:val="Listenabsatz Zchn"/>
    <w:aliases w:val="Listenabsatz Aufzählung Zchn"/>
    <w:basedOn w:val="Absatz-Standardschriftart"/>
    <w:link w:val="Listenabsatz"/>
    <w:uiPriority w:val="34"/>
    <w:rsid w:val="00F210F1"/>
    <w:rPr>
      <w:rFonts w:ascii="Segoe UI" w:hAnsi="Segoe UI"/>
      <w:color w:val="000000"/>
      <w:lang w:val="de-DE"/>
    </w:rPr>
  </w:style>
  <w:style w:type="character" w:customStyle="1" w:styleId="AufzhlungZchn">
    <w:name w:val="Aufzählung Zchn"/>
    <w:basedOn w:val="ListenabsatzZchn"/>
    <w:link w:val="Aufzhlung"/>
    <w:rsid w:val="00F210F1"/>
    <w:rPr>
      <w:rFonts w:ascii="Segoe UI" w:hAnsi="Segoe UI"/>
      <w:color w:val="000000"/>
      <w:lang w:val="de-DE"/>
    </w:rPr>
  </w:style>
  <w:style w:type="paragraph" w:customStyle="1" w:styleId="berschrift31">
    <w:name w:val="Überschrift 3.1"/>
    <w:basedOn w:val="berschrift3"/>
    <w:link w:val="berschrift31Zchn"/>
    <w:qFormat/>
    <w:rsid w:val="00A74C9E"/>
    <w:pPr>
      <w:numPr>
        <w:ilvl w:val="3"/>
      </w:numPr>
      <w:tabs>
        <w:tab w:val="left" w:pos="851"/>
      </w:tabs>
    </w:pPr>
    <w:rPr>
      <w:sz w:val="22"/>
      <w:szCs w:val="22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74C9E"/>
    <w:rPr>
      <w:rFonts w:asciiTheme="majorHAnsi" w:eastAsiaTheme="majorEastAsia" w:hAnsiTheme="majorHAnsi" w:cstheme="majorBidi"/>
      <w:color w:val="004E71" w:themeColor="accent1" w:themeShade="7F"/>
      <w:lang w:val="de-DE"/>
    </w:rPr>
  </w:style>
  <w:style w:type="character" w:customStyle="1" w:styleId="berschrift31Zchn">
    <w:name w:val="Überschrift 3.1 Zchn"/>
    <w:basedOn w:val="berschrift3Zchn"/>
    <w:link w:val="berschrift31"/>
    <w:rsid w:val="00A74C9E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customStyle="1" w:styleId="DatumTitel">
    <w:name w:val="Datum Titel"/>
    <w:basedOn w:val="Standard"/>
    <w:qFormat/>
    <w:rsid w:val="00267FA5"/>
    <w:pPr>
      <w:spacing w:after="1800"/>
      <w:jc w:val="center"/>
    </w:pPr>
    <w:rPr>
      <w:rFonts w:ascii="Segoe UI Semibold" w:hAnsi="Segoe UI Semibold"/>
      <w:color w:val="FFFFFF"/>
    </w:rPr>
  </w:style>
  <w:style w:type="paragraph" w:styleId="berarbeitung">
    <w:name w:val="Revision"/>
    <w:hidden/>
    <w:uiPriority w:val="99"/>
    <w:semiHidden/>
    <w:rsid w:val="007667D0"/>
    <w:pPr>
      <w:spacing w:after="0" w:line="240" w:lineRule="auto"/>
    </w:pPr>
    <w:rPr>
      <w:rFonts w:ascii="Segoe UI" w:hAnsi="Segoe UI"/>
      <w:color w:val="000000"/>
      <w:lang w:val="de-DE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Segoe UI" w:hAnsi="Segoe UI"/>
      <w:color w:val="000000"/>
      <w:sz w:val="20"/>
      <w:szCs w:val="20"/>
      <w:lang w:val="de-DE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table" w:customStyle="1" w:styleId="Tabellenraster1">
    <w:name w:val="Tabellenraster1"/>
    <w:basedOn w:val="NormaleTabelle"/>
    <w:next w:val="Tabellenraster"/>
    <w:uiPriority w:val="59"/>
    <w:rsid w:val="005436C4"/>
    <w:pPr>
      <w:spacing w:before="240" w:after="240" w:line="320" w:lineRule="exact"/>
      <w:jc w:val="both"/>
    </w:pPr>
    <w:rPr>
      <w:rFonts w:ascii="CG Times" w:eastAsia="Times New Roman" w:hAnsi="CG Times" w:cs="Times New Roman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725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dirGasimov\Hochschulmedizin%20Hannover%20Baugesellschaft%20mbH%20(HBG)\KVBS1%20-%20Dokumente\AVA\LP0\03_BAP\01_Ausschreibung\00%20Vorlagen\Layout_hbg_Word_Bericht_221103_M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84BFD5ABFC646BD8542FEEA28F547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AD638D-9666-40BF-B9BE-EED26C5DB6F5}"/>
      </w:docPartPr>
      <w:docPartBody>
        <w:p w:rsidR="00A45597" w:rsidRDefault="00EF59FD" w:rsidP="00EF59FD">
          <w:pPr>
            <w:pStyle w:val="E84BFD5ABFC646BD8542FEEA28F547E1"/>
          </w:pPr>
          <w:r w:rsidRPr="00E624B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B4460E955964DF48430CD1C2337719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15353CB-9FE3-428C-BBEE-91F8CA0B7223}"/>
      </w:docPartPr>
      <w:docPartBody>
        <w:p w:rsidR="008E156D" w:rsidRDefault="008E156D" w:rsidP="008E156D">
          <w:pPr>
            <w:pStyle w:val="CB4460E955964DF48430CD1C23377195"/>
          </w:pPr>
          <w:r w:rsidRPr="009A179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D78AC192E214D689BB0CDA22043D0F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7A83D6-064F-483E-8749-4B17FA645932}"/>
      </w:docPartPr>
      <w:docPartBody>
        <w:p w:rsidR="008E156D" w:rsidRDefault="008E156D" w:rsidP="008E156D">
          <w:pPr>
            <w:pStyle w:val="6D78AC192E214D689BB0CDA22043D0FB"/>
          </w:pPr>
          <w:r w:rsidRPr="009A179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1F5720BB7384F7BB1627B6B8180BC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9894AA5-2A34-4778-844F-4B8AADE0CD9D}"/>
      </w:docPartPr>
      <w:docPartBody>
        <w:p w:rsidR="008E156D" w:rsidRDefault="008E156D" w:rsidP="008E156D">
          <w:pPr>
            <w:pStyle w:val="51F5720BB7384F7BB1627B6B8180BC1D"/>
          </w:pPr>
          <w:r w:rsidRPr="009A179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4F87DB0D1314299B016C38887E02DA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566DE6-1D08-4B3F-B29F-EB9C221D4CDA}"/>
      </w:docPartPr>
      <w:docPartBody>
        <w:p w:rsidR="00C243F8" w:rsidRDefault="00C243F8" w:rsidP="00C243F8">
          <w:pPr>
            <w:pStyle w:val="E4F87DB0D1314299B016C38887E02DA4"/>
          </w:pPr>
          <w:r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B12"/>
    <w:rsid w:val="000264C2"/>
    <w:rsid w:val="00073288"/>
    <w:rsid w:val="0008564A"/>
    <w:rsid w:val="002207D3"/>
    <w:rsid w:val="00266CB6"/>
    <w:rsid w:val="0029659F"/>
    <w:rsid w:val="003E48B2"/>
    <w:rsid w:val="00443B5A"/>
    <w:rsid w:val="00476069"/>
    <w:rsid w:val="004870E7"/>
    <w:rsid w:val="004D1259"/>
    <w:rsid w:val="004D4827"/>
    <w:rsid w:val="00522765"/>
    <w:rsid w:val="005543FB"/>
    <w:rsid w:val="005D1EAF"/>
    <w:rsid w:val="00600E0F"/>
    <w:rsid w:val="006331DE"/>
    <w:rsid w:val="006633C6"/>
    <w:rsid w:val="00677335"/>
    <w:rsid w:val="006A2D8D"/>
    <w:rsid w:val="00736BE1"/>
    <w:rsid w:val="00747AB5"/>
    <w:rsid w:val="0078491F"/>
    <w:rsid w:val="00790AD6"/>
    <w:rsid w:val="007F63FD"/>
    <w:rsid w:val="00822653"/>
    <w:rsid w:val="008C7D0A"/>
    <w:rsid w:val="008C7F43"/>
    <w:rsid w:val="008E156D"/>
    <w:rsid w:val="00914EF2"/>
    <w:rsid w:val="0098246A"/>
    <w:rsid w:val="009B7B06"/>
    <w:rsid w:val="009D2EDD"/>
    <w:rsid w:val="00A45597"/>
    <w:rsid w:val="00A47924"/>
    <w:rsid w:val="00A92258"/>
    <w:rsid w:val="00AD28EC"/>
    <w:rsid w:val="00B04A85"/>
    <w:rsid w:val="00BD6B87"/>
    <w:rsid w:val="00C243F8"/>
    <w:rsid w:val="00C41590"/>
    <w:rsid w:val="00CE3E1C"/>
    <w:rsid w:val="00DD7333"/>
    <w:rsid w:val="00E32EC4"/>
    <w:rsid w:val="00E44677"/>
    <w:rsid w:val="00EF1B12"/>
    <w:rsid w:val="00EF59FD"/>
    <w:rsid w:val="00F17B9C"/>
    <w:rsid w:val="00F2008F"/>
    <w:rsid w:val="00F51B5F"/>
    <w:rsid w:val="00F61711"/>
    <w:rsid w:val="00F620E5"/>
    <w:rsid w:val="00F95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243F8"/>
  </w:style>
  <w:style w:type="paragraph" w:customStyle="1" w:styleId="E84BFD5ABFC646BD8542FEEA28F547E1">
    <w:name w:val="E84BFD5ABFC646BD8542FEEA28F547E1"/>
    <w:rsid w:val="00EF59F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B4460E955964DF48430CD1C23377195">
    <w:name w:val="CB4460E955964DF48430CD1C23377195"/>
    <w:rsid w:val="008E156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D78AC192E214D689BB0CDA22043D0FB">
    <w:name w:val="6D78AC192E214D689BB0CDA22043D0FB"/>
    <w:rsid w:val="008E156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1F5720BB7384F7BB1627B6B8180BC1D">
    <w:name w:val="51F5720BB7384F7BB1627B6B8180BC1D"/>
    <w:rsid w:val="008E156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4F87DB0D1314299B016C38887E02DA4">
    <w:name w:val="E4F87DB0D1314299B016C38887E02DA4"/>
    <w:rsid w:val="00C243F8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HBG">
      <a:dk1>
        <a:srgbClr val="666F7A"/>
      </a:dk1>
      <a:lt1>
        <a:srgbClr val="FFFFFF"/>
      </a:lt1>
      <a:dk2>
        <a:srgbClr val="666F7A"/>
      </a:dk2>
      <a:lt2>
        <a:srgbClr val="FFFFFF"/>
      </a:lt2>
      <a:accent1>
        <a:srgbClr val="009FE3"/>
      </a:accent1>
      <a:accent2>
        <a:srgbClr val="FFE915"/>
      </a:accent2>
      <a:accent3>
        <a:srgbClr val="53B03D"/>
      </a:accent3>
      <a:accent4>
        <a:srgbClr val="354899"/>
      </a:accent4>
      <a:accent5>
        <a:srgbClr val="EA5059"/>
      </a:accent5>
      <a:accent6>
        <a:srgbClr val="BCE4FA"/>
      </a:accent6>
      <a:hlink>
        <a:srgbClr val="009FE3"/>
      </a:hlink>
      <a:folHlink>
        <a:srgbClr val="009FE3"/>
      </a:folHlink>
    </a:clrScheme>
    <a:fontScheme name="dbhn">
      <a:majorFont>
        <a:latin typeface="Roboto Light"/>
        <a:ea typeface=""/>
        <a:cs typeface=""/>
      </a:majorFont>
      <a:minorFont>
        <a:latin typeface="Roboto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f97d88-7456-4ea7-9270-b9ec50fa989d">
      <Terms xmlns="http://schemas.microsoft.com/office/infopath/2007/PartnerControls"/>
    </lcf76f155ced4ddcb4097134ff3c332f>
    <TaxCatchAll xmlns="b10e0963-af3d-49bf-b3d6-4e1d79e3dd35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C4C90D10C1FC14C996E57D004C930E1" ma:contentTypeVersion="15" ma:contentTypeDescription="Ein neues Dokument erstellen." ma:contentTypeScope="" ma:versionID="b3d8d333e0d4711a18861a39b6f90c07">
  <xsd:schema xmlns:xsd="http://www.w3.org/2001/XMLSchema" xmlns:xs="http://www.w3.org/2001/XMLSchema" xmlns:p="http://schemas.microsoft.com/office/2006/metadata/properties" xmlns:ns2="a1f97d88-7456-4ea7-9270-b9ec50fa989d" xmlns:ns3="b10e0963-af3d-49bf-b3d6-4e1d79e3dd35" targetNamespace="http://schemas.microsoft.com/office/2006/metadata/properties" ma:root="true" ma:fieldsID="bf0f1c44a8dd9b1b202d00f6eee4e944" ns2:_="" ns3:_="">
    <xsd:import namespace="a1f97d88-7456-4ea7-9270-b9ec50fa989d"/>
    <xsd:import namespace="b10e0963-af3d-49bf-b3d6-4e1d79e3dd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7d88-7456-4ea7-9270-b9ec50fa98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5d86a54a-a062-485c-8eb0-39b9c4d952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e0963-af3d-49bf-b3d6-4e1d79e3dd3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fec2041-1a5a-43fd-93ac-9a9604e19e1c}" ma:internalName="TaxCatchAll" ma:showField="CatchAllData" ma:web="b10e0963-af3d-49bf-b3d6-4e1d79e3dd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AD8331-9FD9-4EAD-9256-15CA6B4A57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E38CCC-21C1-4840-A19F-1ACB010E625A}">
  <ds:schemaRefs>
    <ds:schemaRef ds:uri="http://schemas.microsoft.com/office/2006/metadata/properties"/>
    <ds:schemaRef ds:uri="http://schemas.microsoft.com/office/infopath/2007/PartnerControls"/>
    <ds:schemaRef ds:uri="a1f97d88-7456-4ea7-9270-b9ec50fa989d"/>
    <ds:schemaRef ds:uri="b10e0963-af3d-49bf-b3d6-4e1d79e3dd35"/>
  </ds:schemaRefs>
</ds:datastoreItem>
</file>

<file path=customXml/itemProps3.xml><?xml version="1.0" encoding="utf-8"?>
<ds:datastoreItem xmlns:ds="http://schemas.openxmlformats.org/officeDocument/2006/customXml" ds:itemID="{152D3FE0-9AF4-4521-AA41-BBE40B8822B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99047EC-2498-4AFD-941A-C3BADA11C4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f97d88-7456-4ea7-9270-b9ec50fa989d"/>
    <ds:schemaRef ds:uri="b10e0963-af3d-49bf-b3d6-4e1d79e3dd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Layout_hbg_Word_Bericht_221103_MSt.dotx</Template>
  <TotalTime>0</TotalTime>
  <Pages>1</Pages>
  <Words>125</Words>
  <Characters>788</Characters>
  <Application>Microsoft Office Word</Application>
  <DocSecurity>0</DocSecurity>
  <Lines>6</Lines>
  <Paragraphs>1</Paragraphs>
  <ScaleCrop>false</ScaleCrop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Nadir Gasimov</dc:creator>
  <cp:keywords/>
  <dc:description/>
  <cp:lastModifiedBy>Katharina Bähren</cp:lastModifiedBy>
  <cp:revision>2</cp:revision>
  <cp:lastPrinted>2023-01-25T11:04:00Z</cp:lastPrinted>
  <dcterms:created xsi:type="dcterms:W3CDTF">2026-05-13T08:30:00Z</dcterms:created>
  <dcterms:modified xsi:type="dcterms:W3CDTF">2026-05-13T08:30:00Z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0x010100AC4C90D10C1FC14C996E57D004C930E1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