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29FE" w14:textId="0E75F1DE" w:rsidR="004679E9" w:rsidRDefault="004679E9" w:rsidP="004679E9">
      <w:pPr>
        <w:rPr>
          <w:lang w:eastAsia="de-DE"/>
        </w:rPr>
      </w:pPr>
      <w:r w:rsidRPr="00811AF9">
        <w:rPr>
          <w:b/>
          <w:bCs/>
          <w:lang w:eastAsia="de-DE"/>
        </w:rPr>
        <w:t>Hinweis:</w:t>
      </w:r>
      <w:r>
        <w:rPr>
          <w:lang w:eastAsia="de-DE"/>
        </w:rPr>
        <w:t xml:space="preserve"> Die farbig hinterlegten Felder sind auszufüllen. Es sind zwingend Ort, Datum und der Name des Erklärenden für den Unterauftragnehmer</w:t>
      </w:r>
      <w:r w:rsidR="00C53A8B">
        <w:rPr>
          <w:lang w:eastAsia="de-DE"/>
        </w:rPr>
        <w:t>/Eignungsverleiher</w:t>
      </w:r>
      <w:r>
        <w:rPr>
          <w:lang w:eastAsia="de-DE"/>
        </w:rPr>
        <w:t xml:space="preserve"> in Textform anzugeben.</w:t>
      </w:r>
      <w:r w:rsidR="00C53A8B">
        <w:rPr>
          <w:lang w:eastAsia="de-DE"/>
        </w:rPr>
        <w:t xml:space="preserve"> Für jeden Unterauftragnehmer/Eignungsverleiher ist ein eigenes Formblatt zu verwenden.</w:t>
      </w:r>
    </w:p>
    <w:sdt>
      <w:sdtPr>
        <w:rPr>
          <w:highlight w:val="yellow"/>
          <w:lang w:eastAsia="de-DE"/>
        </w:rPr>
        <w:id w:val="909572624"/>
        <w:placeholder>
          <w:docPart w:val="847552F6225E414785D2AD72A51E414D"/>
        </w:placeholder>
        <w:showingPlcHdr/>
      </w:sdtPr>
      <w:sdtEndPr/>
      <w:sdtContent>
        <w:p w14:paraId="11E1CB12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E382431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Bewerbers/ der Bewerbergemeinschaft)</w:t>
      </w:r>
    </w:p>
    <w:sdt>
      <w:sdtPr>
        <w:rPr>
          <w:highlight w:val="yellow"/>
          <w:lang w:eastAsia="de-DE"/>
        </w:rPr>
        <w:id w:val="1637763429"/>
        <w:placeholder>
          <w:docPart w:val="847552F6225E414785D2AD72A51E414D"/>
        </w:placeholder>
        <w:showingPlcHdr/>
      </w:sdtPr>
      <w:sdtEndPr/>
      <w:sdtContent>
        <w:p w14:paraId="6AD13D8C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78330437" w14:textId="0CFF7F6C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eignungs</w:t>
      </w:r>
      <w:r w:rsidR="00C53A8B">
        <w:rPr>
          <w:lang w:eastAsia="de-DE"/>
        </w:rPr>
        <w:t>ver</w:t>
      </w:r>
      <w:r>
        <w:rPr>
          <w:lang w:eastAsia="de-DE"/>
        </w:rPr>
        <w:t>leihenden Unternehmens)</w:t>
      </w:r>
    </w:p>
    <w:p w14:paraId="5835A299" w14:textId="77777777" w:rsidR="004679E9" w:rsidRPr="009B16E8" w:rsidRDefault="004679E9" w:rsidP="004679E9">
      <w:pPr>
        <w:pStyle w:val="Inhaltsverzeichnisberschrift"/>
        <w:rPr>
          <w:color w:val="A6A6A6" w:themeColor="background1" w:themeShade="A6"/>
        </w:rPr>
      </w:pPr>
      <w:r w:rsidRPr="009B16E8">
        <w:rPr>
          <w:color w:val="A6A6A6" w:themeColor="background1" w:themeShade="A6"/>
        </w:rPr>
        <w:t>Verpflichtungserklärung Eignungsleihe</w:t>
      </w:r>
    </w:p>
    <w:p w14:paraId="1CABA1B9" w14:textId="113140F7" w:rsidR="004679E9" w:rsidRPr="00811AF9" w:rsidRDefault="004679E9" w:rsidP="004679E9">
      <w:pPr>
        <w:rPr>
          <w:lang w:eastAsia="de-DE"/>
        </w:rPr>
      </w:pPr>
      <w:r>
        <w:rPr>
          <w:lang w:eastAsia="de-DE"/>
        </w:rPr>
        <w:t>Wir,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Unternehmen, verpflichten uns hiermit, im Falle der Auftragserteilung an den oben genannten Bewerber/ die oben genannte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="004679E9" w14:paraId="5370AE3C" w14:textId="77777777" w:rsidTr="006C0B79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F67FD63" w14:textId="29960E49" w:rsidR="004679E9" w:rsidRPr="002412DD" w:rsidRDefault="004679E9" w:rsidP="00EF1211">
            <w:pPr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Beschreibung der </w:t>
            </w:r>
            <w:r w:rsidR="001610A6">
              <w:rPr>
                <w:b/>
                <w:bCs/>
                <w:lang w:eastAsia="de-DE"/>
              </w:rPr>
              <w:t xml:space="preserve">vom eignungsverleihenden Unternehmen erfüllten Eignungsanforderungen: </w:t>
            </w:r>
          </w:p>
        </w:tc>
      </w:tr>
      <w:tr w:rsidR="004679E9" w14:paraId="346BC938" w14:textId="77777777" w:rsidTr="00EF1211">
        <w:trPr>
          <w:trHeight w:val="1306"/>
        </w:trPr>
        <w:sdt>
          <w:sdtPr>
            <w:rPr>
              <w:lang w:eastAsia="de-DE"/>
            </w:rPr>
            <w:id w:val="27660393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4D90399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AB5E3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4878DC9D" w14:textId="77777777" w:rsidTr="00EF1211">
        <w:trPr>
          <w:trHeight w:val="1574"/>
        </w:trPr>
        <w:sdt>
          <w:sdtPr>
            <w:rPr>
              <w:lang w:eastAsia="de-DE"/>
            </w:rPr>
            <w:id w:val="197725912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6132B82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22944372" w14:textId="77777777" w:rsidTr="00EF1211">
        <w:trPr>
          <w:trHeight w:val="1574"/>
        </w:trPr>
        <w:sdt>
          <w:sdtPr>
            <w:rPr>
              <w:highlight w:val="yellow"/>
              <w:lang w:eastAsia="de-DE"/>
            </w:rPr>
            <w:id w:val="-950475593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14:paraId="5FB44A53" w14:textId="77777777" w:rsidR="004679E9" w:rsidRPr="002412DD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highlight w:val="yellow"/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CEC3878" w14:textId="77777777" w:rsidR="004679E9" w:rsidRDefault="004679E9" w:rsidP="004679E9">
      <w:pPr>
        <w:rPr>
          <w:b/>
          <w:bCs/>
          <w:u w:val="single"/>
          <w:lang w:eastAsia="de-DE"/>
        </w:rPr>
      </w:pPr>
      <w:r>
        <w:rPr>
          <w:b/>
          <w:bCs/>
          <w:u w:val="single"/>
          <w:lang w:eastAsia="de-DE"/>
        </w:rPr>
        <w:t xml:space="preserve">Hinweis: </w:t>
      </w:r>
    </w:p>
    <w:p w14:paraId="7D3F1514" w14:textId="30A04C5C" w:rsidR="004679E9" w:rsidRDefault="004679E9" w:rsidP="004679E9">
      <w:pPr>
        <w:rPr>
          <w:lang w:eastAsia="de-DE"/>
        </w:rPr>
      </w:pPr>
      <w:r w:rsidRPr="002412DD">
        <w:rPr>
          <w:lang w:eastAsia="de-DE"/>
        </w:rPr>
        <w:t>Anzugeben</w:t>
      </w:r>
      <w:r>
        <w:rPr>
          <w:lang w:eastAsia="de-DE"/>
        </w:rPr>
        <w:t xml:space="preserve"> sind die Teilleistungen, die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 im Rahmen der Auftragsdurchführung erbringt und die Kapazitäten (Referenzen, Mitarbeiter, Umsätze etc.), die das eignungsleihende Unternehmen für die Eignungsprüfung und -wertung </w:t>
      </w:r>
      <w:r w:rsidRPr="00B66820">
        <w:rPr>
          <w:lang w:eastAsia="de-DE"/>
        </w:rPr>
        <w:t>beteuert</w:t>
      </w:r>
      <w:r>
        <w:rPr>
          <w:lang w:eastAsia="de-DE"/>
        </w:rPr>
        <w:t>.</w:t>
      </w:r>
    </w:p>
    <w:p w14:paraId="3D877BC8" w14:textId="11A47835" w:rsidR="00797BC2" w:rsidRPr="00797BC2" w:rsidRDefault="00797BC2" w:rsidP="00797BC2">
      <w:pPr>
        <w:tabs>
          <w:tab w:val="left" w:pos="1650"/>
        </w:tabs>
        <w:rPr>
          <w:lang w:eastAsia="de-DE"/>
        </w:rPr>
      </w:pPr>
      <w:r>
        <w:rPr>
          <w:lang w:eastAsia="de-DE"/>
        </w:rPr>
        <w:lastRenderedPageBreak/>
        <w:tab/>
      </w:r>
    </w:p>
    <w:p w14:paraId="6266BDA2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14:paraId="0CB9AC4E" w14:textId="5D27E9F6" w:rsidR="001610A6" w:rsidRDefault="001610A6" w:rsidP="004679E9">
      <w:r>
        <w:t>Die Eigenerklärungen</w:t>
      </w:r>
      <w:r w:rsidR="00F90F9B">
        <w:t xml:space="preserve"> </w:t>
      </w:r>
      <w:r w:rsidR="008B439C">
        <w:t xml:space="preserve">sowie die Nachweise </w:t>
      </w:r>
      <w:r w:rsidR="00F90F9B">
        <w:t xml:space="preserve">des Eignungsverleihers </w:t>
      </w:r>
    </w:p>
    <w:p w14:paraId="3D21DA22" w14:textId="0F2A3A72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2</w:t>
      </w:r>
      <w:r w:rsidRPr="00D4328D">
        <w:t>: Unternehmensdatenblatt</w:t>
      </w:r>
    </w:p>
    <w:p w14:paraId="41954999" w14:textId="3C6DA5B5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4</w:t>
      </w:r>
      <w:r w:rsidRPr="00D4328D">
        <w:t>: Erklärung zum Nichtvorliegen von Ausschlussgründen</w:t>
      </w:r>
    </w:p>
    <w:p w14:paraId="729DA687" w14:textId="5DAD141C" w:rsidR="00F90F9B" w:rsidRDefault="00F90F9B" w:rsidP="004A38C0">
      <w:pPr>
        <w:pStyle w:val="Listenabsatz"/>
        <w:numPr>
          <w:ilvl w:val="0"/>
          <w:numId w:val="19"/>
        </w:numPr>
      </w:pPr>
      <w:r>
        <w:tab/>
        <w:t>Formblatt 0</w:t>
      </w:r>
      <w:r w:rsidR="009D131B">
        <w:t>5</w:t>
      </w:r>
      <w:r>
        <w:t xml:space="preserve">: </w:t>
      </w:r>
      <w:r w:rsidR="00D4328D">
        <w:t>Erklärung zum Berufsstand</w:t>
      </w:r>
    </w:p>
    <w:p w14:paraId="7F086CF4" w14:textId="3C7DC8EC" w:rsidR="009D131B" w:rsidRDefault="00F90F9B" w:rsidP="00520C4B">
      <w:pPr>
        <w:pStyle w:val="Listenabsatz"/>
        <w:numPr>
          <w:ilvl w:val="0"/>
          <w:numId w:val="19"/>
        </w:numPr>
      </w:pPr>
      <w:r>
        <w:tab/>
      </w:r>
      <w:r w:rsidR="009D131B" w:rsidRPr="009D131B">
        <w:t>Formblatt 0</w:t>
      </w:r>
      <w:r w:rsidR="009D131B">
        <w:t>6</w:t>
      </w:r>
      <w:r w:rsidR="009D131B" w:rsidRPr="009D131B">
        <w:t>: Handels- und Berufsregister</w:t>
      </w:r>
    </w:p>
    <w:p w14:paraId="250A71B8" w14:textId="11DD083D" w:rsidR="00F90F9B" w:rsidRDefault="009D131B" w:rsidP="009D131B">
      <w:pPr>
        <w:pStyle w:val="Listenabsatz"/>
        <w:numPr>
          <w:ilvl w:val="0"/>
          <w:numId w:val="19"/>
        </w:numPr>
      </w:pPr>
      <w:r>
        <w:t xml:space="preserve">   </w:t>
      </w:r>
      <w:r w:rsidR="00F90F9B">
        <w:t xml:space="preserve">Formblatt </w:t>
      </w:r>
      <w:r>
        <w:t>07</w:t>
      </w:r>
      <w:r w:rsidR="00F90F9B">
        <w:t xml:space="preserve">: Erklärung </w:t>
      </w:r>
      <w:r w:rsidR="00D4328D">
        <w:t xml:space="preserve">zur </w:t>
      </w:r>
      <w:r w:rsidR="00F90F9B">
        <w:t>Haftpflichtversicherung.</w:t>
      </w:r>
    </w:p>
    <w:p w14:paraId="1CB9703F" w14:textId="58A11FFB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08</w:t>
      </w:r>
      <w:r>
        <w:t xml:space="preserve">: </w:t>
      </w:r>
      <w:r w:rsidR="00D4328D" w:rsidRPr="00D4328D">
        <w:t>Erklärung zu den EU-Sanktionspaketen gegen Russland</w:t>
      </w:r>
    </w:p>
    <w:p w14:paraId="1113D08B" w14:textId="3854BE72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09:</w:t>
      </w:r>
      <w:r>
        <w:t xml:space="preserve"> </w:t>
      </w:r>
      <w:r w:rsidR="00D4328D">
        <w:t xml:space="preserve">Erklärung zur </w:t>
      </w:r>
      <w:r>
        <w:t>Tariftreue</w:t>
      </w:r>
    </w:p>
    <w:p w14:paraId="40342C0E" w14:textId="261AE239" w:rsidR="00F90F9B" w:rsidRDefault="00F90F9B" w:rsidP="00520C4B">
      <w:pPr>
        <w:pStyle w:val="Listenabsatz"/>
        <w:numPr>
          <w:ilvl w:val="0"/>
          <w:numId w:val="19"/>
        </w:numPr>
      </w:pPr>
      <w:r>
        <w:tab/>
        <w:t>Formblatt 13a: Unternehmensreferenzen</w:t>
      </w:r>
    </w:p>
    <w:p w14:paraId="60036A92" w14:textId="70657122" w:rsidR="001610A6" w:rsidRDefault="00F90F9B" w:rsidP="00520C4B">
      <w:pPr>
        <w:pStyle w:val="Listenabsatz"/>
        <w:numPr>
          <w:ilvl w:val="0"/>
          <w:numId w:val="19"/>
        </w:numPr>
      </w:pPr>
      <w:r>
        <w:tab/>
        <w:t>Formblatt 1</w:t>
      </w:r>
      <w:r w:rsidR="009D131B">
        <w:t>1</w:t>
      </w:r>
      <w:r>
        <w:t xml:space="preserve">: </w:t>
      </w:r>
      <w:r w:rsidR="00D4328D">
        <w:t xml:space="preserve">Besondere </w:t>
      </w:r>
      <w:r>
        <w:t xml:space="preserve">Vertragsbedingungen </w:t>
      </w:r>
      <w:r w:rsidR="00D4328D">
        <w:t xml:space="preserve">zu </w:t>
      </w:r>
      <w:r>
        <w:t>Mindestentgelten</w:t>
      </w:r>
    </w:p>
    <w:p w14:paraId="37502975" w14:textId="19CD50F3" w:rsidR="001610A6" w:rsidRDefault="001610A6" w:rsidP="004679E9">
      <w:r>
        <w:t>sind dieser Erklärung beigefügt</w:t>
      </w:r>
      <w:r w:rsidR="00F90F9B">
        <w:t xml:space="preserve"> (soweit zutreffend)</w:t>
      </w:r>
      <w:r>
        <w:t>.</w:t>
      </w:r>
    </w:p>
    <w:p w14:paraId="011B3708" w14:textId="5D314D73" w:rsidR="00F90F9B" w:rsidRDefault="008B439C" w:rsidP="004679E9">
      <w:r>
        <w:t>(</w:t>
      </w:r>
      <w:r w:rsidR="00F90F9B">
        <w:t>Zutreffendes ankreuzen.</w:t>
      </w:r>
      <w:r>
        <w:t>)</w:t>
      </w:r>
    </w:p>
    <w:p w14:paraId="66B9B490" w14:textId="77777777" w:rsidR="001610A6" w:rsidRDefault="001610A6" w:rsidP="004679E9"/>
    <w:p w14:paraId="046E7127" w14:textId="77777777" w:rsidR="001610A6" w:rsidRPr="00523612" w:rsidRDefault="001610A6" w:rsidP="004679E9"/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4679E9" w:rsidRPr="00534148" w14:paraId="21C4BAC8" w14:textId="77777777" w:rsidTr="00EF1211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7EE29" w14:textId="77777777" w:rsidR="004679E9" w:rsidRPr="00962BC7" w:rsidRDefault="00613D7F" w:rsidP="00EF1211">
            <w:pPr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993176503"/>
                <w:placeholder>
                  <w:docPart w:val="EDC16FE048514D55827F8D8899E8A4E6"/>
                </w:placeholder>
                <w:showingPlcHdr/>
              </w:sdtPr>
              <w:sdtEndPr/>
              <w:sdtContent>
                <w:r w:rsidR="004679E9" w:rsidRPr="00962BC7">
                  <w:rPr>
                    <w:rStyle w:val="Platzhaltertext"/>
                    <w:rFonts w:eastAsiaTheme="majorEastAsia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E685244" w14:textId="77777777" w:rsidR="004679E9" w:rsidRPr="00534148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DD76" w14:textId="77777777" w:rsidR="004679E9" w:rsidRPr="00534148" w:rsidRDefault="00613D7F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596482661"/>
                <w:placeholder>
                  <w:docPart w:val="E498AAC025D34FA2A5CFE6FA1B15DBC9"/>
                </w:placeholder>
                <w:showingPlcHdr/>
              </w:sdtPr>
              <w:sdtEndPr/>
              <w:sdtContent>
                <w:r w:rsidR="004679E9" w:rsidRPr="00962BC7">
                  <w:rPr>
                    <w:rFonts w:asciiTheme="minorHAnsi" w:eastAsia="Calibri" w:hAnsiTheme="minorHAnsi" w:cstheme="minorHAnsi"/>
                    <w:color w:val="808080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4679E9" w:rsidRPr="00523612" w14:paraId="7F41E78D" w14:textId="77777777" w:rsidTr="00EF1211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460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 xml:space="preserve">Ort, den Datum </w:t>
            </w:r>
          </w:p>
        </w:tc>
        <w:tc>
          <w:tcPr>
            <w:tcW w:w="563" w:type="dxa"/>
          </w:tcPr>
          <w:p w14:paraId="5710427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DE17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Name des Erklärenden in Textform</w:t>
            </w:r>
          </w:p>
        </w:tc>
      </w:tr>
    </w:tbl>
    <w:p w14:paraId="0D103C5B" w14:textId="6D2F49A4" w:rsidR="004E04C2" w:rsidRDefault="004E04C2" w:rsidP="004E04C2">
      <w:pPr>
        <w:tabs>
          <w:tab w:val="left" w:pos="2775"/>
        </w:tabs>
      </w:pPr>
    </w:p>
    <w:p w14:paraId="2A27DA7E" w14:textId="77777777" w:rsidR="009B16E8" w:rsidRPr="009B16E8" w:rsidRDefault="009B16E8" w:rsidP="009B16E8"/>
    <w:p w14:paraId="54ACA899" w14:textId="77777777" w:rsidR="009B16E8" w:rsidRDefault="009B16E8" w:rsidP="009B16E8"/>
    <w:p w14:paraId="124113C8" w14:textId="77777777" w:rsidR="009B16E8" w:rsidRPr="009B16E8" w:rsidRDefault="009B16E8" w:rsidP="009B16E8"/>
    <w:sectPr w:rsidR="009B16E8" w:rsidRPr="009B16E8" w:rsidSect="009A7D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D89D5" w14:textId="77777777" w:rsidR="00613D7F" w:rsidRDefault="00613D7F" w:rsidP="00062AE7">
      <w:pPr>
        <w:spacing w:after="0" w:line="240" w:lineRule="auto"/>
      </w:pPr>
      <w:r>
        <w:separator/>
      </w:r>
    </w:p>
  </w:endnote>
  <w:endnote w:type="continuationSeparator" w:id="0">
    <w:p w14:paraId="0C3356FC" w14:textId="77777777" w:rsidR="00613D7F" w:rsidRDefault="00613D7F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6702" w14:textId="77777777" w:rsidR="000D1CAB" w:rsidRDefault="000D1C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66EE" w14:textId="77777777" w:rsidR="000D1CAB" w:rsidRDefault="000D1C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7624" w14:textId="77777777" w:rsidR="000D1CAB" w:rsidRDefault="000D1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0D04B" w14:textId="77777777" w:rsidR="00613D7F" w:rsidRDefault="00613D7F" w:rsidP="00062AE7">
      <w:pPr>
        <w:spacing w:after="0" w:line="240" w:lineRule="auto"/>
      </w:pPr>
      <w:r>
        <w:separator/>
      </w:r>
    </w:p>
  </w:footnote>
  <w:footnote w:type="continuationSeparator" w:id="0">
    <w:p w14:paraId="495F6329" w14:textId="77777777" w:rsidR="00613D7F" w:rsidRDefault="00613D7F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132A" w14:textId="77777777" w:rsidR="000D1CAB" w:rsidRDefault="000D1C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9B16E8" w:rsidRPr="009B16E8" w14:paraId="46B8DDD2" w14:textId="77777777" w:rsidTr="0055284E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9B16E8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9B16E8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E107530" w:rsidR="00A073B4" w:rsidRPr="009B16E8" w:rsidRDefault="00D66318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10</w:t>
          </w:r>
        </w:p>
      </w:tc>
      <w:tc>
        <w:tcPr>
          <w:tcW w:w="5670" w:type="dxa"/>
          <w:vAlign w:val="center"/>
        </w:tcPr>
        <w:p w14:paraId="013A4142" w14:textId="3F8CB382" w:rsidR="00A073B4" w:rsidRPr="009B16E8" w:rsidRDefault="00AE238A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9B16E8">
            <w:rPr>
              <w:color w:val="808080" w:themeColor="background1" w:themeShade="80"/>
              <w:sz w:val="32"/>
              <w:szCs w:val="32"/>
            </w:rPr>
            <w:t>Verpflichtungserklärung Eignungsleihe</w:t>
          </w:r>
        </w:p>
      </w:tc>
      <w:tc>
        <w:tcPr>
          <w:tcW w:w="1977" w:type="dxa"/>
        </w:tcPr>
        <w:p w14:paraId="32E64384" w14:textId="06BC0C18" w:rsidR="00A073B4" w:rsidRPr="009B16E8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55284E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3B07FE82" w:rsidR="00A073B4" w:rsidRDefault="00A073B4" w:rsidP="0086538D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4BCAC429FA2047CE8BEE34D3C29EB6BD"/>
              </w:placeholder>
            </w:sdtPr>
            <w:sdtEndPr/>
            <w:sdtContent>
              <w:r w:rsidR="000D1CAB" w:rsidRPr="000D1CAB">
                <w:rPr>
                  <w:color w:val="666F7A" w:themeColor="text2"/>
                </w:rPr>
                <w:t>001/2026_1340-003_O_740_EiMi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FA9"/>
    <w:multiLevelType w:val="hybridMultilevel"/>
    <w:tmpl w:val="10CCAB3A"/>
    <w:lvl w:ilvl="0" w:tplc="D93EA668">
      <w:start w:val="1"/>
      <w:numFmt w:val="bullet"/>
      <w:lvlText w:val=""/>
      <w:lvlJc w:val="left"/>
      <w:pPr>
        <w:ind w:left="567" w:hanging="283"/>
      </w:pPr>
      <w:rPr>
        <w:rFonts w:ascii="Arial" w:hAnsi="Arial" w:hint="default"/>
        <w:sz w:val="4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4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4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126094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nI3KZtJjzsAzmIzjFEAL3w0UqpapVort5mOCl6M722E86/BRrIdubz6yP8eGqnOUMWsc8jPcoaAagyQGbJWq0A==" w:salt="H3s6EI372Ngw+uRKBVans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7C1E"/>
    <w:rsid w:val="00062AE7"/>
    <w:rsid w:val="00090C53"/>
    <w:rsid w:val="00094F93"/>
    <w:rsid w:val="00095B93"/>
    <w:rsid w:val="000A00EF"/>
    <w:rsid w:val="000B4365"/>
    <w:rsid w:val="000C6AFA"/>
    <w:rsid w:val="000D1688"/>
    <w:rsid w:val="000D1CAB"/>
    <w:rsid w:val="000E0016"/>
    <w:rsid w:val="000E73CC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1AD5"/>
    <w:rsid w:val="00155EA7"/>
    <w:rsid w:val="001610A6"/>
    <w:rsid w:val="001622E9"/>
    <w:rsid w:val="00166C2B"/>
    <w:rsid w:val="00186C6C"/>
    <w:rsid w:val="00192178"/>
    <w:rsid w:val="001932B8"/>
    <w:rsid w:val="001A7CDE"/>
    <w:rsid w:val="001B6176"/>
    <w:rsid w:val="001D3A4A"/>
    <w:rsid w:val="002019CB"/>
    <w:rsid w:val="002102F9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B6DFE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A242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04C2"/>
    <w:rsid w:val="004E38C8"/>
    <w:rsid w:val="004F7431"/>
    <w:rsid w:val="0050248C"/>
    <w:rsid w:val="00515400"/>
    <w:rsid w:val="00520C4B"/>
    <w:rsid w:val="0053042E"/>
    <w:rsid w:val="00532769"/>
    <w:rsid w:val="00541CDF"/>
    <w:rsid w:val="00542F59"/>
    <w:rsid w:val="005447F9"/>
    <w:rsid w:val="00544DA5"/>
    <w:rsid w:val="0055284E"/>
    <w:rsid w:val="00567C09"/>
    <w:rsid w:val="00567FCF"/>
    <w:rsid w:val="00573238"/>
    <w:rsid w:val="00574620"/>
    <w:rsid w:val="00575886"/>
    <w:rsid w:val="00575AFC"/>
    <w:rsid w:val="00593364"/>
    <w:rsid w:val="00596EB1"/>
    <w:rsid w:val="005A692E"/>
    <w:rsid w:val="005B3682"/>
    <w:rsid w:val="005C738D"/>
    <w:rsid w:val="005E5074"/>
    <w:rsid w:val="005E6892"/>
    <w:rsid w:val="005F493F"/>
    <w:rsid w:val="00603134"/>
    <w:rsid w:val="00607A42"/>
    <w:rsid w:val="00613D7F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C0B79"/>
    <w:rsid w:val="006C300A"/>
    <w:rsid w:val="006D1292"/>
    <w:rsid w:val="006D4EA3"/>
    <w:rsid w:val="007049CB"/>
    <w:rsid w:val="007151C4"/>
    <w:rsid w:val="007159C1"/>
    <w:rsid w:val="00731199"/>
    <w:rsid w:val="00736BE1"/>
    <w:rsid w:val="007564A3"/>
    <w:rsid w:val="00760C81"/>
    <w:rsid w:val="007651F5"/>
    <w:rsid w:val="00770E86"/>
    <w:rsid w:val="00773ABB"/>
    <w:rsid w:val="00797BC2"/>
    <w:rsid w:val="007B2ACF"/>
    <w:rsid w:val="007D3D75"/>
    <w:rsid w:val="007F141C"/>
    <w:rsid w:val="0084231A"/>
    <w:rsid w:val="0086538D"/>
    <w:rsid w:val="00882EB5"/>
    <w:rsid w:val="00885625"/>
    <w:rsid w:val="008928E4"/>
    <w:rsid w:val="00893F7D"/>
    <w:rsid w:val="008A07D7"/>
    <w:rsid w:val="008B3F4F"/>
    <w:rsid w:val="008B439C"/>
    <w:rsid w:val="008B4442"/>
    <w:rsid w:val="008C289A"/>
    <w:rsid w:val="008C5F40"/>
    <w:rsid w:val="008E1004"/>
    <w:rsid w:val="008E3F0B"/>
    <w:rsid w:val="008E7B2B"/>
    <w:rsid w:val="0091561A"/>
    <w:rsid w:val="00937B18"/>
    <w:rsid w:val="009510C5"/>
    <w:rsid w:val="009573CF"/>
    <w:rsid w:val="00961F1B"/>
    <w:rsid w:val="00995D9B"/>
    <w:rsid w:val="00997681"/>
    <w:rsid w:val="00997A8C"/>
    <w:rsid w:val="009A06DF"/>
    <w:rsid w:val="009A7D8B"/>
    <w:rsid w:val="009B16E8"/>
    <w:rsid w:val="009B7B06"/>
    <w:rsid w:val="009D131B"/>
    <w:rsid w:val="009D6E5B"/>
    <w:rsid w:val="00A01B9C"/>
    <w:rsid w:val="00A020DC"/>
    <w:rsid w:val="00A066D3"/>
    <w:rsid w:val="00A073B4"/>
    <w:rsid w:val="00A07474"/>
    <w:rsid w:val="00A15ACE"/>
    <w:rsid w:val="00A4240F"/>
    <w:rsid w:val="00A47924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67A32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3A8B"/>
    <w:rsid w:val="00C55708"/>
    <w:rsid w:val="00C565BB"/>
    <w:rsid w:val="00C610FE"/>
    <w:rsid w:val="00C67998"/>
    <w:rsid w:val="00C80904"/>
    <w:rsid w:val="00C8565F"/>
    <w:rsid w:val="00C91624"/>
    <w:rsid w:val="00C91C73"/>
    <w:rsid w:val="00C91E28"/>
    <w:rsid w:val="00C95CC3"/>
    <w:rsid w:val="00CB1127"/>
    <w:rsid w:val="00CB4E8A"/>
    <w:rsid w:val="00D02ED8"/>
    <w:rsid w:val="00D25A81"/>
    <w:rsid w:val="00D4328D"/>
    <w:rsid w:val="00D4557F"/>
    <w:rsid w:val="00D52031"/>
    <w:rsid w:val="00D54582"/>
    <w:rsid w:val="00D54952"/>
    <w:rsid w:val="00D600DE"/>
    <w:rsid w:val="00D64D50"/>
    <w:rsid w:val="00D66318"/>
    <w:rsid w:val="00D74AA6"/>
    <w:rsid w:val="00D7796C"/>
    <w:rsid w:val="00DA0DCA"/>
    <w:rsid w:val="00DA1E8F"/>
    <w:rsid w:val="00DC0E1F"/>
    <w:rsid w:val="00DC53A9"/>
    <w:rsid w:val="00DD69B4"/>
    <w:rsid w:val="00DD7803"/>
    <w:rsid w:val="00E0266C"/>
    <w:rsid w:val="00E33D3C"/>
    <w:rsid w:val="00E47B5E"/>
    <w:rsid w:val="00E63686"/>
    <w:rsid w:val="00E82766"/>
    <w:rsid w:val="00E87E64"/>
    <w:rsid w:val="00E9779F"/>
    <w:rsid w:val="00EB1359"/>
    <w:rsid w:val="00EC3844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90F9B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552F6225E414785D2AD72A51E4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0FA69-68F2-46C4-B9B9-0EE3804852B1}"/>
      </w:docPartPr>
      <w:docPartBody>
        <w:p w:rsidR="00220CD7" w:rsidRDefault="00121146" w:rsidP="00121146">
          <w:pPr>
            <w:pStyle w:val="847552F6225E414785D2AD72A51E414D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16FE048514D55827F8D8899E8A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4CE6-8EA6-46EE-B381-DBD7A866EB1D}"/>
      </w:docPartPr>
      <w:docPartBody>
        <w:p w:rsidR="00220CD7" w:rsidRDefault="00121146" w:rsidP="00121146">
          <w:pPr>
            <w:pStyle w:val="EDC16FE048514D55827F8D8899E8A4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98AAC025D34FA2A5CFE6FA1B15D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7ADEC-BB80-4E24-9EFB-60B1A46F9B4D}"/>
      </w:docPartPr>
      <w:docPartBody>
        <w:p w:rsidR="00220CD7" w:rsidRDefault="00121146" w:rsidP="00121146">
          <w:pPr>
            <w:pStyle w:val="E498AAC025D34FA2A5CFE6FA1B15DB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AC429FA2047CE8BEE34D3C29EB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DD1-4080-49A2-99BD-44C653D2474A}"/>
      </w:docPartPr>
      <w:docPartBody>
        <w:p w:rsidR="00295F25" w:rsidRDefault="00295F25" w:rsidP="00295F25">
          <w:pPr>
            <w:pStyle w:val="4BCAC429FA2047CE8BEE34D3C29EB6B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40AD0"/>
    <w:rsid w:val="00086D55"/>
    <w:rsid w:val="000D1030"/>
    <w:rsid w:val="000F2A80"/>
    <w:rsid w:val="00121146"/>
    <w:rsid w:val="00122251"/>
    <w:rsid w:val="00133861"/>
    <w:rsid w:val="00151AD5"/>
    <w:rsid w:val="00220CD7"/>
    <w:rsid w:val="00225DAB"/>
    <w:rsid w:val="00295F25"/>
    <w:rsid w:val="002F7F66"/>
    <w:rsid w:val="003A2429"/>
    <w:rsid w:val="004216F2"/>
    <w:rsid w:val="0046577A"/>
    <w:rsid w:val="00473E50"/>
    <w:rsid w:val="00482AD9"/>
    <w:rsid w:val="004937EE"/>
    <w:rsid w:val="00541CDF"/>
    <w:rsid w:val="00687D69"/>
    <w:rsid w:val="006C300A"/>
    <w:rsid w:val="00736BE1"/>
    <w:rsid w:val="00741B73"/>
    <w:rsid w:val="00773ABB"/>
    <w:rsid w:val="00846D7C"/>
    <w:rsid w:val="0086576E"/>
    <w:rsid w:val="009B7B06"/>
    <w:rsid w:val="00A24715"/>
    <w:rsid w:val="00A47924"/>
    <w:rsid w:val="00B24885"/>
    <w:rsid w:val="00CC1ADD"/>
    <w:rsid w:val="00D23C1D"/>
    <w:rsid w:val="00D54952"/>
    <w:rsid w:val="00DA04DA"/>
    <w:rsid w:val="00F62FFE"/>
    <w:rsid w:val="00F74255"/>
    <w:rsid w:val="00FC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5F25"/>
  </w:style>
  <w:style w:type="paragraph" w:customStyle="1" w:styleId="847552F6225E414785D2AD72A51E414D">
    <w:name w:val="847552F6225E414785D2AD72A51E414D"/>
    <w:rsid w:val="00121146"/>
    <w:rPr>
      <w:kern w:val="2"/>
      <w14:ligatures w14:val="standardContextual"/>
    </w:rPr>
  </w:style>
  <w:style w:type="paragraph" w:customStyle="1" w:styleId="EDC16FE048514D55827F8D8899E8A4E6">
    <w:name w:val="EDC16FE048514D55827F8D8899E8A4E6"/>
    <w:rsid w:val="00121146"/>
    <w:rPr>
      <w:kern w:val="2"/>
      <w14:ligatures w14:val="standardContextual"/>
    </w:rPr>
  </w:style>
  <w:style w:type="paragraph" w:customStyle="1" w:styleId="E498AAC025D34FA2A5CFE6FA1B15DBC9">
    <w:name w:val="E498AAC025D34FA2A5CFE6FA1B15DBC9"/>
    <w:rsid w:val="00121146"/>
    <w:rPr>
      <w:kern w:val="2"/>
      <w14:ligatures w14:val="standardContextual"/>
    </w:rPr>
  </w:style>
  <w:style w:type="paragraph" w:customStyle="1" w:styleId="4BCAC429FA2047CE8BEE34D3C29EB6BD">
    <w:name w:val="4BCAC429FA2047CE8BEE34D3C29EB6BD"/>
    <w:rsid w:val="00295F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SO999929 xmlns="http://www.datev.de/BSOffice/999929">962c837d-27b7-422a-8c93-6b63927fa8d2</BSO999929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4E7B-6B20-46C9-8F0B-8B4AD35B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E1A60B82-15D8-4E61-A77A-F207A948641A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10</cp:revision>
  <cp:lastPrinted>2023-01-23T14:03:00Z</cp:lastPrinted>
  <dcterms:created xsi:type="dcterms:W3CDTF">2026-04-27T07:15:00Z</dcterms:created>
  <dcterms:modified xsi:type="dcterms:W3CDTF">2026-05-13T08:37:00Z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