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D1686" w14:textId="77777777" w:rsidR="001E7A35" w:rsidRPr="00DF2FB6" w:rsidRDefault="001E7A35" w:rsidP="001E7A35">
      <w:pPr>
        <w:spacing w:after="160" w:line="259" w:lineRule="auto"/>
        <w:jc w:val="left"/>
        <w:rPr>
          <w:rFonts w:cs="Segoe UI"/>
        </w:rPr>
      </w:pPr>
      <w:r w:rsidRPr="00DF2FB6">
        <w:rPr>
          <w:rFonts w:cs="Segoe UI"/>
          <w:b/>
          <w:bCs/>
        </w:rPr>
        <w:t xml:space="preserve">Hinweis: </w:t>
      </w:r>
      <w:r w:rsidRPr="00DF2FB6">
        <w:rPr>
          <w:rFonts w:cs="Segoe UI"/>
        </w:rPr>
        <w:t>Die farbig hinterlegten Felder sind auszufüllen</w:t>
      </w:r>
      <w:r>
        <w:rPr>
          <w:rFonts w:cs="Segoe UI"/>
        </w:rPr>
        <w:t>.</w:t>
      </w:r>
    </w:p>
    <w:p w14:paraId="22F197E1" w14:textId="77777777" w:rsidR="008952DD" w:rsidRPr="006B1370" w:rsidRDefault="008952DD" w:rsidP="008952DD">
      <w:pPr>
        <w:pStyle w:val="berschriftInhaltsverzeichnis"/>
        <w:rPr>
          <w:rFonts w:ascii="Segoe UI" w:hAnsi="Segoe UI" w:cs="Segoe UI"/>
          <w:color w:val="A6A6A6" w:themeColor="background1" w:themeShade="A6"/>
        </w:rPr>
      </w:pPr>
      <w:r w:rsidRPr="006B1370">
        <w:rPr>
          <w:rFonts w:ascii="Segoe UI" w:hAnsi="Segoe UI" w:cs="Segoe UI"/>
          <w:color w:val="A6A6A6" w:themeColor="background1" w:themeShade="A6"/>
        </w:rPr>
        <w:t xml:space="preserve">Erklärung zur Tariftreue </w:t>
      </w:r>
    </w:p>
    <w:sdt>
      <w:sdtPr>
        <w:id w:val="296891641"/>
        <w:placeholder>
          <w:docPart w:val="96B2A96C1EE946F7A73144666281DFCC"/>
        </w:placeholder>
        <w:showingPlcHdr/>
      </w:sdtPr>
      <w:sdtEndPr/>
      <w:sdtContent>
        <w:p w14:paraId="295C5EB8" w14:textId="77777777" w:rsidR="008952DD" w:rsidRDefault="008952DD" w:rsidP="008952DD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57AA735D" w14:textId="77777777" w:rsidR="008952DD" w:rsidRDefault="008952DD" w:rsidP="008952DD">
      <w:pPr>
        <w:rPr>
          <w:rFonts w:asciiTheme="minorHAnsi" w:hAnsiTheme="minorHAnsi"/>
        </w:rPr>
      </w:pPr>
      <w:r>
        <w:t>Diese Erklärung bezieht sich nur auf Leistungen zur Auftragsausführung, welche innerhalb des Gebietes der Bundesrepublik Deutschland erbracht werden.</w:t>
      </w:r>
    </w:p>
    <w:p w14:paraId="41188B4E" w14:textId="553C899D" w:rsidR="008952DD" w:rsidRDefault="008952DD" w:rsidP="008952DD">
      <w:r>
        <w:t>Hiermit verpflichte ich mich/</w:t>
      </w:r>
      <w:r w:rsidR="00E247CB">
        <w:t xml:space="preserve"> </w:t>
      </w:r>
      <w:r>
        <w:t>verpflichten wir uns, bei der Ausführung der auf der Grundlage dieses Vergabeverfahrens zu erbringenden Bau- oder Dienstleistungen</w:t>
      </w:r>
    </w:p>
    <w:p w14:paraId="65A504FA" w14:textId="04A73138" w:rsidR="008952DD" w:rsidRDefault="008952DD" w:rsidP="008952DD">
      <w:pPr>
        <w:pStyle w:val="Listenabsatz"/>
        <w:numPr>
          <w:ilvl w:val="0"/>
          <w:numId w:val="19"/>
        </w:numPr>
      </w:pPr>
      <w:r>
        <w:t>meinen/unseren Arbeitnehmerinnen und Arbeitnehmern im Sinne des § 22 Mindestlohngesetz (MiLoG) vom 11. August 2014 (BGBl. I S. 1348), in der jeweils geltenden Fassung, mindestens ein Mindestentgelt nach den Vorgaben des Mindestlohngesetzes (ab 01.01.202</w:t>
      </w:r>
      <w:r w:rsidR="00745004">
        <w:t>6</w:t>
      </w:r>
      <w:r>
        <w:t>: 1</w:t>
      </w:r>
      <w:r w:rsidR="00745004">
        <w:t>3,90</w:t>
      </w:r>
      <w:r>
        <w:t xml:space="preserve"> Euro) zu zahlen und</w:t>
      </w:r>
    </w:p>
    <w:p w14:paraId="06BCDC44" w14:textId="77777777" w:rsidR="008952DD" w:rsidRDefault="008952DD" w:rsidP="008952DD">
      <w:pPr>
        <w:pStyle w:val="Listenabsatz"/>
        <w:numPr>
          <w:ilvl w:val="0"/>
          <w:numId w:val="19"/>
        </w:numPr>
      </w:pPr>
      <w:r>
        <w:t xml:space="preserve">meinen/unseren Arbeitnehmerinnen und Arbeitnehmern, die von Regelungen nach § 1 Abs. 3 MiLoG erfasst werden, mindestens ein Mindestentgelt nach den Vorgaben dieser Regelungen zu zahlen. Diese können sich ergeben aus: </w:t>
      </w:r>
    </w:p>
    <w:p w14:paraId="165AD055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Arbeitnehmer-Entsendegesetzes (AEntG)</w:t>
      </w:r>
    </w:p>
    <w:p w14:paraId="34F70620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Arbeitnehmerüberlassungsgesetzes (AÜG)</w:t>
      </w:r>
    </w:p>
    <w:p w14:paraId="03B2CAC7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auf Grundlage des AEntG oder AÜG erlassenen Rechtsverordnungen</w:t>
      </w:r>
    </w:p>
    <w:p w14:paraId="7D19DCE7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sowie</w:t>
      </w:r>
    </w:p>
    <w:p w14:paraId="643C74FD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aus einem auf der Grundlage von § 5 des Tarifvertragsgesetzes (TVG) für</w:t>
      </w:r>
    </w:p>
    <w:p w14:paraId="7E60FD7A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allgemeinverbindlich erklärten Tarifvertrag im Sinne von § 4 Absatz 1 Nummer 1 sowie §§ 5 und 6 Absatz 2 des AEntG.</w:t>
      </w:r>
    </w:p>
    <w:p w14:paraId="69E91CEA" w14:textId="77777777" w:rsidR="008952DD" w:rsidRDefault="008952DD" w:rsidP="008952DD">
      <w:pPr>
        <w:rPr>
          <w:b/>
        </w:rPr>
      </w:pPr>
      <w:r>
        <w:rPr>
          <w:b/>
        </w:rPr>
        <w:t>Hinweis zum Einsatz von Nachunternehmen oder Verleihunternehmen</w:t>
      </w:r>
    </w:p>
    <w:p w14:paraId="2F0736EB" w14:textId="77777777" w:rsidR="008952DD" w:rsidRDefault="008952DD" w:rsidP="008952DD">
      <w:r>
        <w:t xml:space="preserve">Soweit Nachunternehmen oder Verleihunternehmen eingesetzt werden sollen, müssen auch diese die obenstehende Erklärung gesondert vorlegen.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  <w:gridCol w:w="563"/>
        <w:gridCol w:w="4700"/>
      </w:tblGrid>
      <w:tr w:rsidR="008952DD" w14:paraId="1782D58C" w14:textId="77777777" w:rsidTr="00E022BB"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29D27" w14:textId="1CD0046F" w:rsidR="008952DD" w:rsidRDefault="00D20681" w:rsidP="00E022BB">
            <w:pPr>
              <w:keepLines/>
              <w:spacing w:before="120"/>
              <w:rPr>
                <w:rFonts w:asciiTheme="minorHAnsi" w:eastAsia="Calibri" w:hAnsiTheme="minorHAnsi" w:cstheme="minorHAnsi"/>
                <w:color w:val="auto"/>
              </w:rPr>
            </w:pPr>
            <w:sdt>
              <w:sdtPr>
                <w:rPr>
                  <w:rFonts w:eastAsia="Calibri" w:cstheme="minorHAnsi"/>
                </w:rPr>
                <w:id w:val="-451020202"/>
                <w:placeholder>
                  <w:docPart w:val="4C3519A3D3054EA480BA00F6A5C98264"/>
                </w:placeholder>
                <w:showingPlcHdr/>
              </w:sdtPr>
              <w:sdtEndPr/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  <w:p w14:paraId="7D5113CC" w14:textId="77777777" w:rsidR="00C73678" w:rsidRDefault="00C73678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  <w:p w14:paraId="24E3BB75" w14:textId="7346C71A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den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sdt>
              <w:sdtPr>
                <w:rPr>
                  <w:rFonts w:eastAsia="Calibri" w:cstheme="minorHAnsi"/>
                </w:rPr>
                <w:id w:val="590819846"/>
                <w:placeholder>
                  <w:docPart w:val="B7E601327A4F4002894C6D5E530FD423"/>
                </w:placeholder>
                <w:showingPlcHdr/>
              </w:sdtPr>
              <w:sdtEndPr/>
              <w:sdtContent>
                <w:r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563" w:type="dxa"/>
          </w:tcPr>
          <w:p w14:paraId="4F9B4C9F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756CB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</w:rPr>
            </w:pPr>
          </w:p>
          <w:p w14:paraId="2FB1708A" w14:textId="77777777" w:rsidR="00C73678" w:rsidRDefault="00C73678" w:rsidP="00E022BB">
            <w:pPr>
              <w:keepLines/>
              <w:spacing w:before="120"/>
              <w:rPr>
                <w:rFonts w:eastAsia="Calibri" w:cstheme="minorHAnsi"/>
              </w:rPr>
            </w:pPr>
          </w:p>
          <w:p w14:paraId="472953DB" w14:textId="4336FDBF" w:rsidR="008952DD" w:rsidRDefault="00D20681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sdt>
              <w:sdtPr>
                <w:rPr>
                  <w:rFonts w:eastAsia="Calibri" w:cstheme="minorHAnsi"/>
                </w:rPr>
                <w:id w:val="1824550298"/>
                <w:placeholder>
                  <w:docPart w:val="76673E71F78F443BA90D11D076D33C90"/>
                </w:placeholder>
                <w:showingPlcHdr/>
              </w:sdtPr>
              <w:sdtEndPr/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8952DD" w14:paraId="1AEC739F" w14:textId="77777777" w:rsidTr="00E022BB">
        <w:tc>
          <w:tcPr>
            <w:tcW w:w="3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471F4C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Ort, Datum</w:t>
            </w:r>
          </w:p>
        </w:tc>
        <w:tc>
          <w:tcPr>
            <w:tcW w:w="563" w:type="dxa"/>
          </w:tcPr>
          <w:p w14:paraId="70886C5D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B2301C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Name des Erklärenden in Textform</w:t>
            </w:r>
          </w:p>
        </w:tc>
      </w:tr>
    </w:tbl>
    <w:p w14:paraId="7847F627" w14:textId="77777777" w:rsidR="009D6E5B" w:rsidRDefault="009D6E5B" w:rsidP="006E19B7"/>
    <w:p w14:paraId="679B6FCF" w14:textId="5EFE385C" w:rsidR="00594264" w:rsidRPr="00594264" w:rsidRDefault="009F5280" w:rsidP="009F5280">
      <w:pPr>
        <w:tabs>
          <w:tab w:val="left" w:pos="1920"/>
        </w:tabs>
      </w:pPr>
      <w:r>
        <w:tab/>
      </w:r>
    </w:p>
    <w:sectPr w:rsidR="00594264" w:rsidRPr="00594264" w:rsidSect="00A073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6B56C" w14:textId="77777777" w:rsidR="00D20681" w:rsidRDefault="00D20681" w:rsidP="00062AE7">
      <w:pPr>
        <w:spacing w:after="0" w:line="240" w:lineRule="auto"/>
      </w:pPr>
      <w:r>
        <w:separator/>
      </w:r>
    </w:p>
  </w:endnote>
  <w:endnote w:type="continuationSeparator" w:id="0">
    <w:p w14:paraId="589C755F" w14:textId="77777777" w:rsidR="00D20681" w:rsidRDefault="00D20681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5DFF2" w14:textId="77777777" w:rsidR="006B1370" w:rsidRDefault="006B137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57E1D220" w:rsidR="00995D9B" w:rsidRPr="00995D9B" w:rsidRDefault="00995D9B">
    <w:pPr>
      <w:pStyle w:val="Fuzeile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390AC" w14:textId="77777777" w:rsidR="006B1370" w:rsidRDefault="006B137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68254" w14:textId="77777777" w:rsidR="00D20681" w:rsidRDefault="00D20681" w:rsidP="00062AE7">
      <w:pPr>
        <w:spacing w:after="0" w:line="240" w:lineRule="auto"/>
      </w:pPr>
      <w:r>
        <w:separator/>
      </w:r>
    </w:p>
  </w:footnote>
  <w:footnote w:type="continuationSeparator" w:id="0">
    <w:p w14:paraId="1E5457E6" w14:textId="77777777" w:rsidR="00D20681" w:rsidRDefault="00D20681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DF35" w14:textId="77777777" w:rsidR="006B1370" w:rsidRDefault="006B137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6B1370" w:rsidRPr="006B1370" w14:paraId="46B8DDD2" w14:textId="77777777" w:rsidTr="006B1370">
      <w:trPr>
        <w:trHeight w:val="558"/>
      </w:trPr>
      <w:tc>
        <w:tcPr>
          <w:tcW w:w="1413" w:type="dxa"/>
          <w:vMerge w:val="restart"/>
          <w:vAlign w:val="center"/>
        </w:tcPr>
        <w:p w14:paraId="68A66644" w14:textId="77777777" w:rsidR="00A073B4" w:rsidRPr="006B1370" w:rsidRDefault="00A073B4" w:rsidP="00002F2A">
          <w:pPr>
            <w:pStyle w:val="Kopfzeile"/>
            <w:jc w:val="center"/>
            <w:rPr>
              <w:b/>
              <w:bCs/>
              <w:color w:val="808080" w:themeColor="background1" w:themeShade="80"/>
            </w:rPr>
          </w:pPr>
          <w:r w:rsidRPr="006B1370">
            <w:rPr>
              <w:b/>
              <w:bCs/>
              <w:color w:val="808080" w:themeColor="background1" w:themeShade="80"/>
            </w:rPr>
            <w:t>Formblatt</w:t>
          </w:r>
        </w:p>
        <w:p w14:paraId="52AE3BD5" w14:textId="42C854DB" w:rsidR="00A073B4" w:rsidRPr="006B1370" w:rsidRDefault="00D96C27" w:rsidP="00002F2A">
          <w:pPr>
            <w:pStyle w:val="Kopfzeile"/>
            <w:jc w:val="center"/>
            <w:rPr>
              <w:b/>
              <w:bCs/>
              <w:color w:val="808080" w:themeColor="background1" w:themeShade="80"/>
              <w:sz w:val="44"/>
              <w:szCs w:val="44"/>
            </w:rPr>
          </w:pPr>
          <w:r>
            <w:rPr>
              <w:b/>
              <w:bCs/>
              <w:color w:val="808080" w:themeColor="background1" w:themeShade="80"/>
              <w:sz w:val="44"/>
              <w:szCs w:val="44"/>
            </w:rPr>
            <w:t>09</w:t>
          </w:r>
        </w:p>
      </w:tc>
      <w:tc>
        <w:tcPr>
          <w:tcW w:w="5670" w:type="dxa"/>
          <w:vAlign w:val="center"/>
        </w:tcPr>
        <w:p w14:paraId="013A4142" w14:textId="5CAAB72A" w:rsidR="00A073B4" w:rsidRPr="006B1370" w:rsidRDefault="006E19B7" w:rsidP="00002F2A">
          <w:pPr>
            <w:pStyle w:val="Kopfzeile"/>
            <w:jc w:val="left"/>
            <w:rPr>
              <w:color w:val="808080" w:themeColor="background1" w:themeShade="80"/>
              <w:sz w:val="32"/>
              <w:szCs w:val="32"/>
            </w:rPr>
          </w:pPr>
          <w:r w:rsidRPr="006B1370">
            <w:rPr>
              <w:color w:val="808080" w:themeColor="background1" w:themeShade="80"/>
              <w:sz w:val="32"/>
              <w:szCs w:val="32"/>
            </w:rPr>
            <w:t>Erklärung zur Tariftreue</w:t>
          </w:r>
        </w:p>
      </w:tc>
      <w:tc>
        <w:tcPr>
          <w:tcW w:w="1977" w:type="dxa"/>
        </w:tcPr>
        <w:p w14:paraId="32E64384" w14:textId="65AF1891" w:rsidR="00A073B4" w:rsidRPr="006B1370" w:rsidRDefault="00A073B4" w:rsidP="00A073B4">
          <w:pPr>
            <w:pStyle w:val="Kopfzeile"/>
            <w:jc w:val="left"/>
            <w:rPr>
              <w:color w:val="808080" w:themeColor="background1" w:themeShade="80"/>
            </w:rPr>
          </w:pPr>
        </w:p>
      </w:tc>
    </w:tr>
    <w:tr w:rsidR="00A073B4" w14:paraId="01411ED9" w14:textId="77777777" w:rsidTr="006B1370">
      <w:trPr>
        <w:trHeight w:val="548"/>
      </w:trPr>
      <w:tc>
        <w:tcPr>
          <w:tcW w:w="1413" w:type="dxa"/>
          <w:vMerge/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vAlign w:val="center"/>
        </w:tcPr>
        <w:p w14:paraId="71E716BB" w14:textId="2CB5307B" w:rsidR="00A073B4" w:rsidRDefault="00A073B4" w:rsidP="00097299">
          <w:pPr>
            <w:pStyle w:val="Kopfzeile"/>
            <w:ind w:left="1746" w:hanging="1746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r w:rsidR="008674AC" w:rsidRPr="008674AC">
            <w:rPr>
              <w:color w:val="666F7A" w:themeColor="text2"/>
            </w:rPr>
            <w:t>001/2026_1340-003_O_740_EiMi</w:t>
          </w:r>
        </w:p>
      </w:tc>
      <w:tc>
        <w:tcPr>
          <w:tcW w:w="1977" w:type="dxa"/>
          <w:vAlign w:val="center"/>
        </w:tcPr>
        <w:p w14:paraId="495FF4DA" w14:textId="2291C96B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307584948" o:spid="_x0000_i1025" type="#_x0000_t75" style="width:21.75pt;height:21.75pt;visibility:visible;mso-wrap-style:square" o:bullet="t">
        <v:imagedata r:id="rId1" o:title="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41C3"/>
    <w:multiLevelType w:val="hybridMultilevel"/>
    <w:tmpl w:val="1DB279CE"/>
    <w:lvl w:ilvl="0" w:tplc="894A5C6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D5E3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A72B0"/>
    <w:multiLevelType w:val="multilevel"/>
    <w:tmpl w:val="1EE6B9D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1"/>
  </w:num>
  <w:num w:numId="5" w16cid:durableId="1862157343">
    <w:abstractNumId w:val="15"/>
  </w:num>
  <w:num w:numId="6" w16cid:durableId="780491728">
    <w:abstractNumId w:val="10"/>
  </w:num>
  <w:num w:numId="7" w16cid:durableId="2134442403">
    <w:abstractNumId w:val="11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3"/>
  </w:num>
  <w:num w:numId="11" w16cid:durableId="1653220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2"/>
  </w:num>
  <w:num w:numId="14" w16cid:durableId="1353528937">
    <w:abstractNumId w:val="6"/>
  </w:num>
  <w:num w:numId="15" w16cid:durableId="854265301">
    <w:abstractNumId w:val="5"/>
  </w:num>
  <w:num w:numId="16" w16cid:durableId="418404739">
    <w:abstractNumId w:val="13"/>
  </w:num>
  <w:num w:numId="17" w16cid:durableId="463502983">
    <w:abstractNumId w:val="8"/>
  </w:num>
  <w:num w:numId="18" w16cid:durableId="1626891642">
    <w:abstractNumId w:val="9"/>
  </w:num>
  <w:num w:numId="19" w16cid:durableId="2209285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752243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xHZ+ILxWshMtWii0YgF4w0k+gSWkVAfEJjwRM26Z2F+2ItLHYh/cyy1ks+UOOVzpnhvq2f+9bi4vU7FHQ1ugcA==" w:salt="RzpJ5WfsgNoYdde5CbI9Aw==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133DD"/>
    <w:rsid w:val="000235E2"/>
    <w:rsid w:val="00023E9C"/>
    <w:rsid w:val="00024E08"/>
    <w:rsid w:val="00062AE7"/>
    <w:rsid w:val="00090C53"/>
    <w:rsid w:val="00094F93"/>
    <w:rsid w:val="00095B93"/>
    <w:rsid w:val="00097299"/>
    <w:rsid w:val="000A00EF"/>
    <w:rsid w:val="000A3274"/>
    <w:rsid w:val="000A64E9"/>
    <w:rsid w:val="000B4365"/>
    <w:rsid w:val="000C6AFA"/>
    <w:rsid w:val="000D1688"/>
    <w:rsid w:val="000E0016"/>
    <w:rsid w:val="000F3F22"/>
    <w:rsid w:val="0010210A"/>
    <w:rsid w:val="001030DD"/>
    <w:rsid w:val="00107E6E"/>
    <w:rsid w:val="001154AF"/>
    <w:rsid w:val="00120570"/>
    <w:rsid w:val="00121251"/>
    <w:rsid w:val="001235F7"/>
    <w:rsid w:val="0012375D"/>
    <w:rsid w:val="00127143"/>
    <w:rsid w:val="00135081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3799"/>
    <w:rsid w:val="001B6176"/>
    <w:rsid w:val="001D3A4A"/>
    <w:rsid w:val="001E7A35"/>
    <w:rsid w:val="002019CB"/>
    <w:rsid w:val="00213AEE"/>
    <w:rsid w:val="00214FB3"/>
    <w:rsid w:val="00222CCA"/>
    <w:rsid w:val="00223207"/>
    <w:rsid w:val="002329D0"/>
    <w:rsid w:val="002409EE"/>
    <w:rsid w:val="0024669E"/>
    <w:rsid w:val="00247A12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2F06"/>
    <w:rsid w:val="002D5344"/>
    <w:rsid w:val="002D7B95"/>
    <w:rsid w:val="002E5C90"/>
    <w:rsid w:val="002F0F3D"/>
    <w:rsid w:val="002F5CBA"/>
    <w:rsid w:val="00310F3F"/>
    <w:rsid w:val="0033216E"/>
    <w:rsid w:val="0033605B"/>
    <w:rsid w:val="003360E6"/>
    <w:rsid w:val="00336D49"/>
    <w:rsid w:val="0036593C"/>
    <w:rsid w:val="00367C18"/>
    <w:rsid w:val="003912D1"/>
    <w:rsid w:val="003969F8"/>
    <w:rsid w:val="003A164A"/>
    <w:rsid w:val="003E5A47"/>
    <w:rsid w:val="003E71BC"/>
    <w:rsid w:val="003F37CD"/>
    <w:rsid w:val="004104D2"/>
    <w:rsid w:val="00416D8B"/>
    <w:rsid w:val="00417D72"/>
    <w:rsid w:val="00423D84"/>
    <w:rsid w:val="0042634B"/>
    <w:rsid w:val="0043106B"/>
    <w:rsid w:val="004312AC"/>
    <w:rsid w:val="004352F0"/>
    <w:rsid w:val="00437C29"/>
    <w:rsid w:val="004548D5"/>
    <w:rsid w:val="004679E9"/>
    <w:rsid w:val="00482AD9"/>
    <w:rsid w:val="00494E36"/>
    <w:rsid w:val="00495C8F"/>
    <w:rsid w:val="004B610E"/>
    <w:rsid w:val="004D5218"/>
    <w:rsid w:val="004E6C1B"/>
    <w:rsid w:val="004F7431"/>
    <w:rsid w:val="0050248C"/>
    <w:rsid w:val="00515400"/>
    <w:rsid w:val="005175B3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4264"/>
    <w:rsid w:val="00596EB1"/>
    <w:rsid w:val="005B3682"/>
    <w:rsid w:val="005C738D"/>
    <w:rsid w:val="005E6892"/>
    <w:rsid w:val="00603134"/>
    <w:rsid w:val="00607A42"/>
    <w:rsid w:val="00616900"/>
    <w:rsid w:val="00621555"/>
    <w:rsid w:val="00647F29"/>
    <w:rsid w:val="006649CC"/>
    <w:rsid w:val="006673EB"/>
    <w:rsid w:val="00671DB6"/>
    <w:rsid w:val="00673125"/>
    <w:rsid w:val="00682943"/>
    <w:rsid w:val="00685C92"/>
    <w:rsid w:val="006904B5"/>
    <w:rsid w:val="006A0818"/>
    <w:rsid w:val="006A71AF"/>
    <w:rsid w:val="006B1370"/>
    <w:rsid w:val="006C300A"/>
    <w:rsid w:val="006D1292"/>
    <w:rsid w:val="006D4EA3"/>
    <w:rsid w:val="006E19B7"/>
    <w:rsid w:val="007030D4"/>
    <w:rsid w:val="007049CB"/>
    <w:rsid w:val="007151C4"/>
    <w:rsid w:val="007159C1"/>
    <w:rsid w:val="00731199"/>
    <w:rsid w:val="00736BE1"/>
    <w:rsid w:val="00745004"/>
    <w:rsid w:val="007564A3"/>
    <w:rsid w:val="00760C81"/>
    <w:rsid w:val="007651F5"/>
    <w:rsid w:val="007767B8"/>
    <w:rsid w:val="00783849"/>
    <w:rsid w:val="00793362"/>
    <w:rsid w:val="007B2ACF"/>
    <w:rsid w:val="007D3D75"/>
    <w:rsid w:val="007E1048"/>
    <w:rsid w:val="007F141C"/>
    <w:rsid w:val="0082746D"/>
    <w:rsid w:val="0084231A"/>
    <w:rsid w:val="00843E24"/>
    <w:rsid w:val="008674AC"/>
    <w:rsid w:val="00885625"/>
    <w:rsid w:val="00893F7D"/>
    <w:rsid w:val="008952DD"/>
    <w:rsid w:val="008A07D7"/>
    <w:rsid w:val="008A32E6"/>
    <w:rsid w:val="008B4442"/>
    <w:rsid w:val="008C289A"/>
    <w:rsid w:val="008E1004"/>
    <w:rsid w:val="008E3F0B"/>
    <w:rsid w:val="008E7B2B"/>
    <w:rsid w:val="0091561A"/>
    <w:rsid w:val="00937B18"/>
    <w:rsid w:val="009522CE"/>
    <w:rsid w:val="009573CF"/>
    <w:rsid w:val="00961F1B"/>
    <w:rsid w:val="00995D9B"/>
    <w:rsid w:val="00997681"/>
    <w:rsid w:val="00997A8C"/>
    <w:rsid w:val="009A06DF"/>
    <w:rsid w:val="009A1FA0"/>
    <w:rsid w:val="009B7B06"/>
    <w:rsid w:val="009C72FC"/>
    <w:rsid w:val="009C7DBE"/>
    <w:rsid w:val="009D6E5B"/>
    <w:rsid w:val="009F5280"/>
    <w:rsid w:val="00A01B9C"/>
    <w:rsid w:val="00A020DC"/>
    <w:rsid w:val="00A066D3"/>
    <w:rsid w:val="00A073B4"/>
    <w:rsid w:val="00A07474"/>
    <w:rsid w:val="00A15ACE"/>
    <w:rsid w:val="00A4240F"/>
    <w:rsid w:val="00A47924"/>
    <w:rsid w:val="00A51DAB"/>
    <w:rsid w:val="00A560BA"/>
    <w:rsid w:val="00A74C9E"/>
    <w:rsid w:val="00A76CAE"/>
    <w:rsid w:val="00AA098A"/>
    <w:rsid w:val="00AA19D0"/>
    <w:rsid w:val="00AC32EB"/>
    <w:rsid w:val="00AE238A"/>
    <w:rsid w:val="00AE7B02"/>
    <w:rsid w:val="00AF2789"/>
    <w:rsid w:val="00B07038"/>
    <w:rsid w:val="00B12A7A"/>
    <w:rsid w:val="00B14E15"/>
    <w:rsid w:val="00B20428"/>
    <w:rsid w:val="00B20969"/>
    <w:rsid w:val="00B322D4"/>
    <w:rsid w:val="00B36EF8"/>
    <w:rsid w:val="00B61402"/>
    <w:rsid w:val="00B61D59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E3371"/>
    <w:rsid w:val="00BF5467"/>
    <w:rsid w:val="00BF7A0C"/>
    <w:rsid w:val="00C32FF1"/>
    <w:rsid w:val="00C3498E"/>
    <w:rsid w:val="00C42271"/>
    <w:rsid w:val="00C428E8"/>
    <w:rsid w:val="00C55708"/>
    <w:rsid w:val="00C565BB"/>
    <w:rsid w:val="00C610FE"/>
    <w:rsid w:val="00C67998"/>
    <w:rsid w:val="00C73678"/>
    <w:rsid w:val="00C80904"/>
    <w:rsid w:val="00C8565F"/>
    <w:rsid w:val="00C91624"/>
    <w:rsid w:val="00C91E28"/>
    <w:rsid w:val="00C95CC3"/>
    <w:rsid w:val="00CB1127"/>
    <w:rsid w:val="00CB4E8A"/>
    <w:rsid w:val="00CE68B4"/>
    <w:rsid w:val="00D02ED8"/>
    <w:rsid w:val="00D20681"/>
    <w:rsid w:val="00D22A94"/>
    <w:rsid w:val="00D25A81"/>
    <w:rsid w:val="00D35CE3"/>
    <w:rsid w:val="00D4557F"/>
    <w:rsid w:val="00D52031"/>
    <w:rsid w:val="00D54582"/>
    <w:rsid w:val="00D54952"/>
    <w:rsid w:val="00D64D50"/>
    <w:rsid w:val="00D74AA6"/>
    <w:rsid w:val="00D7796C"/>
    <w:rsid w:val="00D96C27"/>
    <w:rsid w:val="00DA0DCA"/>
    <w:rsid w:val="00DA1E8F"/>
    <w:rsid w:val="00DC0641"/>
    <w:rsid w:val="00DC0E1F"/>
    <w:rsid w:val="00DC53A9"/>
    <w:rsid w:val="00DD69B4"/>
    <w:rsid w:val="00E0266C"/>
    <w:rsid w:val="00E247CB"/>
    <w:rsid w:val="00E47B5E"/>
    <w:rsid w:val="00E63686"/>
    <w:rsid w:val="00E643AA"/>
    <w:rsid w:val="00E86DCF"/>
    <w:rsid w:val="00E87E64"/>
    <w:rsid w:val="00EB1359"/>
    <w:rsid w:val="00EE3C96"/>
    <w:rsid w:val="00EF4841"/>
    <w:rsid w:val="00F05B51"/>
    <w:rsid w:val="00F06274"/>
    <w:rsid w:val="00F12788"/>
    <w:rsid w:val="00F12FF9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C5D45"/>
    <w:rsid w:val="00FD0EE1"/>
    <w:rsid w:val="00FE1861"/>
    <w:rsid w:val="00FE2368"/>
    <w:rsid w:val="00FE4F5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7E1048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1048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7E10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B2A96C1EE946F7A73144666281DF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E142BA-35EC-4DD9-8999-1BB647F037AC}"/>
      </w:docPartPr>
      <w:docPartBody>
        <w:p w:rsidR="003A4937" w:rsidRDefault="003A4937" w:rsidP="003A4937">
          <w:pPr>
            <w:pStyle w:val="96B2A96C1EE946F7A73144666281DFCC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3519A3D3054EA480BA00F6A5C982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6C3E57-F23D-4C7C-A7D3-1DF6672E3D03}"/>
      </w:docPartPr>
      <w:docPartBody>
        <w:p w:rsidR="003A4937" w:rsidRDefault="003A4937" w:rsidP="003A4937">
          <w:pPr>
            <w:pStyle w:val="4C3519A3D3054EA480BA00F6A5C9826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7E601327A4F4002894C6D5E530FD4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CCEFA7-AA58-4922-A2A9-1C67B962BEA8}"/>
      </w:docPartPr>
      <w:docPartBody>
        <w:p w:rsidR="003A4937" w:rsidRDefault="003A4937" w:rsidP="003A4937">
          <w:pPr>
            <w:pStyle w:val="B7E601327A4F4002894C6D5E530FD42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673E71F78F443BA90D11D076D33C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63B0E-BDB5-4B7D-A343-B35D6C7AFEC5}"/>
      </w:docPartPr>
      <w:docPartBody>
        <w:p w:rsidR="003A4937" w:rsidRDefault="003A4937" w:rsidP="003A4937">
          <w:pPr>
            <w:pStyle w:val="76673E71F78F443BA90D11D076D33C90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0E15AD"/>
    <w:rsid w:val="00121146"/>
    <w:rsid w:val="00122251"/>
    <w:rsid w:val="00135081"/>
    <w:rsid w:val="001D57AC"/>
    <w:rsid w:val="00222CCA"/>
    <w:rsid w:val="00225DAB"/>
    <w:rsid w:val="002378A9"/>
    <w:rsid w:val="0024669E"/>
    <w:rsid w:val="003A4937"/>
    <w:rsid w:val="004216F2"/>
    <w:rsid w:val="00482AD9"/>
    <w:rsid w:val="005F31B9"/>
    <w:rsid w:val="00622DB1"/>
    <w:rsid w:val="006C300A"/>
    <w:rsid w:val="007367D5"/>
    <w:rsid w:val="00736BE1"/>
    <w:rsid w:val="00741B73"/>
    <w:rsid w:val="00783849"/>
    <w:rsid w:val="007C0C60"/>
    <w:rsid w:val="00821AF9"/>
    <w:rsid w:val="0082746D"/>
    <w:rsid w:val="009B7B06"/>
    <w:rsid w:val="009C441B"/>
    <w:rsid w:val="009C72FC"/>
    <w:rsid w:val="00A0277A"/>
    <w:rsid w:val="00A24715"/>
    <w:rsid w:val="00A47924"/>
    <w:rsid w:val="00A531B2"/>
    <w:rsid w:val="00B502E3"/>
    <w:rsid w:val="00D23C1D"/>
    <w:rsid w:val="00D54952"/>
    <w:rsid w:val="00DA04DA"/>
    <w:rsid w:val="00E50890"/>
    <w:rsid w:val="00E643AA"/>
    <w:rsid w:val="00EA5005"/>
    <w:rsid w:val="00EF4841"/>
    <w:rsid w:val="00F1536D"/>
    <w:rsid w:val="00F74255"/>
    <w:rsid w:val="00FE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A4937"/>
    <w:rPr>
      <w:color w:val="808080"/>
    </w:rPr>
  </w:style>
  <w:style w:type="paragraph" w:customStyle="1" w:styleId="96B2A96C1EE946F7A73144666281DFCC">
    <w:name w:val="96B2A96C1EE946F7A73144666281DFCC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3519A3D3054EA480BA00F6A5C98264">
    <w:name w:val="4C3519A3D3054EA480BA00F6A5C98264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E601327A4F4002894C6D5E530FD423">
    <w:name w:val="B7E601327A4F4002894C6D5E530FD423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673E71F78F443BA90D11D076D33C90">
    <w:name w:val="76673E71F78F443BA90D11D076D33C90"/>
    <w:rsid w:val="003A493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b3d8d333e0d4711a18861a39b6f90c07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f0f1c44a8dd9b1b202d00f6eee4e944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SO999929 xmlns="http://www.datev.de/BSOffice/999929">f2dbe145-14e1-4f4c-968e-0c02b9d3b8af</BSO999929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3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7D02594-96D1-4EAC-B7AF-D73D9EDE40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9588DD-C9B5-43EC-9359-087F374C581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Layout_hbg_Word_Bericht_221103_MSt.dotx</Template>
  <TotalTime>0</TotalTime>
  <Pages>1</Pages>
  <Words>233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Katharina Bähren</cp:lastModifiedBy>
  <cp:revision>7</cp:revision>
  <cp:lastPrinted>2023-01-23T14:03:00Z</cp:lastPrinted>
  <dcterms:created xsi:type="dcterms:W3CDTF">2026-04-27T07:10:00Z</dcterms:created>
  <dcterms:modified xsi:type="dcterms:W3CDTF">2026-05-13T08:37:00Z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