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C519" w14:textId="77777777" w:rsidR="0098546B" w:rsidRDefault="0098546B" w:rsidP="0098546B">
      <w:pPr>
        <w:pStyle w:val="ListenabsatzNummerierung"/>
        <w:numPr>
          <w:ilvl w:val="0"/>
          <w:numId w:val="0"/>
        </w:numPr>
        <w:ind w:left="360" w:hanging="360"/>
      </w:pPr>
      <w:r w:rsidRPr="003D24D6">
        <w:rPr>
          <w:b/>
          <w:bCs/>
        </w:rPr>
        <w:t>Hinweis:</w:t>
      </w:r>
      <w:r>
        <w:t xml:space="preserve"> Die farbig hinterlegten Felder sind auszufüllen.</w:t>
      </w:r>
    </w:p>
    <w:p w14:paraId="58341158" w14:textId="77777777" w:rsidR="0098546B" w:rsidRPr="00BA3DD5" w:rsidRDefault="0098546B" w:rsidP="0098546B">
      <w:pPr>
        <w:pStyle w:val="berschriftInhaltsverzeichnis"/>
        <w:rPr>
          <w:color w:val="A6A6A6" w:themeColor="background1" w:themeShade="A6"/>
        </w:rPr>
      </w:pPr>
      <w:r w:rsidRPr="00BA3DD5">
        <w:rPr>
          <w:color w:val="A6A6A6" w:themeColor="background1" w:themeShade="A6"/>
        </w:rPr>
        <w:t>Unternehmensdatenblatt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9"/>
        <w:gridCol w:w="4562"/>
        <w:gridCol w:w="9"/>
      </w:tblGrid>
      <w:tr w:rsidR="0098546B" w14:paraId="32990709" w14:textId="77777777" w:rsidTr="00BA3DD5">
        <w:trPr>
          <w:trHeight w:val="4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08A3ED3" w14:textId="77777777" w:rsidR="0098546B" w:rsidRPr="003D24D6" w:rsidRDefault="0098546B" w:rsidP="009C16CE">
            <w:pPr>
              <w:rPr>
                <w:b/>
                <w:bCs/>
              </w:rPr>
            </w:pPr>
            <w:r w:rsidRPr="003D24D6">
              <w:rPr>
                <w:b/>
                <w:bCs/>
              </w:rPr>
              <w:t xml:space="preserve">Unternehmensdatenblatt </w:t>
            </w:r>
          </w:p>
        </w:tc>
      </w:tr>
      <w:tr w:rsidR="0098546B" w14:paraId="7BD25B2C" w14:textId="77777777" w:rsidTr="009C16CE">
        <w:trPr>
          <w:gridAfter w:val="1"/>
          <w:wAfter w:w="5" w:type="pct"/>
          <w:trHeight w:val="766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AAB4" w14:textId="08580E28" w:rsidR="0098546B" w:rsidRDefault="0098546B" w:rsidP="009C16CE">
            <w:pPr>
              <w:ind w:left="-36"/>
            </w:pPr>
            <w:r>
              <w:t xml:space="preserve">Name des Unternehmens </w:t>
            </w:r>
          </w:p>
        </w:tc>
        <w:sdt>
          <w:sdtPr>
            <w:id w:val="-107110640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348B56" w14:textId="77777777" w:rsidR="0098546B" w:rsidRDefault="0098546B" w:rsidP="009C16CE">
                <w:r w:rsidRPr="003D24D6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3732AC82" w14:textId="77777777" w:rsidTr="009C16CE">
        <w:trPr>
          <w:gridAfter w:val="1"/>
          <w:wAfter w:w="5" w:type="pct"/>
          <w:trHeight w:val="2132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5000ADC8" w14:textId="77777777" w:rsidR="0098546B" w:rsidRDefault="0098546B" w:rsidP="009C16CE">
            <w:pPr>
              <w:ind w:left="-36"/>
            </w:pPr>
            <w:r>
              <w:t xml:space="preserve">Funktion im Vergabeverfahren </w:t>
            </w:r>
          </w:p>
          <w:p w14:paraId="4517A2CE" w14:textId="77777777" w:rsidR="0098546B" w:rsidRDefault="0098546B" w:rsidP="009C16CE">
            <w:pPr>
              <w:ind w:left="-36"/>
            </w:pPr>
            <w:r>
              <w:t>(Bitte nur eine Variante auswählen.)</w:t>
            </w:r>
          </w:p>
        </w:tc>
        <w:tc>
          <w:tcPr>
            <w:tcW w:w="2515" w:type="pct"/>
            <w:tcBorders>
              <w:left w:val="nil"/>
              <w:bottom w:val="single" w:sz="4" w:space="0" w:color="auto"/>
              <w:right w:val="nil"/>
            </w:tcBorders>
          </w:tcPr>
          <w:p w14:paraId="36CD87D0" w14:textId="77777777" w:rsidR="0098546B" w:rsidRDefault="003C2CC1" w:rsidP="009C16CE">
            <w:pPr>
              <w:tabs>
                <w:tab w:val="left" w:pos="1440"/>
              </w:tabs>
            </w:pPr>
            <w:sdt>
              <w:sdtPr>
                <w:id w:val="21290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Einzelbewerber </w:t>
            </w:r>
          </w:p>
          <w:p w14:paraId="05DFFB47" w14:textId="77777777" w:rsidR="0098546B" w:rsidRDefault="003C2CC1" w:rsidP="009C16CE">
            <w:pPr>
              <w:tabs>
                <w:tab w:val="left" w:pos="991"/>
              </w:tabs>
              <w:jc w:val="left"/>
            </w:pPr>
            <w:sdt>
              <w:sdtPr>
                <w:id w:val="-74927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Mitglied der folgenden    </w:t>
            </w:r>
          </w:p>
          <w:p w14:paraId="7CB7758E" w14:textId="77777777" w:rsidR="0098546B" w:rsidRDefault="0098546B" w:rsidP="009C16CE">
            <w:pPr>
              <w:tabs>
                <w:tab w:val="left" w:pos="991"/>
              </w:tabs>
              <w:jc w:val="left"/>
            </w:pPr>
            <w:r>
              <w:t xml:space="preserve">              Bewerbergemeinschaft</w:t>
            </w:r>
          </w:p>
          <w:sdt>
            <w:sdtPr>
              <w:id w:val="213321065"/>
              <w:placeholder>
                <w:docPart w:val="AEF0C189B0F242D6837C0E2FFDC8297E"/>
              </w:placeholder>
              <w:showingPlcHdr/>
            </w:sdtPr>
            <w:sdtEndPr>
              <w:rPr>
                <w:highlight w:val="yellow"/>
              </w:rPr>
            </w:sdtEndPr>
            <w:sdtContent>
              <w:p w14:paraId="2525D394" w14:textId="77777777" w:rsidR="0098546B" w:rsidRDefault="0098546B" w:rsidP="009C16CE">
                <w:pPr>
                  <w:tabs>
                    <w:tab w:val="left" w:pos="991"/>
                  </w:tabs>
                  <w:jc w:val="left"/>
                </w:pPr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98546B" w14:paraId="53FBF6F3" w14:textId="77777777" w:rsidTr="009C16CE">
        <w:trPr>
          <w:gridAfter w:val="1"/>
          <w:wAfter w:w="5" w:type="pct"/>
          <w:trHeight w:val="860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2E10C59A" w14:textId="77777777" w:rsidR="0098546B" w:rsidRDefault="0098546B" w:rsidP="009C16CE">
            <w:pPr>
              <w:ind w:left="-36"/>
            </w:pPr>
            <w:r>
              <w:t>Registergericht HRA/HRB Nummer (sofern zutreffend)</w:t>
            </w:r>
          </w:p>
        </w:tc>
        <w:sdt>
          <w:sdtPr>
            <w:id w:val="803341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4797EA2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01E60110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043DA9EA" w14:textId="77777777" w:rsidR="0098546B" w:rsidRDefault="0098546B" w:rsidP="009C16CE">
            <w:pPr>
              <w:ind w:left="-36"/>
            </w:pPr>
            <w:r>
              <w:t>USt.- ID-Nr.</w:t>
            </w:r>
          </w:p>
        </w:tc>
        <w:sdt>
          <w:sdtPr>
            <w:id w:val="-563876185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4CAC1D1F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4568580D" w14:textId="77777777" w:rsidTr="00BA3DD5">
        <w:trPr>
          <w:gridAfter w:val="1"/>
          <w:wAfter w:w="5" w:type="pct"/>
          <w:trHeight w:val="673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FC36B45" w14:textId="77777777" w:rsidR="0098546B" w:rsidRDefault="0098546B" w:rsidP="009C16CE">
            <w:pPr>
              <w:ind w:left="-36"/>
            </w:pPr>
            <w:r>
              <w:t xml:space="preserve">Adresse </w:t>
            </w:r>
          </w:p>
        </w:tc>
        <w:tc>
          <w:tcPr>
            <w:tcW w:w="2515" w:type="pct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6F73992" w14:textId="77777777" w:rsidR="0098546B" w:rsidRDefault="0098546B" w:rsidP="009C16CE"/>
        </w:tc>
      </w:tr>
      <w:tr w:rsidR="0098546B" w14:paraId="72469283" w14:textId="77777777" w:rsidTr="009C16CE">
        <w:trPr>
          <w:gridAfter w:val="1"/>
          <w:wAfter w:w="5" w:type="pct"/>
          <w:trHeight w:val="897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C589" w14:textId="77777777" w:rsidR="0098546B" w:rsidRDefault="0098546B" w:rsidP="009C16CE">
            <w:pPr>
              <w:ind w:left="-36"/>
            </w:pPr>
            <w:r>
              <w:t xml:space="preserve">Straße, Hausnummer </w:t>
            </w:r>
          </w:p>
        </w:tc>
        <w:sdt>
          <w:sdtPr>
            <w:id w:val="1175766524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1D4F84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60DF3F8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186FA50D" w14:textId="77777777" w:rsidR="0098546B" w:rsidRDefault="0098546B" w:rsidP="009C16CE">
            <w:r>
              <w:t>Postleitzahl/Ort</w:t>
            </w:r>
          </w:p>
        </w:tc>
        <w:sdt>
          <w:sdtPr>
            <w:id w:val="-23216526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E1BA823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608E65E0" w14:textId="77777777" w:rsidTr="009C16CE">
        <w:trPr>
          <w:gridAfter w:val="1"/>
          <w:wAfter w:w="5" w:type="pct"/>
          <w:trHeight w:val="786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70556634" w14:textId="77777777" w:rsidR="0098546B" w:rsidRDefault="0098546B" w:rsidP="009C16CE">
            <w:pPr>
              <w:ind w:left="-36"/>
            </w:pPr>
            <w:r>
              <w:t>Staat</w:t>
            </w:r>
          </w:p>
        </w:tc>
        <w:sdt>
          <w:sdtPr>
            <w:id w:val="130320254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3ED56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14CB9A9F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right w:val="nil"/>
            </w:tcBorders>
          </w:tcPr>
          <w:p w14:paraId="51E733D1" w14:textId="77777777" w:rsidR="0098546B" w:rsidRDefault="0098546B" w:rsidP="009C16CE">
            <w:pPr>
              <w:ind w:left="-36"/>
            </w:pPr>
            <w:r>
              <w:t xml:space="preserve">Homepage/Website </w:t>
            </w:r>
          </w:p>
        </w:tc>
        <w:sdt>
          <w:sdtPr>
            <w:id w:val="79263402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right w:val="nil"/>
                </w:tcBorders>
              </w:tcPr>
              <w:p w14:paraId="2DBBB2EB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61F7708B" w14:textId="77777777" w:rsidR="0098546B" w:rsidRDefault="0098546B" w:rsidP="0098546B">
      <w:pPr>
        <w:tabs>
          <w:tab w:val="left" w:pos="739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  <w:gridCol w:w="4829"/>
      </w:tblGrid>
      <w:tr w:rsidR="0098546B" w14:paraId="233FCB74" w14:textId="77777777" w:rsidTr="00BA3DD5">
        <w:trPr>
          <w:trHeight w:val="60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CA579D5" w14:textId="77777777" w:rsidR="0098546B" w:rsidRPr="00D42C68" w:rsidRDefault="0098546B" w:rsidP="009C16CE">
            <w:pPr>
              <w:rPr>
                <w:b/>
                <w:bCs/>
              </w:rPr>
            </w:pPr>
            <w:r w:rsidRPr="00D42C68">
              <w:rPr>
                <w:b/>
                <w:bCs/>
              </w:rPr>
              <w:t xml:space="preserve">Ansprechpartner </w:t>
            </w:r>
          </w:p>
        </w:tc>
      </w:tr>
      <w:tr w:rsidR="0098546B" w14:paraId="50E61738" w14:textId="77777777" w:rsidTr="009C16CE">
        <w:trPr>
          <w:trHeight w:val="793"/>
        </w:trPr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EA58" w14:textId="77777777" w:rsidR="0098546B" w:rsidRDefault="0098546B" w:rsidP="009C16CE">
            <w:r>
              <w:t xml:space="preserve">Name, Vorname </w:t>
            </w:r>
          </w:p>
        </w:tc>
        <w:sdt>
          <w:sdtPr>
            <w:id w:val="-3655212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71D91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07C9E26" w14:textId="77777777" w:rsidTr="009C16CE">
        <w:trPr>
          <w:trHeight w:val="697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2615AD7E" w14:textId="77777777" w:rsidR="0098546B" w:rsidRDefault="0098546B" w:rsidP="009C16CE">
            <w:r>
              <w:lastRenderedPageBreak/>
              <w:t>Telefon</w:t>
            </w:r>
          </w:p>
        </w:tc>
        <w:sdt>
          <w:sdtPr>
            <w:id w:val="-43398449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8AD6EB3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D0C1D2A" w14:textId="77777777" w:rsidTr="009C16CE">
        <w:trPr>
          <w:trHeight w:val="848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67CBD877" w14:textId="77777777" w:rsidR="0098546B" w:rsidRDefault="0098546B" w:rsidP="009C16CE">
            <w:r>
              <w:t>Fax</w:t>
            </w:r>
          </w:p>
        </w:tc>
        <w:sdt>
          <w:sdtPr>
            <w:id w:val="-836844828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23C4412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78E0631" w14:textId="77777777" w:rsidTr="009C16CE">
        <w:trPr>
          <w:trHeight w:val="849"/>
        </w:trPr>
        <w:tc>
          <w:tcPr>
            <w:tcW w:w="2338" w:type="pct"/>
            <w:tcBorders>
              <w:left w:val="nil"/>
              <w:right w:val="nil"/>
            </w:tcBorders>
          </w:tcPr>
          <w:p w14:paraId="44C797B1" w14:textId="77777777" w:rsidR="0098546B" w:rsidRDefault="0098546B" w:rsidP="009C16CE">
            <w:r>
              <w:t>E-Mail</w:t>
            </w:r>
          </w:p>
        </w:tc>
        <w:sdt>
          <w:sdtPr>
            <w:id w:val="-1958092660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right w:val="nil"/>
                </w:tcBorders>
              </w:tcPr>
              <w:p w14:paraId="38134D6C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E255B50" w14:textId="77777777" w:rsidR="00880F63" w:rsidRDefault="00880F63" w:rsidP="009854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5231"/>
      </w:tblGrid>
      <w:tr w:rsidR="0098546B" w14:paraId="4E2A4CF7" w14:textId="77777777" w:rsidTr="009C16CE">
        <w:trPr>
          <w:trHeight w:val="1272"/>
        </w:trPr>
        <w:tc>
          <w:tcPr>
            <w:tcW w:w="2113" w:type="pct"/>
          </w:tcPr>
          <w:p w14:paraId="0829F4C8" w14:textId="77777777" w:rsidR="0098546B" w:rsidRPr="001403EF" w:rsidRDefault="0098546B" w:rsidP="009C16CE">
            <w:pPr>
              <w:rPr>
                <w:b/>
                <w:bCs/>
              </w:rPr>
            </w:pPr>
            <w:r w:rsidRPr="001403EF">
              <w:rPr>
                <w:b/>
                <w:bCs/>
              </w:rPr>
              <w:t>Nachfolgende Angabe wird für statistische Zwecke (VergStatVO) benötigt:</w:t>
            </w:r>
          </w:p>
        </w:tc>
        <w:tc>
          <w:tcPr>
            <w:tcW w:w="2887" w:type="pct"/>
            <w:vMerge w:val="restart"/>
          </w:tcPr>
          <w:p w14:paraId="4CA0591F" w14:textId="77777777" w:rsidR="0098546B" w:rsidRPr="001403EF" w:rsidRDefault="0098546B" w:rsidP="009C16CE">
            <w:r w:rsidRPr="001403EF">
              <w:t xml:space="preserve">Auf mein Unternehmen trifft folgendes zu: </w:t>
            </w:r>
          </w:p>
          <w:p w14:paraId="3E87EA81" w14:textId="77777777" w:rsidR="0098546B" w:rsidRPr="001403EF" w:rsidRDefault="0098546B" w:rsidP="009C16CE">
            <w:pPr>
              <w:rPr>
                <w:highlight w:val="yellow"/>
              </w:rPr>
            </w:pPr>
          </w:p>
          <w:p w14:paraId="7F3C3472" w14:textId="77777777" w:rsidR="0098546B" w:rsidRPr="001403EF" w:rsidRDefault="003C2CC1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8084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Kleinstunternehmen</w:t>
            </w:r>
          </w:p>
          <w:p w14:paraId="43B4F499" w14:textId="77777777" w:rsidR="0098546B" w:rsidRPr="001403EF" w:rsidRDefault="003C2CC1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27887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Kleines Unternehmen </w:t>
            </w:r>
          </w:p>
          <w:p w14:paraId="10185CBD" w14:textId="77777777" w:rsidR="0098546B" w:rsidRPr="001403EF" w:rsidRDefault="003C2CC1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84145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Mittleres Unternehmen </w:t>
            </w:r>
          </w:p>
          <w:p w14:paraId="11AA7942" w14:textId="77777777" w:rsidR="0098546B" w:rsidRPr="001403EF" w:rsidRDefault="003C2CC1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205164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Auf mein Unternehmen trifft keine der o. g.  </w:t>
            </w:r>
          </w:p>
          <w:p w14:paraId="53FA8E1A" w14:textId="77777777" w:rsidR="0098546B" w:rsidRPr="001403EF" w:rsidRDefault="0098546B" w:rsidP="009C16CE">
            <w:pPr>
              <w:rPr>
                <w:highlight w:val="yellow"/>
              </w:rPr>
            </w:pPr>
            <w:r w:rsidRPr="001403EF">
              <w:rPr>
                <w:highlight w:val="yellow"/>
              </w:rPr>
              <w:t xml:space="preserve">              Angaben zu.</w:t>
            </w:r>
          </w:p>
        </w:tc>
      </w:tr>
      <w:tr w:rsidR="0098546B" w14:paraId="502E5B3B" w14:textId="77777777" w:rsidTr="009C16CE">
        <w:trPr>
          <w:trHeight w:val="2057"/>
        </w:trPr>
        <w:tc>
          <w:tcPr>
            <w:tcW w:w="2113" w:type="pct"/>
          </w:tcPr>
          <w:p w14:paraId="47D7918C" w14:textId="77777777" w:rsidR="0098546B" w:rsidRDefault="0098546B" w:rsidP="009C16CE">
            <w:r>
              <w:t>Handelt es sich bei dem Unternehmen des Bieters um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</w:p>
          <w:p w14:paraId="33F77E54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Kleinstunternehmen</w:t>
            </w:r>
          </w:p>
          <w:p w14:paraId="38B62785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 xml:space="preserve">ein kleines Unternehmen oder </w:t>
            </w:r>
          </w:p>
          <w:p w14:paraId="3F16EC56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mittleres Unternehmen</w:t>
            </w:r>
          </w:p>
        </w:tc>
        <w:tc>
          <w:tcPr>
            <w:tcW w:w="2887" w:type="pct"/>
            <w:vMerge/>
          </w:tcPr>
          <w:p w14:paraId="6D7582F8" w14:textId="77777777" w:rsidR="0098546B" w:rsidRDefault="0098546B" w:rsidP="009C16CE"/>
        </w:tc>
      </w:tr>
    </w:tbl>
    <w:p w14:paraId="1D6EB915" w14:textId="77777777" w:rsidR="0098546B" w:rsidRDefault="0098546B" w:rsidP="0098546B">
      <w:r>
        <w:t>Für den Fall, dass sich die o. g. Angaben ändern, bin ich verpflichtet die Änderungen unverzüglich der Vergabestelle mitzuteilen.</w:t>
      </w:r>
    </w:p>
    <w:sdt>
      <w:sdtPr>
        <w:id w:val="-1124539876"/>
        <w:placeholder>
          <w:docPart w:val="A0D3B01AD1BB460E9F8CC8D5FD38FE47"/>
        </w:placeholder>
        <w:showingPlcHdr/>
      </w:sdtPr>
      <w:sdtEndPr/>
      <w:sdtContent>
        <w:p w14:paraId="3BBF1B84" w14:textId="77777777" w:rsidR="0098546B" w:rsidRDefault="0098546B" w:rsidP="0098546B">
          <w:r w:rsidRPr="001403E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tbl>
      <w:tblPr>
        <w:tblStyle w:val="Tabellenraster1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4"/>
        <w:gridCol w:w="321"/>
        <w:gridCol w:w="242"/>
        <w:gridCol w:w="4704"/>
      </w:tblGrid>
      <w:tr w:rsidR="0098546B" w:rsidRPr="0075432E" w14:paraId="12C3FE4B" w14:textId="77777777" w:rsidTr="009C16CE">
        <w:trPr>
          <w:trHeight w:val="1203"/>
        </w:trPr>
        <w:tc>
          <w:tcPr>
            <w:tcW w:w="2306" w:type="pct"/>
            <w:gridSpan w:val="2"/>
            <w:tcBorders>
              <w:bottom w:val="single" w:sz="4" w:space="0" w:color="A6A6A6" w:themeColor="background1" w:themeShade="A6"/>
            </w:tcBorders>
          </w:tcPr>
          <w:p w14:paraId="2D8F7C55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A19980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16EC413D08DA4FD189804668C0E73C59"/>
                </w:placeholder>
                <w:showingPlcHdr/>
              </w:sdtPr>
              <w:sdtEndPr/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132" w:type="pct"/>
            <w:tcBorders>
              <w:bottom w:val="single" w:sz="4" w:space="0" w:color="A6A6A6" w:themeColor="background1" w:themeShade="A6"/>
            </w:tcBorders>
          </w:tcPr>
          <w:p w14:paraId="768AAE6B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bottom w:val="single" w:sz="4" w:space="0" w:color="A6A6A6" w:themeColor="background1" w:themeShade="A6"/>
            </w:tcBorders>
          </w:tcPr>
          <w:p w14:paraId="415246DE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58034" w14:textId="77777777" w:rsidR="0098546B" w:rsidRPr="0075432E" w:rsidRDefault="003C2CC1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143F47359DDC4160B449D14D8BE216E2"/>
                </w:placeholder>
                <w:showingPlcHdr/>
              </w:sdtPr>
              <w:sdtEndPr/>
              <w:sdtContent>
                <w:r w:rsidR="0098546B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98546B" w:rsidRPr="00F964AA" w14:paraId="11CDF426" w14:textId="77777777" w:rsidTr="009C16CE">
        <w:trPr>
          <w:trHeight w:val="666"/>
        </w:trPr>
        <w:tc>
          <w:tcPr>
            <w:tcW w:w="2131" w:type="pct"/>
            <w:tcBorders>
              <w:top w:val="single" w:sz="4" w:space="0" w:color="A6A6A6" w:themeColor="background1" w:themeShade="A6"/>
            </w:tcBorders>
          </w:tcPr>
          <w:p w14:paraId="03FF4DF4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307" w:type="pct"/>
            <w:gridSpan w:val="2"/>
            <w:tcBorders>
              <w:top w:val="single" w:sz="4" w:space="0" w:color="A6A6A6" w:themeColor="background1" w:themeShade="A6"/>
            </w:tcBorders>
          </w:tcPr>
          <w:p w14:paraId="745E40C9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top w:val="single" w:sz="4" w:space="0" w:color="A6A6A6" w:themeColor="background1" w:themeShade="A6"/>
            </w:tcBorders>
          </w:tcPr>
          <w:p w14:paraId="5EE8533B" w14:textId="77777777" w:rsidR="0098546B" w:rsidRPr="00F964AA" w:rsidRDefault="0098546B" w:rsidP="009C16CE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847F627" w14:textId="77777777" w:rsidR="009D6E5B" w:rsidRDefault="009D6E5B" w:rsidP="00C42271">
      <w:pPr>
        <w:tabs>
          <w:tab w:val="left" w:pos="3490"/>
        </w:tabs>
      </w:pPr>
    </w:p>
    <w:sectPr w:rsidR="009D6E5B" w:rsidSect="00A073B4">
      <w:head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85510" w14:textId="77777777" w:rsidR="003C2CC1" w:rsidRDefault="003C2CC1" w:rsidP="00062AE7">
      <w:pPr>
        <w:spacing w:after="0" w:line="240" w:lineRule="auto"/>
      </w:pPr>
      <w:r>
        <w:separator/>
      </w:r>
    </w:p>
  </w:endnote>
  <w:endnote w:type="continuationSeparator" w:id="0">
    <w:p w14:paraId="57EAD082" w14:textId="77777777" w:rsidR="003C2CC1" w:rsidRDefault="003C2CC1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8D4D2" w14:textId="77777777" w:rsidR="003C2CC1" w:rsidRDefault="003C2CC1" w:rsidP="00062AE7">
      <w:pPr>
        <w:spacing w:after="0" w:line="240" w:lineRule="auto"/>
      </w:pPr>
      <w:r>
        <w:separator/>
      </w:r>
    </w:p>
  </w:footnote>
  <w:footnote w:type="continuationSeparator" w:id="0">
    <w:p w14:paraId="36AF2A11" w14:textId="77777777" w:rsidR="003C2CC1" w:rsidRDefault="003C2CC1" w:rsidP="00062AE7">
      <w:pPr>
        <w:spacing w:after="0" w:line="240" w:lineRule="auto"/>
      </w:pPr>
      <w:r>
        <w:continuationSeparator/>
      </w:r>
    </w:p>
  </w:footnote>
  <w:footnote w:id="1">
    <w:p w14:paraId="41AAE929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Arial" w:cs="Arial"/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227EB3">
        <w:rPr>
          <w:rFonts w:eastAsia="Arial" w:cs="Arial"/>
          <w:sz w:val="16"/>
          <w:szCs w:val="16"/>
        </w:rPr>
        <w:t>Vgl. Empfehlung 2003/361/EG der Kommission vom 6. Mai 2003 betreffend die Definition der Kleinstunternehmen sowie der kleinen und mittleren Unternehmen (ABl. L 124 vom 20.05.2003, S. 36), abrufbar unter</w:t>
      </w:r>
      <w:r w:rsidRPr="00227EB3">
        <w:rPr>
          <w:rFonts w:eastAsia="Arial" w:cs="Arial"/>
          <w:color w:val="0000FF"/>
          <w:sz w:val="16"/>
          <w:szCs w:val="16"/>
          <w:u w:val="single"/>
        </w:rPr>
        <w:t xml:space="preserve"> http://eur-lex.europa.eu/legal-content/ DE/TXT/PDF/?uri=CELEX:32003H0361&amp;from=DE.</w:t>
      </w:r>
      <w:r w:rsidRPr="00227EB3">
        <w:rPr>
          <w:rFonts w:eastAsia="Arial" w:cs="Arial"/>
          <w:b/>
          <w:sz w:val="16"/>
          <w:szCs w:val="16"/>
        </w:rPr>
        <w:t xml:space="preserve"> </w:t>
      </w:r>
    </w:p>
    <w:p w14:paraId="54BFB065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Times New Roman" w:cs="Arial"/>
          <w:sz w:val="16"/>
          <w:szCs w:val="16"/>
          <w:vertAlign w:val="superscript"/>
        </w:rPr>
      </w:pPr>
      <w:r w:rsidRPr="00227EB3">
        <w:rPr>
          <w:rFonts w:eastAsia="Arial" w:cs="Arial"/>
          <w:b/>
          <w:sz w:val="16"/>
          <w:szCs w:val="16"/>
        </w:rPr>
        <w:t xml:space="preserve">Kleinstunternehmen: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10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2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58DEFF1D" w14:textId="77777777" w:rsidR="0098546B" w:rsidRPr="00227EB3" w:rsidRDefault="0098546B" w:rsidP="0098546B">
      <w:pPr>
        <w:spacing w:before="4" w:line="183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Kleine 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10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7DEDCF00" w14:textId="77777777" w:rsidR="0098546B" w:rsidRPr="00227EB3" w:rsidRDefault="0098546B" w:rsidP="0098546B">
      <w:pPr>
        <w:spacing w:line="182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Mittlere Unternehmen: </w:t>
      </w:r>
      <w:r w:rsidRPr="00227EB3">
        <w:rPr>
          <w:rFonts w:eastAsia="Arial" w:cs="Arial"/>
          <w:sz w:val="16"/>
          <w:szCs w:val="16"/>
        </w:rPr>
        <w:t xml:space="preserve">Unternehmen, bei denen es sich weder um Kleinstunternehmen noch um kleine Unternehmen handelt, die </w:t>
      </w:r>
      <w:r w:rsidRPr="00227EB3">
        <w:rPr>
          <w:rFonts w:eastAsia="Arial" w:cs="Arial"/>
          <w:b/>
          <w:sz w:val="16"/>
          <w:szCs w:val="16"/>
        </w:rPr>
        <w:t xml:space="preserve">weniger als 250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</w:t>
      </w:r>
      <w:r w:rsidRPr="00227EB3">
        <w:rPr>
          <w:rFonts w:eastAsia="Arial" w:cs="Arial"/>
          <w:b/>
          <w:sz w:val="16"/>
          <w:szCs w:val="16"/>
        </w:rPr>
        <w:t xml:space="preserve">50 Mio. EUR </w:t>
      </w:r>
      <w:r w:rsidRPr="00227EB3">
        <w:rPr>
          <w:rFonts w:eastAsia="Arial" w:cs="Arial"/>
          <w:sz w:val="16"/>
          <w:szCs w:val="16"/>
        </w:rPr>
        <w:t xml:space="preserve">nicht übersteigt und/oder deren Jahresbilanzsumme 43 Mio. EUR nicht </w:t>
      </w:r>
      <w:r w:rsidRPr="00227EB3">
        <w:rPr>
          <w:rFonts w:eastAsia="Arial" w:cs="Arial"/>
          <w:bCs/>
          <w:sz w:val="16"/>
          <w:szCs w:val="16"/>
        </w:rPr>
        <w:t>übersteigt.</w:t>
      </w:r>
    </w:p>
    <w:p w14:paraId="272B408B" w14:textId="77777777" w:rsidR="0098546B" w:rsidRDefault="0098546B" w:rsidP="0098546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A3DD5" w:rsidRPr="00BA3DD5" w14:paraId="46B8DDD2" w14:textId="77777777" w:rsidTr="00BA3DD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BA3DD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BA3DD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0120DCA3" w:rsidR="00A073B4" w:rsidRPr="00BA3DD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BA3DD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147F51">
            <w:rPr>
              <w:b/>
              <w:bCs/>
              <w:color w:val="808080" w:themeColor="background1" w:themeShade="80"/>
              <w:sz w:val="44"/>
              <w:szCs w:val="44"/>
            </w:rPr>
            <w:t>2</w:t>
          </w:r>
        </w:p>
      </w:tc>
      <w:tc>
        <w:tcPr>
          <w:tcW w:w="5670" w:type="dxa"/>
          <w:vAlign w:val="center"/>
        </w:tcPr>
        <w:p w14:paraId="013A4142" w14:textId="47A4806B" w:rsidR="00A073B4" w:rsidRPr="00BA3DD5" w:rsidRDefault="0098546B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BA3DD5">
            <w:rPr>
              <w:color w:val="808080" w:themeColor="background1" w:themeShade="80"/>
              <w:sz w:val="32"/>
              <w:szCs w:val="32"/>
            </w:rPr>
            <w:t>Unternehmensdatenblatt</w:t>
          </w:r>
        </w:p>
      </w:tc>
      <w:tc>
        <w:tcPr>
          <w:tcW w:w="1977" w:type="dxa"/>
        </w:tcPr>
        <w:p w14:paraId="32E64384" w14:textId="229EE69C" w:rsidR="00A073B4" w:rsidRPr="00BA3DD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BA3DD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420110A4" w:rsidR="00A073B4" w:rsidRDefault="00A073B4" w:rsidP="00593536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EE8926A3D1540D4A60074CF4A385973"/>
              </w:placeholder>
            </w:sdtPr>
            <w:sdtEndPr/>
            <w:sdtContent>
              <w:r w:rsidR="009C29F7" w:rsidRPr="009C29F7">
                <w:rPr>
                  <w:color w:val="666F7A" w:themeColor="text2"/>
                </w:rPr>
                <w:t xml:space="preserve">: </w:t>
              </w:r>
              <w:sdt>
                <w:sdtPr>
                  <w:rPr>
                    <w:color w:val="666F7A" w:themeColor="text2"/>
                  </w:rPr>
                  <w:id w:val="1961843624"/>
                  <w:placeholder>
                    <w:docPart w:val="BC3D4EFD8460404289429D834078DB8B"/>
                  </w:placeholder>
                </w:sdtPr>
                <w:sdtEndPr/>
                <w:sdtContent>
                  <w:r w:rsidR="009C29F7" w:rsidRPr="009C29F7">
                    <w:rPr>
                      <w:color w:val="666F7A" w:themeColor="text2"/>
                    </w:rPr>
                    <w:t>005/2026_1340-003_O_744_EiMi</w:t>
                  </w:r>
                </w:sdtContent>
              </w:sdt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2092894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4591D"/>
    <w:rsid w:val="00062AE7"/>
    <w:rsid w:val="00090C53"/>
    <w:rsid w:val="00094F93"/>
    <w:rsid w:val="00095B93"/>
    <w:rsid w:val="000A00EF"/>
    <w:rsid w:val="000A1DA1"/>
    <w:rsid w:val="000B4365"/>
    <w:rsid w:val="000C3A9E"/>
    <w:rsid w:val="000C6AFA"/>
    <w:rsid w:val="000D1688"/>
    <w:rsid w:val="000D36E8"/>
    <w:rsid w:val="000E0016"/>
    <w:rsid w:val="000F3F22"/>
    <w:rsid w:val="0010210A"/>
    <w:rsid w:val="001030DD"/>
    <w:rsid w:val="00107E6E"/>
    <w:rsid w:val="001110B0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47F51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2415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4B45"/>
    <w:rsid w:val="002B1408"/>
    <w:rsid w:val="002C1A76"/>
    <w:rsid w:val="002C2B77"/>
    <w:rsid w:val="002D5344"/>
    <w:rsid w:val="002D7B95"/>
    <w:rsid w:val="002E5C90"/>
    <w:rsid w:val="002F0F3D"/>
    <w:rsid w:val="00310EB0"/>
    <w:rsid w:val="00310F3F"/>
    <w:rsid w:val="00312734"/>
    <w:rsid w:val="0033216E"/>
    <w:rsid w:val="0033605B"/>
    <w:rsid w:val="003360E6"/>
    <w:rsid w:val="00360636"/>
    <w:rsid w:val="0036593C"/>
    <w:rsid w:val="00367C18"/>
    <w:rsid w:val="003912D1"/>
    <w:rsid w:val="003969F8"/>
    <w:rsid w:val="003A164A"/>
    <w:rsid w:val="003C2CC1"/>
    <w:rsid w:val="003D5119"/>
    <w:rsid w:val="003E5A47"/>
    <w:rsid w:val="003E71BC"/>
    <w:rsid w:val="004104D2"/>
    <w:rsid w:val="00417D72"/>
    <w:rsid w:val="00423D84"/>
    <w:rsid w:val="00424EE5"/>
    <w:rsid w:val="0042634B"/>
    <w:rsid w:val="004312AC"/>
    <w:rsid w:val="004352F0"/>
    <w:rsid w:val="00437C29"/>
    <w:rsid w:val="004548D5"/>
    <w:rsid w:val="00482AD9"/>
    <w:rsid w:val="00494E36"/>
    <w:rsid w:val="00495C8F"/>
    <w:rsid w:val="004B610E"/>
    <w:rsid w:val="004D5218"/>
    <w:rsid w:val="004F7431"/>
    <w:rsid w:val="0050248C"/>
    <w:rsid w:val="00506E0C"/>
    <w:rsid w:val="00515400"/>
    <w:rsid w:val="00516115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1E78"/>
    <w:rsid w:val="00593364"/>
    <w:rsid w:val="00593536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C11DC"/>
    <w:rsid w:val="006C300A"/>
    <w:rsid w:val="006D1292"/>
    <w:rsid w:val="006D4EA3"/>
    <w:rsid w:val="007049CB"/>
    <w:rsid w:val="007151C4"/>
    <w:rsid w:val="007159C1"/>
    <w:rsid w:val="00731199"/>
    <w:rsid w:val="00732DBD"/>
    <w:rsid w:val="00736BE1"/>
    <w:rsid w:val="007564A3"/>
    <w:rsid w:val="00760C81"/>
    <w:rsid w:val="007651F5"/>
    <w:rsid w:val="007758C0"/>
    <w:rsid w:val="007A60B2"/>
    <w:rsid w:val="007B2ACF"/>
    <w:rsid w:val="007C061F"/>
    <w:rsid w:val="007D3D75"/>
    <w:rsid w:val="007F141C"/>
    <w:rsid w:val="0084231A"/>
    <w:rsid w:val="0085578C"/>
    <w:rsid w:val="00880F63"/>
    <w:rsid w:val="00885625"/>
    <w:rsid w:val="00893F7D"/>
    <w:rsid w:val="008A07D7"/>
    <w:rsid w:val="008B4442"/>
    <w:rsid w:val="008C289A"/>
    <w:rsid w:val="008C2C54"/>
    <w:rsid w:val="008E1004"/>
    <w:rsid w:val="008E3F0B"/>
    <w:rsid w:val="008E7B2B"/>
    <w:rsid w:val="008F5BAF"/>
    <w:rsid w:val="0091561A"/>
    <w:rsid w:val="0093563F"/>
    <w:rsid w:val="00937B18"/>
    <w:rsid w:val="009573CF"/>
    <w:rsid w:val="00961F1B"/>
    <w:rsid w:val="0098546B"/>
    <w:rsid w:val="00995D9B"/>
    <w:rsid w:val="00997681"/>
    <w:rsid w:val="00997A8C"/>
    <w:rsid w:val="009A06DF"/>
    <w:rsid w:val="009A3019"/>
    <w:rsid w:val="009B7B06"/>
    <w:rsid w:val="009C29F7"/>
    <w:rsid w:val="009D6E5B"/>
    <w:rsid w:val="009E631A"/>
    <w:rsid w:val="00A01B9C"/>
    <w:rsid w:val="00A020DC"/>
    <w:rsid w:val="00A066D3"/>
    <w:rsid w:val="00A073B4"/>
    <w:rsid w:val="00A07474"/>
    <w:rsid w:val="00A15ACE"/>
    <w:rsid w:val="00A364D7"/>
    <w:rsid w:val="00A4240F"/>
    <w:rsid w:val="00A47924"/>
    <w:rsid w:val="00A51DAB"/>
    <w:rsid w:val="00A551F7"/>
    <w:rsid w:val="00A560BA"/>
    <w:rsid w:val="00A74C9E"/>
    <w:rsid w:val="00A76CAE"/>
    <w:rsid w:val="00AA098A"/>
    <w:rsid w:val="00AA19D0"/>
    <w:rsid w:val="00AC32EB"/>
    <w:rsid w:val="00AD26F3"/>
    <w:rsid w:val="00AE7B02"/>
    <w:rsid w:val="00AF2789"/>
    <w:rsid w:val="00B12A7A"/>
    <w:rsid w:val="00B12EBD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3DD5"/>
    <w:rsid w:val="00BA5C60"/>
    <w:rsid w:val="00BB030D"/>
    <w:rsid w:val="00BB4924"/>
    <w:rsid w:val="00BB7246"/>
    <w:rsid w:val="00BD05F3"/>
    <w:rsid w:val="00BE0648"/>
    <w:rsid w:val="00BF5467"/>
    <w:rsid w:val="00C23626"/>
    <w:rsid w:val="00C3364B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D1AE5"/>
    <w:rsid w:val="00D02ED8"/>
    <w:rsid w:val="00D25A81"/>
    <w:rsid w:val="00D44F40"/>
    <w:rsid w:val="00D4557F"/>
    <w:rsid w:val="00D52031"/>
    <w:rsid w:val="00D54582"/>
    <w:rsid w:val="00D54952"/>
    <w:rsid w:val="00D64D50"/>
    <w:rsid w:val="00D64F20"/>
    <w:rsid w:val="00D74AA6"/>
    <w:rsid w:val="00D7796C"/>
    <w:rsid w:val="00D8361F"/>
    <w:rsid w:val="00DA0DCA"/>
    <w:rsid w:val="00DA1E8F"/>
    <w:rsid w:val="00DC0E1F"/>
    <w:rsid w:val="00DC53A9"/>
    <w:rsid w:val="00DD69B4"/>
    <w:rsid w:val="00E0266C"/>
    <w:rsid w:val="00E47B5E"/>
    <w:rsid w:val="00E51E2E"/>
    <w:rsid w:val="00E63686"/>
    <w:rsid w:val="00E83A31"/>
    <w:rsid w:val="00E87E64"/>
    <w:rsid w:val="00EB1359"/>
    <w:rsid w:val="00EB6559"/>
    <w:rsid w:val="00EB6BC9"/>
    <w:rsid w:val="00ED2D65"/>
    <w:rsid w:val="00F05B51"/>
    <w:rsid w:val="00F06274"/>
    <w:rsid w:val="00F12788"/>
    <w:rsid w:val="00F15DF0"/>
    <w:rsid w:val="00F1740C"/>
    <w:rsid w:val="00F2008F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7696E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F0C189B0F242D6837C0E2FFDC829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1D5CA-BEC1-4EDA-AE75-8C901FCB7DB5}"/>
      </w:docPartPr>
      <w:docPartBody>
        <w:p w:rsidR="00DA6647" w:rsidRDefault="00E24490" w:rsidP="00E24490">
          <w:pPr>
            <w:pStyle w:val="AEF0C189B0F242D6837C0E2FFDC8297E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D3B01AD1BB460E9F8CC8D5FD38F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BBB7E0-F39B-4B2C-BBDE-8E1F3CDB7617}"/>
      </w:docPartPr>
      <w:docPartBody>
        <w:p w:rsidR="00DA6647" w:rsidRDefault="00E24490" w:rsidP="00E24490">
          <w:pPr>
            <w:pStyle w:val="A0D3B01AD1BB460E9F8CC8D5FD38FE4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413D08DA4FD189804668C0E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B9379-F532-4358-A546-CDE381BFEC52}"/>
      </w:docPartPr>
      <w:docPartBody>
        <w:p w:rsidR="00DA6647" w:rsidRDefault="00E24490" w:rsidP="00E24490">
          <w:pPr>
            <w:pStyle w:val="16EC413D08DA4FD189804668C0E73C59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3F47359DDC4160B449D14D8BE21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7DDF7-9B0F-4526-A139-6628A644715E}"/>
      </w:docPartPr>
      <w:docPartBody>
        <w:p w:rsidR="00DA6647" w:rsidRDefault="00E24490" w:rsidP="00E24490">
          <w:pPr>
            <w:pStyle w:val="143F47359DDC4160B449D14D8BE216E2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E8926A3D1540D4A60074CF4A385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217CB-FA71-41FD-81D7-A3611896AEE9}"/>
      </w:docPartPr>
      <w:docPartBody>
        <w:p w:rsidR="00CF7957" w:rsidRDefault="00CF7957" w:rsidP="00CF7957">
          <w:pPr>
            <w:pStyle w:val="BEE8926A3D1540D4A60074CF4A38597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3D4EFD8460404289429D834078DB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E8B0AE-A28F-4A40-9796-5F91EF1C4BEB}"/>
      </w:docPartPr>
      <w:docPartBody>
        <w:p w:rsidR="00C70473" w:rsidRDefault="006940C7" w:rsidP="006940C7">
          <w:pPr>
            <w:pStyle w:val="BC3D4EFD8460404289429D834078DB8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A24BE"/>
    <w:rsid w:val="000C3A9E"/>
    <w:rsid w:val="000D1030"/>
    <w:rsid w:val="00122251"/>
    <w:rsid w:val="001C088C"/>
    <w:rsid w:val="00225DAB"/>
    <w:rsid w:val="00385D8A"/>
    <w:rsid w:val="003E7533"/>
    <w:rsid w:val="004216F2"/>
    <w:rsid w:val="00482AD9"/>
    <w:rsid w:val="00492125"/>
    <w:rsid w:val="004B2646"/>
    <w:rsid w:val="00500056"/>
    <w:rsid w:val="00505D00"/>
    <w:rsid w:val="00516115"/>
    <w:rsid w:val="005A5E8D"/>
    <w:rsid w:val="006940C7"/>
    <w:rsid w:val="006C300A"/>
    <w:rsid w:val="00712534"/>
    <w:rsid w:val="00736BE1"/>
    <w:rsid w:val="00741B73"/>
    <w:rsid w:val="007A60B2"/>
    <w:rsid w:val="00990193"/>
    <w:rsid w:val="009B7B06"/>
    <w:rsid w:val="00A24715"/>
    <w:rsid w:val="00A47924"/>
    <w:rsid w:val="00B12EBD"/>
    <w:rsid w:val="00B41E39"/>
    <w:rsid w:val="00B81F4E"/>
    <w:rsid w:val="00C06360"/>
    <w:rsid w:val="00C34A48"/>
    <w:rsid w:val="00C70473"/>
    <w:rsid w:val="00CD1AE5"/>
    <w:rsid w:val="00CF7957"/>
    <w:rsid w:val="00D23C1D"/>
    <w:rsid w:val="00D44F40"/>
    <w:rsid w:val="00D54952"/>
    <w:rsid w:val="00D64F20"/>
    <w:rsid w:val="00DA04DA"/>
    <w:rsid w:val="00DA6647"/>
    <w:rsid w:val="00DE61E3"/>
    <w:rsid w:val="00E161D1"/>
    <w:rsid w:val="00E24490"/>
    <w:rsid w:val="00F2008F"/>
    <w:rsid w:val="00F50468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40C7"/>
  </w:style>
  <w:style w:type="paragraph" w:customStyle="1" w:styleId="AEF0C189B0F242D6837C0E2FFDC8297E">
    <w:name w:val="AEF0C189B0F242D6837C0E2FFDC8297E"/>
    <w:rsid w:val="00E24490"/>
    <w:rPr>
      <w:kern w:val="2"/>
      <w14:ligatures w14:val="standardContextual"/>
    </w:rPr>
  </w:style>
  <w:style w:type="paragraph" w:customStyle="1" w:styleId="A0D3B01AD1BB460E9F8CC8D5FD38FE47">
    <w:name w:val="A0D3B01AD1BB460E9F8CC8D5FD38FE47"/>
    <w:rsid w:val="00E24490"/>
    <w:rPr>
      <w:kern w:val="2"/>
      <w14:ligatures w14:val="standardContextual"/>
    </w:rPr>
  </w:style>
  <w:style w:type="paragraph" w:customStyle="1" w:styleId="16EC413D08DA4FD189804668C0E73C59">
    <w:name w:val="16EC413D08DA4FD189804668C0E73C59"/>
    <w:rsid w:val="00E24490"/>
    <w:rPr>
      <w:kern w:val="2"/>
      <w14:ligatures w14:val="standardContextual"/>
    </w:rPr>
  </w:style>
  <w:style w:type="paragraph" w:customStyle="1" w:styleId="143F47359DDC4160B449D14D8BE216E2">
    <w:name w:val="143F47359DDC4160B449D14D8BE216E2"/>
    <w:rsid w:val="00E24490"/>
    <w:rPr>
      <w:kern w:val="2"/>
      <w14:ligatures w14:val="standardContextual"/>
    </w:rPr>
  </w:style>
  <w:style w:type="paragraph" w:customStyle="1" w:styleId="BEE8926A3D1540D4A60074CF4A385973">
    <w:name w:val="BEE8926A3D1540D4A60074CF4A385973"/>
    <w:rsid w:val="00CF79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3D4EFD8460404289429D834078DB8B">
    <w:name w:val="BC3D4EFD8460404289429D834078DB8B"/>
    <w:rsid w:val="006940C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BSO999929 xmlns="http://www.datev.de/BSOffice/999929">34d406d4-3e5b-48b8-9e85-97eff8dd6bc2</BSO999929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60C8D-5C66-4120-923B-0BCFB303A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17677659-BA73-47EE-B88A-E5BB3FF69150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2</Pages>
  <Words>257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13</cp:revision>
  <cp:lastPrinted>2023-01-23T14:03:00Z</cp:lastPrinted>
  <dcterms:created xsi:type="dcterms:W3CDTF">2026-04-27T07:20:00Z</dcterms:created>
  <dcterms:modified xsi:type="dcterms:W3CDTF">2026-08-06T09:58:00Z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