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FB2D6" w14:textId="77777777" w:rsidR="00DB463B" w:rsidRPr="00575886" w:rsidRDefault="00DB463B" w:rsidP="00DB463B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 und zutreffendes ankreuzen.</w:t>
      </w:r>
    </w:p>
    <w:sdt>
      <w:sdtPr>
        <w:id w:val="296891641"/>
        <w:placeholder>
          <w:docPart w:val="7DBD44E610C54CE7A39DE8EEE075F390"/>
        </w:placeholder>
        <w:showingPlcHdr/>
      </w:sdtPr>
      <w:sdtEndPr/>
      <w:sdtContent>
        <w:p w14:paraId="1B4CAEFC" w14:textId="77777777" w:rsidR="00DB463B" w:rsidRDefault="00DB463B" w:rsidP="00DB463B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67E1BAF5" w14:textId="11F30473" w:rsidR="00DB463B" w:rsidRDefault="00DB463B" w:rsidP="00DB463B">
      <w:r>
        <w:t>(Name des Bewerbers/</w:t>
      </w:r>
      <w:r w:rsidR="00806A05">
        <w:t xml:space="preserve"> </w:t>
      </w:r>
      <w:r>
        <w:t>der Bewerbergemeinschaft)</w:t>
      </w:r>
    </w:p>
    <w:p w14:paraId="59CE38CC" w14:textId="77777777" w:rsidR="000209B3" w:rsidRPr="00DB412F" w:rsidRDefault="2F2B3CED" w:rsidP="000209B3">
      <w:pPr>
        <w:pStyle w:val="berschrift1"/>
        <w:numPr>
          <w:ilvl w:val="0"/>
          <w:numId w:val="0"/>
        </w:numPr>
        <w:rPr>
          <w:color w:val="A6A6A6" w:themeColor="background1" w:themeShade="A6"/>
        </w:rPr>
      </w:pPr>
      <w:r w:rsidRPr="00DB412F">
        <w:rPr>
          <w:color w:val="A6A6A6" w:themeColor="background1" w:themeShade="A6"/>
        </w:rPr>
        <w:t>Unternehmensr</w:t>
      </w:r>
      <w:r w:rsidR="0F5CD8FE" w:rsidRPr="00DB412F">
        <w:rPr>
          <w:color w:val="A6A6A6" w:themeColor="background1" w:themeShade="A6"/>
        </w:rPr>
        <w:t>eferenzen</w:t>
      </w:r>
    </w:p>
    <w:p w14:paraId="5765C43F" w14:textId="5405C0C6" w:rsidR="000209B3" w:rsidRDefault="000209B3" w:rsidP="000209B3">
      <w:r>
        <w:t>Die zum Nachweis der Referenzen notwendigen Angaben sind vom Bewerber/</w:t>
      </w:r>
      <w:r w:rsidR="00C9694E">
        <w:t xml:space="preserve"> </w:t>
      </w:r>
      <w:r>
        <w:t>der Bewerbergemeinschaft lückenlos zu tätigen; auf alle Unterkriterien ist einzugeben, soweit nicht ausdrücklich anders beschrieben.</w:t>
      </w:r>
    </w:p>
    <w:p w14:paraId="7626926E" w14:textId="77777777" w:rsidR="000209B3" w:rsidRDefault="000209B3" w:rsidP="000209B3">
      <w:pPr>
        <w:rPr>
          <w:b/>
          <w:bCs/>
          <w:u w:val="single"/>
        </w:rPr>
      </w:pPr>
      <w:r w:rsidRPr="0083498F">
        <w:rPr>
          <w:b/>
          <w:bCs/>
          <w:u w:val="single"/>
        </w:rPr>
        <w:t xml:space="preserve">Hinweis der Vergabestelle:  </w:t>
      </w:r>
    </w:p>
    <w:p w14:paraId="40CC753B" w14:textId="4FC5DA00" w:rsidR="000209B3" w:rsidRDefault="000209B3" w:rsidP="000209B3">
      <w:r>
        <w:t>Es ist zwingend ein Ansprechpartner beim Referenzgeber mit Telefonnummer und E-Mail-Adresse anzugeben.</w:t>
      </w:r>
      <w:r w:rsidR="000551B5">
        <w:t xml:space="preserve"> </w:t>
      </w:r>
    </w:p>
    <w:p w14:paraId="7EBA283B" w14:textId="77777777" w:rsidR="000209B3" w:rsidRDefault="000209B3" w:rsidP="000209B3">
      <w:r>
        <w:t>Die Angabe eines Ansprechpartners beim Bewerber selbst oder Verweise auf Geheimhaltungsvereinbarungen führen zur Ungültigkeit der Referenz.</w:t>
      </w:r>
    </w:p>
    <w:p w14:paraId="46A64A6E" w14:textId="16498E8A" w:rsidR="000209B3" w:rsidRDefault="0F5CD8FE" w:rsidP="000209B3">
      <w:r>
        <w:t xml:space="preserve">Der Bewerber hat mit seinem </w:t>
      </w:r>
      <w:r w:rsidR="000551B5">
        <w:t xml:space="preserve">Angebot </w:t>
      </w:r>
      <w:r>
        <w:t xml:space="preserve">von mindestens </w:t>
      </w:r>
      <w:r w:rsidR="000551B5">
        <w:rPr>
          <w:b/>
          <w:bCs/>
        </w:rPr>
        <w:t>drei</w:t>
      </w:r>
      <w:r w:rsidR="007A2674">
        <w:t xml:space="preserve"> </w:t>
      </w:r>
      <w:r w:rsidRPr="4A05367F">
        <w:rPr>
          <w:b/>
          <w:bCs/>
        </w:rPr>
        <w:t>Unternehmensreferenzen</w:t>
      </w:r>
      <w:r>
        <w:t xml:space="preserve"> </w:t>
      </w:r>
      <w:r w:rsidR="008876E1">
        <w:t>nach</w:t>
      </w:r>
      <w:r>
        <w:t>zuweisen</w:t>
      </w:r>
      <w:r w:rsidR="008130C2">
        <w:t>; siehe Aufforderung Angebotsabgabe 2.2.11</w:t>
      </w:r>
      <w:r>
        <w:t xml:space="preserve">. </w:t>
      </w:r>
    </w:p>
    <w:p w14:paraId="44D6EBCC" w14:textId="77777777" w:rsidR="000209B3" w:rsidRDefault="000209B3" w:rsidP="000209B3">
      <w:r>
        <w:br w:type="page"/>
      </w:r>
    </w:p>
    <w:p w14:paraId="0420C88E" w14:textId="364F0153" w:rsidR="000209B3" w:rsidRPr="00DB412F" w:rsidRDefault="0F5CD8FE" w:rsidP="00DB412F">
      <w:pPr>
        <w:pStyle w:val="berschrift2"/>
      </w:pPr>
      <w:r w:rsidRPr="00DB412F">
        <w:lastRenderedPageBreak/>
        <w:t xml:space="preserve">Referenz 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0209B3" w:rsidRPr="00917330" w14:paraId="4A1E03EF" w14:textId="77777777" w:rsidTr="000551B5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78BAA216" w14:textId="77777777" w:rsidR="000209B3" w:rsidRPr="00917330" w:rsidRDefault="000209B3" w:rsidP="000551B5">
            <w:pPr>
              <w:pStyle w:val="Aufzhlung"/>
              <w:jc w:val="left"/>
            </w:pPr>
            <w:r w:rsidRPr="007E508E">
              <w:rPr>
                <w:b/>
                <w:color w:val="666F7A" w:themeColor="text1"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2AE9102B" w14:textId="77777777" w:rsidR="000209B3" w:rsidRPr="00ED4B68" w:rsidRDefault="000209B3" w:rsidP="00A57704">
            <w:pPr>
              <w:pStyle w:val="Aufzhlung"/>
              <w:jc w:val="center"/>
              <w:rPr>
                <w:b/>
                <w:color w:val="666F7A" w:themeColor="text1"/>
              </w:rPr>
            </w:pPr>
            <w:r w:rsidRPr="00ED4B68">
              <w:rPr>
                <w:b/>
                <w:color w:val="666F7A" w:themeColor="text1"/>
              </w:rPr>
              <w:t>Angaben des Bewerbers</w:t>
            </w:r>
          </w:p>
        </w:tc>
      </w:tr>
      <w:tr w:rsidR="000209B3" w:rsidRPr="00917330" w14:paraId="6CDF954F" w14:textId="77777777" w:rsidTr="000551B5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7C89B825" w14:textId="77777777" w:rsidR="000209B3" w:rsidRPr="00917330" w:rsidRDefault="000209B3" w:rsidP="00A57704">
            <w:pPr>
              <w:pStyle w:val="Aufzhlung"/>
            </w:pPr>
            <w:r w:rsidRPr="00917330"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4A6A58DB" w14:textId="77777777" w:rsidR="000209B3" w:rsidRPr="00917330" w:rsidRDefault="000209B3" w:rsidP="00A57704">
            <w:pPr>
              <w:pStyle w:val="Aufzhlung"/>
            </w:pPr>
          </w:p>
        </w:tc>
      </w:tr>
      <w:tr w:rsidR="000209B3" w:rsidRPr="00917330" w14:paraId="373FF637" w14:textId="77777777" w:rsidTr="456BEB66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FEA0A" w14:textId="2FA5ACF8" w:rsidR="000209B3" w:rsidRPr="00917330" w:rsidRDefault="000209B3" w:rsidP="00A57704">
            <w:pPr>
              <w:pStyle w:val="Aufzhlung"/>
            </w:pPr>
            <w:r w:rsidRPr="00917330">
              <w:t xml:space="preserve">Projektbezeichnung </w:t>
            </w:r>
            <w:r w:rsidR="0030722F">
              <w:t>nebst der Darstellung von wesentlichen Tätigkeiten.</w:t>
            </w:r>
          </w:p>
        </w:tc>
        <w:sdt>
          <w:sdtPr>
            <w:id w:val="2120865055"/>
            <w:placeholder>
              <w:docPart w:val="D8CECB3A69BD49F4A4539D58FCB5E0D4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87262AA" w14:textId="77777777" w:rsidR="000209B3" w:rsidRPr="00917330" w:rsidRDefault="000209B3" w:rsidP="00A57704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tc>
          </w:sdtContent>
        </w:sdt>
      </w:tr>
      <w:tr w:rsidR="00E67D86" w:rsidRPr="00917330" w14:paraId="16256639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D61308B" w14:textId="721784F7" w:rsidR="00E67D86" w:rsidRPr="00917330" w:rsidRDefault="00E67D86" w:rsidP="00A57704">
            <w:pPr>
              <w:pStyle w:val="Aufzhlung"/>
            </w:pPr>
            <w:r>
              <w:t>(Bau-)Ort des Projekts, Europäische Union oder Schweiz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54098" w14:textId="2ADF48EA" w:rsidR="00E67D86" w:rsidRDefault="00E67D86" w:rsidP="00E67D86">
            <w:pPr>
              <w:pStyle w:val="Aufzhlung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ja</w:t>
            </w:r>
          </w:p>
          <w:p w14:paraId="524BF2D1" w14:textId="77777777" w:rsidR="00E67D86" w:rsidRDefault="00E67D86" w:rsidP="00E67D86">
            <w:pPr>
              <w:pStyle w:val="Aufzhlung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nein </w:t>
            </w:r>
          </w:p>
          <w:p w14:paraId="34901293" w14:textId="201ECA5E" w:rsidR="00E67D86" w:rsidRDefault="00E67D86" w:rsidP="00E67D86">
            <w:pPr>
              <w:pStyle w:val="Aufzhlung"/>
            </w:pPr>
            <w:r>
              <w:t xml:space="preserve">Ort: </w:t>
            </w:r>
            <w:sdt>
              <w:sdtPr>
                <w:id w:val="-1844776509"/>
                <w:placeholder>
                  <w:docPart w:val="853ED0B2D92C024F9BB593094CD7A4BB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0209B3" w:rsidRPr="00917330" w14:paraId="32780B0E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BD56962" w14:textId="77777777" w:rsidR="000209B3" w:rsidRPr="00917330" w:rsidRDefault="000209B3" w:rsidP="00A57704">
            <w:pPr>
              <w:pStyle w:val="Aufzhlung"/>
            </w:pPr>
            <w:r w:rsidRPr="00917330"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38A06E" w14:textId="77777777" w:rsidR="000209B3" w:rsidRPr="00917330" w:rsidRDefault="006C701D" w:rsidP="00A57704">
            <w:pPr>
              <w:pStyle w:val="Aufzhlung"/>
            </w:pPr>
            <w:sdt>
              <w:sdt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 w:rsidRPr="00917330">
              <w:t xml:space="preserve"> des Bewerbers</w:t>
            </w:r>
          </w:p>
          <w:p w14:paraId="586F6EE8" w14:textId="77777777" w:rsidR="000209B3" w:rsidRPr="00917330" w:rsidRDefault="006C701D" w:rsidP="00A57704">
            <w:pPr>
              <w:pStyle w:val="Aufzhlung"/>
              <w:jc w:val="left"/>
            </w:pPr>
            <w:sdt>
              <w:sdt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 w:rsidRPr="00917330">
              <w:t xml:space="preserve"> des Mitglieds der Bewerbergemeinschaft </w:t>
            </w:r>
          </w:p>
          <w:p w14:paraId="45FE970B" w14:textId="77777777" w:rsidR="000209B3" w:rsidRPr="00917330" w:rsidRDefault="000209B3" w:rsidP="00A57704">
            <w:pPr>
              <w:pStyle w:val="Aufzhlung"/>
            </w:pPr>
            <w:r w:rsidRPr="00917330">
              <w:t xml:space="preserve">     Name: </w:t>
            </w:r>
            <w:sdt>
              <w:sdtPr>
                <w:id w:val="-447551433"/>
                <w:placeholder>
                  <w:docPart w:val="9CF4A47A3F484372B7E817BC70912FEB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52F555E4" w14:textId="77777777" w:rsidR="000209B3" w:rsidRPr="00917330" w:rsidRDefault="000209B3" w:rsidP="00A57704">
            <w:pPr>
              <w:pStyle w:val="Aufzhlung"/>
            </w:pPr>
            <w:r w:rsidRPr="00917330">
              <w:t xml:space="preserve">     Adresse: </w:t>
            </w:r>
            <w:sdt>
              <w:sdtPr>
                <w:id w:val="-1018225484"/>
                <w:placeholder>
                  <w:docPart w:val="397780D0CD3648F7AE31C88266145DD4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28ECDDF4" w14:textId="29F4AFFB" w:rsidR="000209B3" w:rsidRPr="00917330" w:rsidRDefault="006C701D" w:rsidP="00A57704">
            <w:pPr>
              <w:pStyle w:val="Aufzhlung"/>
            </w:pPr>
            <w:sdt>
              <w:sdt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 w:rsidRPr="00917330">
              <w:t xml:space="preserve"> des Unterauftragnehmers/</w:t>
            </w:r>
            <w:r w:rsidR="0030722F">
              <w:t>Eignungsverleihers</w:t>
            </w:r>
          </w:p>
          <w:p w14:paraId="220B901E" w14:textId="77777777" w:rsidR="000209B3" w:rsidRPr="00917330" w:rsidRDefault="000209B3" w:rsidP="00A57704">
            <w:pPr>
              <w:pStyle w:val="Aufzhlung"/>
            </w:pPr>
            <w:r w:rsidRPr="00917330">
              <w:t xml:space="preserve">     Name: </w:t>
            </w:r>
            <w:sdt>
              <w:sdtPr>
                <w:id w:val="1611626007"/>
                <w:placeholder>
                  <w:docPart w:val="9D8B5727C4FE45F89705E831773CC163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30A48466" w14:textId="77777777" w:rsidR="000209B3" w:rsidRPr="00917330" w:rsidRDefault="000209B3" w:rsidP="00A57704">
            <w:pPr>
              <w:pStyle w:val="Aufzhlung"/>
            </w:pPr>
            <w:r w:rsidRPr="00917330">
              <w:t xml:space="preserve">     Adresse: </w:t>
            </w:r>
            <w:sdt>
              <w:sdtPr>
                <w:id w:val="-361598549"/>
                <w:placeholder>
                  <w:docPart w:val="E4D00D76296E4768B69BB3A4ADFF8413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0209B3" w:rsidRPr="00917330" w14:paraId="5570365A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24CF54C" w14:textId="77777777" w:rsidR="000209B3" w:rsidRPr="00917330" w:rsidRDefault="000209B3" w:rsidP="00A57704">
            <w:pPr>
              <w:pStyle w:val="Aufzhlung"/>
            </w:pPr>
            <w:r w:rsidRPr="00917330"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6B3CF4" w14:textId="77777777" w:rsidR="000209B3" w:rsidRDefault="000209B3" w:rsidP="00A57704">
            <w:pPr>
              <w:pStyle w:val="Aufzhlung"/>
            </w:pPr>
            <w:r>
              <w:t xml:space="preserve">Name: </w:t>
            </w:r>
            <w:sdt>
              <w:sdtPr>
                <w:id w:val="229515281"/>
                <w:placeholder>
                  <w:docPart w:val="0FFD25AA57754177A7964A93C57096E1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360E1609" w14:textId="77777777" w:rsidR="000209B3" w:rsidRPr="00917330" w:rsidRDefault="000209B3" w:rsidP="00A57704">
            <w:pPr>
              <w:pStyle w:val="Aufzhlung"/>
            </w:pPr>
            <w:r>
              <w:t xml:space="preserve">Adresse: </w:t>
            </w:r>
            <w:sdt>
              <w:sdtPr>
                <w:id w:val="1245844948"/>
                <w:placeholder>
                  <w:docPart w:val="39F89BDB25894869A913657567C3E3D5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0209B3" w:rsidRPr="00917330" w14:paraId="23484761" w14:textId="77777777" w:rsidTr="456BEB6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207CA" w14:textId="77777777" w:rsidR="000209B3" w:rsidRPr="00917330" w:rsidRDefault="000209B3" w:rsidP="00A57704">
            <w:pPr>
              <w:pStyle w:val="Aufzhlung"/>
            </w:pPr>
            <w:r w:rsidRPr="00917330"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1BC35" w14:textId="77777777" w:rsidR="000209B3" w:rsidRDefault="000209B3" w:rsidP="00A57704">
            <w:pPr>
              <w:pStyle w:val="Aufzhlung"/>
            </w:pPr>
            <w:r>
              <w:t xml:space="preserve">Name: </w:t>
            </w:r>
            <w:sdt>
              <w:sdtPr>
                <w:id w:val="1327326057"/>
                <w:placeholder>
                  <w:docPart w:val="D070AA6422E144899BB23B03BA5B0DB7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58ADFF57" w14:textId="77777777" w:rsidR="000209B3" w:rsidRDefault="000209B3" w:rsidP="00A57704">
            <w:pPr>
              <w:pStyle w:val="Aufzhlung"/>
            </w:pPr>
            <w:r>
              <w:t xml:space="preserve">Telefonnummer: </w:t>
            </w:r>
            <w:sdt>
              <w:sdtPr>
                <w:id w:val="870030846"/>
                <w:placeholder>
                  <w:docPart w:val="6E4F1841296C45B58D3B89DEDE9C2793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26298E64" w14:textId="77777777" w:rsidR="000209B3" w:rsidRPr="00917330" w:rsidRDefault="000209B3" w:rsidP="00A57704">
            <w:pPr>
              <w:pStyle w:val="Aufzhlung"/>
            </w:pPr>
            <w:r>
              <w:t xml:space="preserve">E-Mail: </w:t>
            </w:r>
            <w:sdt>
              <w:sdtPr>
                <w:id w:val="-1644962271"/>
                <w:placeholder>
                  <w:docPart w:val="4A84FD00CEF74A7E988D2343BF0D72A7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BC78AF" w:rsidRPr="00917330" w14:paraId="40B37C7E" w14:textId="77777777" w:rsidTr="456BEB6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CFC6A" w14:textId="56BEDDCF" w:rsidR="00BC78AF" w:rsidRPr="00917330" w:rsidRDefault="00BC78AF" w:rsidP="00A57704">
            <w:pPr>
              <w:pStyle w:val="Aufzhlung"/>
            </w:pPr>
            <w:r>
              <w:t>Betrifft das Projekt</w:t>
            </w:r>
            <w:r w:rsidR="00375203">
              <w:t xml:space="preserve"> Leistungen </w:t>
            </w:r>
            <w:r w:rsidR="008876E1">
              <w:t>Technische Gebäudeausrüstung</w:t>
            </w:r>
            <w:r w:rsidR="00375203">
              <w:t>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D6369" w14:textId="77777777" w:rsidR="00375203" w:rsidRDefault="006C701D" w:rsidP="00375203">
            <w:pPr>
              <w:pStyle w:val="Aufzhlung"/>
            </w:pPr>
            <w:sdt>
              <w:sdtPr>
                <w:id w:val="-645970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ja</w:t>
            </w:r>
          </w:p>
          <w:p w14:paraId="569C2E92" w14:textId="663B84F7" w:rsidR="00BC78AF" w:rsidRDefault="006C701D" w:rsidP="00375203">
            <w:pPr>
              <w:pStyle w:val="Aufzhlung"/>
            </w:pPr>
            <w:sdt>
              <w:sdtPr>
                <w:id w:val="-1123068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nein</w:t>
            </w:r>
          </w:p>
        </w:tc>
      </w:tr>
      <w:tr w:rsidR="008876E1" w:rsidRPr="00917330" w14:paraId="4CD40D49" w14:textId="77777777" w:rsidTr="456BEB6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9932A" w14:textId="226E3E5A" w:rsidR="008876E1" w:rsidRDefault="008876E1" w:rsidP="00A57704">
            <w:pPr>
              <w:pStyle w:val="Aufzhlung"/>
            </w:pPr>
            <w:r>
              <w:t xml:space="preserve">Welche Anlagengruppen und HZ? 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sdt>
            <w:sdtPr>
              <w:id w:val="-586697514"/>
              <w:placeholder>
                <w:docPart w:val="251F3BC676BE493D926038BA91AEAB5C"/>
              </w:placeholder>
              <w:showingPlcHdr/>
            </w:sdtPr>
            <w:sdtEndPr/>
            <w:sdtContent>
              <w:p w14:paraId="5FBF66B5" w14:textId="6D1D1E32" w:rsidR="008876E1" w:rsidRDefault="008876E1" w:rsidP="008876E1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0551B5" w:rsidRPr="00917330" w14:paraId="4BEB23F9" w14:textId="77777777" w:rsidTr="456BEB6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DB568" w14:textId="3289B2E8" w:rsidR="000551B5" w:rsidRDefault="00803238" w:rsidP="000551B5">
            <w:pPr>
              <w:pStyle w:val="Aufzhlung"/>
            </w:pPr>
            <w:proofErr w:type="spellStart"/>
            <w:r>
              <w:t>Tragswerksplanung</w:t>
            </w:r>
            <w:proofErr w:type="spellEnd"/>
            <w:r w:rsidR="008876E1" w:rsidRPr="008876E1">
              <w:t xml:space="preserve"> mit mind. </w:t>
            </w:r>
            <w:r w:rsidR="00956FC4">
              <w:t>35</w:t>
            </w:r>
            <w:r w:rsidR="008876E1" w:rsidRPr="008876E1">
              <w:t xml:space="preserve"> Mio. Euro KG 300+400 (Neubau und Umbau, netto)</w:t>
            </w:r>
            <w:r w:rsidR="008876E1">
              <w:t>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F2A9B" w14:textId="20B36E4F" w:rsidR="000551B5" w:rsidRDefault="006C701D" w:rsidP="000551B5">
            <w:pPr>
              <w:pStyle w:val="Aufzhlung"/>
            </w:pPr>
            <w:sdt>
              <w:sdtPr>
                <w:id w:val="498471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36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1B5">
              <w:t xml:space="preserve"> ja</w:t>
            </w:r>
          </w:p>
          <w:p w14:paraId="58B24523" w14:textId="77777777" w:rsidR="000551B5" w:rsidRDefault="006C701D" w:rsidP="000551B5">
            <w:pPr>
              <w:pStyle w:val="Aufzhlung"/>
            </w:pPr>
            <w:sdt>
              <w:sdtPr>
                <w:id w:val="-167632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1B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1B5">
              <w:t xml:space="preserve"> nein</w:t>
            </w:r>
          </w:p>
          <w:p w14:paraId="4A133ED5" w14:textId="27D3427D" w:rsidR="000551B5" w:rsidRDefault="000551B5" w:rsidP="000551B5">
            <w:pPr>
              <w:pStyle w:val="Aufzhlung"/>
            </w:pPr>
            <w:r>
              <w:t>zusätzlich konkrete Angabe:</w:t>
            </w:r>
          </w:p>
          <w:sdt>
            <w:sdtPr>
              <w:id w:val="1834335838"/>
              <w:placeholder>
                <w:docPart w:val="EDF0A5B9A06E42138B292D1AAD83EE44"/>
              </w:placeholder>
              <w:showingPlcHdr/>
            </w:sdtPr>
            <w:sdtEndPr/>
            <w:sdtContent>
              <w:p w14:paraId="05453ABD" w14:textId="5F5E5987" w:rsidR="000551B5" w:rsidRDefault="000551B5" w:rsidP="000551B5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0209B3" w:rsidRPr="00917330" w14:paraId="19B48890" w14:textId="77777777" w:rsidTr="456BEB66">
        <w:trPr>
          <w:trHeight w:val="1225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32C1CE1" w14:textId="05C30669" w:rsidR="000209B3" w:rsidRDefault="000209B3" w:rsidP="008C311F">
            <w:pPr>
              <w:pStyle w:val="Aufzhlung"/>
            </w:pPr>
            <w:bookmarkStart w:id="0" w:name="_Hlk153448458"/>
            <w:r>
              <w:t>Handelt es sich beim Auftraggeber des referenzierten Projekts um einen öffentlichen im Sinne von § 9</w:t>
            </w:r>
            <w:r w:rsidR="00806A05">
              <w:t>9</w:t>
            </w:r>
            <w:r>
              <w:t xml:space="preserve"> GWB oder einen privaten Auftraggeber?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E5CD89F" w14:textId="5EFDC70D" w:rsidR="000209B3" w:rsidRDefault="006C701D" w:rsidP="00A57704">
            <w:pPr>
              <w:pStyle w:val="Aufzhlung"/>
            </w:pPr>
            <w:sdt>
              <w:sdtPr>
                <w:id w:val="1849910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Öffentlicher Auftraggeber im Sinne von § 9</w:t>
            </w:r>
            <w:r w:rsidR="00806A05">
              <w:t>9</w:t>
            </w:r>
            <w:r w:rsidR="000209B3">
              <w:t xml:space="preserve"> GWB</w:t>
            </w:r>
          </w:p>
          <w:p w14:paraId="5B52FCAE" w14:textId="21744D37" w:rsidR="000209B3" w:rsidRDefault="006C701D" w:rsidP="00A57704">
            <w:pPr>
              <w:pStyle w:val="Aufzhlung"/>
            </w:pPr>
            <w:sdt>
              <w:sdtPr>
                <w:id w:val="144710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Privater Auftraggeber</w:t>
            </w:r>
          </w:p>
        </w:tc>
      </w:tr>
      <w:tr w:rsidR="008F5ECC" w:rsidRPr="00917330" w14:paraId="655F906C" w14:textId="77777777" w:rsidTr="456BEB66">
        <w:trPr>
          <w:trHeight w:val="1225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030E230" w14:textId="57FA1C78" w:rsidR="008F5ECC" w:rsidRDefault="008F5ECC" w:rsidP="008C311F">
            <w:pPr>
              <w:pStyle w:val="Aufzhlung"/>
            </w:pPr>
            <w:r w:rsidRPr="008F5ECC">
              <w:lastRenderedPageBreak/>
              <w:t>Aus den eingereichten Referenzen ist folgende Erfahrung ersichtlich: Erfahrung mit öffentlichen Auftraggebern oder Erfahrung mit öffentlich geförderten Maßnahmen.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2CC42CD" w14:textId="6A6D682B" w:rsidR="008F5ECC" w:rsidRDefault="006C701D" w:rsidP="008F5ECC">
            <w:pPr>
              <w:pStyle w:val="Aufzhlung"/>
            </w:pPr>
            <w:sdt>
              <w:sdtPr>
                <w:id w:val="-1361197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E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ECC">
              <w:t xml:space="preserve"> ja</w:t>
            </w:r>
          </w:p>
          <w:p w14:paraId="512BA0D7" w14:textId="77777777" w:rsidR="008F5ECC" w:rsidRDefault="006C701D" w:rsidP="008F5ECC">
            <w:pPr>
              <w:pStyle w:val="Aufzhlung"/>
            </w:pPr>
            <w:sdt>
              <w:sdtPr>
                <w:id w:val="1540395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E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ECC">
              <w:t xml:space="preserve"> nein</w:t>
            </w:r>
          </w:p>
          <w:p w14:paraId="11C6474D" w14:textId="77777777" w:rsidR="008F5ECC" w:rsidRDefault="008F5ECC" w:rsidP="008F5ECC">
            <w:pPr>
              <w:pStyle w:val="Aufzhlung"/>
            </w:pPr>
            <w:r>
              <w:t>zusätzlich konkrete Angabe:</w:t>
            </w:r>
          </w:p>
          <w:sdt>
            <w:sdtPr>
              <w:id w:val="560073602"/>
              <w:placeholder>
                <w:docPart w:val="329F4F70E0744F23B954872F65AA37B5"/>
              </w:placeholder>
              <w:showingPlcHdr/>
            </w:sdtPr>
            <w:sdtEndPr/>
            <w:sdtContent>
              <w:p w14:paraId="0E621F83" w14:textId="7EAA1DB9" w:rsidR="008F5ECC" w:rsidRDefault="008F5ECC" w:rsidP="008F5ECC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bookmarkEnd w:id="0"/>
      <w:tr w:rsidR="000209B3" w:rsidRPr="00917330" w14:paraId="7798017F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58D82C4" w14:textId="117CA688" w:rsidR="000209B3" w:rsidRDefault="008876E1" w:rsidP="4A05367F">
            <w:pPr>
              <w:pStyle w:val="Aufzhlung"/>
            </w:pPr>
            <w:r w:rsidRPr="008876E1">
              <w:t>Bei mind. 1 Referenz muss es eine Baumaßnahme sein, die bei laufendem Betrieb in einem Krankenhaus oder einer vergleichbaren Institution ausgeführt wurde.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013A062" w14:textId="30464468" w:rsidR="000551B5" w:rsidRDefault="006C701D" w:rsidP="000551B5">
            <w:pPr>
              <w:pStyle w:val="Aufzhlung"/>
            </w:pPr>
            <w:sdt>
              <w:sdtPr>
                <w:id w:val="33125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E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1B5">
              <w:t xml:space="preserve"> ja</w:t>
            </w:r>
          </w:p>
          <w:p w14:paraId="2BFC9669" w14:textId="77777777" w:rsidR="000551B5" w:rsidRDefault="006C701D" w:rsidP="000551B5">
            <w:pPr>
              <w:pStyle w:val="Aufzhlung"/>
            </w:pPr>
            <w:sdt>
              <w:sdtPr>
                <w:id w:val="-101075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1B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1B5">
              <w:t xml:space="preserve"> nein</w:t>
            </w:r>
          </w:p>
          <w:p w14:paraId="14230693" w14:textId="77777777" w:rsidR="000551B5" w:rsidRDefault="000551B5" w:rsidP="000551B5">
            <w:pPr>
              <w:pStyle w:val="Aufzhlung"/>
            </w:pPr>
            <w:r>
              <w:t>zusätzlich konkrete Angabe:</w:t>
            </w:r>
          </w:p>
          <w:sdt>
            <w:sdtPr>
              <w:id w:val="-1325359466"/>
              <w:placeholder>
                <w:docPart w:val="A28B696425D7440E95A4621D843E545B"/>
              </w:placeholder>
              <w:showingPlcHdr/>
            </w:sdtPr>
            <w:sdtEndPr/>
            <w:sdtContent>
              <w:p w14:paraId="049C3488" w14:textId="1EBFF35F" w:rsidR="000209B3" w:rsidRDefault="000551B5" w:rsidP="000551B5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8876E1" w:rsidRPr="00917330" w14:paraId="14852D1C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D4BCBF8" w14:textId="44C186FA" w:rsidR="008876E1" w:rsidRPr="008876E1" w:rsidRDefault="008876E1" w:rsidP="4A05367F">
            <w:pPr>
              <w:pStyle w:val="Aufzhlung"/>
            </w:pPr>
            <w:r w:rsidRPr="008876E1">
              <w:t xml:space="preserve">Bei 3 Referenzen müssen mind. Leistungsphasen </w:t>
            </w:r>
            <w:r w:rsidR="00803238">
              <w:t>2</w:t>
            </w:r>
            <w:r w:rsidRPr="008876E1">
              <w:t xml:space="preserve">, </w:t>
            </w:r>
            <w:r w:rsidR="00803238">
              <w:t>3</w:t>
            </w:r>
            <w:r w:rsidRPr="008876E1">
              <w:t xml:space="preserve"> und </w:t>
            </w:r>
            <w:r w:rsidR="00803238">
              <w:t>4</w:t>
            </w:r>
            <w:r w:rsidRPr="008876E1">
              <w:t xml:space="preserve"> gem. HOAI § 5</w:t>
            </w:r>
            <w:r w:rsidR="00803238">
              <w:t>1</w:t>
            </w:r>
            <w:r w:rsidRPr="008876E1">
              <w:t xml:space="preserve"> bearbeitet worden sein.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097AA60" w14:textId="4AEF90C4" w:rsidR="008876E1" w:rsidRDefault="006C701D" w:rsidP="008876E1">
            <w:pPr>
              <w:pStyle w:val="Aufzhlung"/>
            </w:pPr>
            <w:sdt>
              <w:sdtPr>
                <w:id w:val="829108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21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76E1">
              <w:t xml:space="preserve"> ja</w:t>
            </w:r>
          </w:p>
          <w:p w14:paraId="057006BC" w14:textId="77777777" w:rsidR="008876E1" w:rsidRDefault="006C701D" w:rsidP="008876E1">
            <w:pPr>
              <w:pStyle w:val="Aufzhlung"/>
            </w:pPr>
            <w:sdt>
              <w:sdtPr>
                <w:id w:val="1593906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76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76E1">
              <w:t xml:space="preserve"> nein</w:t>
            </w:r>
          </w:p>
          <w:p w14:paraId="35BF1677" w14:textId="77777777" w:rsidR="008876E1" w:rsidRDefault="008876E1" w:rsidP="008876E1">
            <w:pPr>
              <w:pStyle w:val="Aufzhlung"/>
            </w:pPr>
            <w:r>
              <w:t>zusätzlich konkrete Angabe:</w:t>
            </w:r>
          </w:p>
          <w:sdt>
            <w:sdtPr>
              <w:id w:val="-191224488"/>
              <w:placeholder>
                <w:docPart w:val="CF6BBADA16044FFDA1E22BEBD17227B0"/>
              </w:placeholder>
              <w:showingPlcHdr/>
            </w:sdtPr>
            <w:sdtEndPr/>
            <w:sdtContent>
              <w:p w14:paraId="3FDCCBD9" w14:textId="7ECDA799" w:rsidR="008876E1" w:rsidRDefault="008876E1" w:rsidP="008876E1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8F53A1" w:rsidRPr="00917330" w14:paraId="2015DDA3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12EE86D" w14:textId="115B0FC5" w:rsidR="008F53A1" w:rsidRDefault="008F53A1" w:rsidP="008F53A1">
            <w:pPr>
              <w:pStyle w:val="Aufzhlung"/>
            </w:pPr>
            <w:r>
              <w:t>Bei der Baumaßnahme handelte es sich um mind. einen Neubau / die Erweiterung einer Klinik / eines Pflegeheims an einem vorhandenen Standort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18AE5CD" w14:textId="01FE6CF2" w:rsidR="008F53A1" w:rsidRDefault="006C701D" w:rsidP="008F53A1">
            <w:pPr>
              <w:pStyle w:val="Aufzhlung"/>
            </w:pPr>
            <w:sdt>
              <w:sdtPr>
                <w:id w:val="-745105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3A1">
              <w:t xml:space="preserve"> ja</w:t>
            </w:r>
          </w:p>
          <w:p w14:paraId="489EACC2" w14:textId="77777777" w:rsidR="008F53A1" w:rsidRDefault="006C701D" w:rsidP="008F53A1">
            <w:pPr>
              <w:pStyle w:val="Aufzhlung"/>
            </w:pPr>
            <w:sdt>
              <w:sdtPr>
                <w:id w:val="-430519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3A1">
              <w:t xml:space="preserve"> nein</w:t>
            </w:r>
          </w:p>
          <w:p w14:paraId="0A566CAB" w14:textId="77777777" w:rsidR="008F53A1" w:rsidRDefault="008F53A1" w:rsidP="008F53A1">
            <w:pPr>
              <w:pStyle w:val="Aufzhlung"/>
            </w:pPr>
            <w:r>
              <w:t>zusätzlich konkrete Angabe:</w:t>
            </w:r>
          </w:p>
          <w:sdt>
            <w:sdtPr>
              <w:id w:val="988518763"/>
              <w:placeholder>
                <w:docPart w:val="70C7B850CE1249149DACDF1D480BF9F0"/>
              </w:placeholder>
              <w:showingPlcHdr/>
            </w:sdtPr>
            <w:sdtEndPr/>
            <w:sdtContent>
              <w:p w14:paraId="6F9772A4" w14:textId="30938110" w:rsidR="008F53A1" w:rsidRDefault="008F53A1" w:rsidP="008F53A1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8F53A1" w:rsidRPr="00917330" w14:paraId="3B5CCF55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661DD4F" w14:textId="1410672E" w:rsidR="008F53A1" w:rsidRDefault="008F53A1" w:rsidP="00A57704">
            <w:pPr>
              <w:pStyle w:val="Aufzhlung"/>
            </w:pPr>
            <w:r w:rsidRPr="008F53A1">
              <w:t xml:space="preserve">Bei der Baumaßnahme handelte </w:t>
            </w:r>
            <w:r>
              <w:t xml:space="preserve">es sich um </w:t>
            </w:r>
            <w:r w:rsidRPr="008F53A1">
              <w:t>eine Maßnahme, die bei laufendem Betrieb in einem Krankenhaus oder einer vergleichbaren Institution ausgeführt wurde</w:t>
            </w:r>
            <w:r>
              <w:t>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E05D88" w14:textId="3992E613" w:rsidR="008F53A1" w:rsidRDefault="006C701D" w:rsidP="008F53A1">
            <w:pPr>
              <w:pStyle w:val="Aufzhlung"/>
            </w:pPr>
            <w:sdt>
              <w:sdtPr>
                <w:id w:val="-127417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3A1">
              <w:t xml:space="preserve"> ja</w:t>
            </w:r>
          </w:p>
          <w:p w14:paraId="5D711B79" w14:textId="77777777" w:rsidR="008F53A1" w:rsidRDefault="006C701D" w:rsidP="008F53A1">
            <w:pPr>
              <w:pStyle w:val="Aufzhlung"/>
            </w:pPr>
            <w:sdt>
              <w:sdtPr>
                <w:id w:val="-789360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3A1">
              <w:t xml:space="preserve"> nein</w:t>
            </w:r>
          </w:p>
          <w:p w14:paraId="5737CE8B" w14:textId="77777777" w:rsidR="008F53A1" w:rsidRDefault="008F53A1" w:rsidP="008F53A1">
            <w:pPr>
              <w:pStyle w:val="Aufzhlung"/>
            </w:pPr>
            <w:r>
              <w:t>zusätzlich konkrete Angabe:</w:t>
            </w:r>
          </w:p>
          <w:sdt>
            <w:sdtPr>
              <w:id w:val="-1280799579"/>
              <w:placeholder>
                <w:docPart w:val="52C39AE279104F968B882F165BC11E82"/>
              </w:placeholder>
              <w:showingPlcHdr/>
            </w:sdtPr>
            <w:sdtEndPr/>
            <w:sdtContent>
              <w:p w14:paraId="7373C516" w14:textId="12FB7F51" w:rsidR="008F53A1" w:rsidRDefault="008F53A1" w:rsidP="008F53A1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52527A" w:rsidRPr="00917330" w14:paraId="2A2E5AFD" w14:textId="77777777" w:rsidTr="00BD0038">
        <w:trPr>
          <w:trHeight w:val="1552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B04156D" w14:textId="5CCC6371" w:rsidR="0052527A" w:rsidRDefault="0052527A" w:rsidP="00A57704">
            <w:pPr>
              <w:pStyle w:val="Aufzhlung"/>
            </w:pPr>
            <w:r>
              <w:t>Stammt die Referenz auf den letzten 7 Jahren</w:t>
            </w:r>
            <w:r w:rsidR="000551B5">
              <w:t xml:space="preserve"> und oben genannte Leistungsphasen wurden bearbeitet </w:t>
            </w:r>
            <w:r w:rsidR="00E67D86">
              <w:t>(</w:t>
            </w:r>
            <w:r w:rsidR="00E67D86" w:rsidRPr="00E67D86">
              <w:t xml:space="preserve">gerechnet ab dem Zeitpunkt des Endes der </w:t>
            </w:r>
            <w:r w:rsidR="000551B5">
              <w:t>Angebotsfrist</w:t>
            </w:r>
            <w:r w:rsidR="00E67D86">
              <w:t>)</w:t>
            </w:r>
            <w:r w:rsidR="000551B5">
              <w:t>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EC515F" w14:textId="77777777" w:rsidR="0052527A" w:rsidRDefault="006C701D" w:rsidP="0052527A">
            <w:pPr>
              <w:pStyle w:val="Aufzhlung"/>
            </w:pPr>
            <w:sdt>
              <w:sdtPr>
                <w:id w:val="-1141876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2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527A">
              <w:t xml:space="preserve"> ja</w:t>
            </w:r>
          </w:p>
          <w:p w14:paraId="5903A385" w14:textId="77777777" w:rsidR="0052527A" w:rsidRDefault="006C701D" w:rsidP="0052527A">
            <w:pPr>
              <w:pStyle w:val="Aufzhlung"/>
            </w:pPr>
            <w:sdt>
              <w:sdtPr>
                <w:id w:val="-874386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2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527A">
              <w:t xml:space="preserve"> nein </w:t>
            </w:r>
          </w:p>
          <w:p w14:paraId="315DFB7A" w14:textId="77777777" w:rsidR="00B5210F" w:rsidRDefault="00B5210F" w:rsidP="00B5210F">
            <w:pPr>
              <w:pStyle w:val="Aufzhlung"/>
            </w:pPr>
            <w:r>
              <w:t>zusätzlich konkrete Angabe:</w:t>
            </w:r>
          </w:p>
          <w:sdt>
            <w:sdtPr>
              <w:id w:val="1206221197"/>
              <w:placeholder>
                <w:docPart w:val="FB731E5F6A284EA18782CED0D31E2993"/>
              </w:placeholder>
              <w:showingPlcHdr/>
            </w:sdtPr>
            <w:sdtContent>
              <w:p w14:paraId="06B6B444" w14:textId="7D854039" w:rsidR="00B5210F" w:rsidRDefault="00B5210F" w:rsidP="00B5210F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</w:tbl>
    <w:p w14:paraId="50395EDF" w14:textId="77777777" w:rsidR="000209B3" w:rsidRDefault="000209B3" w:rsidP="000209B3"/>
    <w:p w14:paraId="43F966F4" w14:textId="63A153F6" w:rsidR="000209B3" w:rsidRDefault="000209B3">
      <w:pPr>
        <w:spacing w:after="160" w:line="259" w:lineRule="auto"/>
        <w:jc w:val="left"/>
      </w:pPr>
    </w:p>
    <w:sectPr w:rsidR="000209B3" w:rsidSect="005E5B06">
      <w:head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F4E92" w14:textId="77777777" w:rsidR="006C701D" w:rsidRDefault="006C701D" w:rsidP="00062AE7">
      <w:pPr>
        <w:spacing w:after="0" w:line="240" w:lineRule="auto"/>
      </w:pPr>
      <w:r>
        <w:separator/>
      </w:r>
    </w:p>
  </w:endnote>
  <w:endnote w:type="continuationSeparator" w:id="0">
    <w:p w14:paraId="4DBEA1E3" w14:textId="77777777" w:rsidR="006C701D" w:rsidRDefault="006C701D" w:rsidP="00062AE7">
      <w:pPr>
        <w:spacing w:after="0" w:line="240" w:lineRule="auto"/>
      </w:pPr>
      <w:r>
        <w:continuationSeparator/>
      </w:r>
    </w:p>
  </w:endnote>
  <w:endnote w:type="continuationNotice" w:id="1">
    <w:p w14:paraId="5A204887" w14:textId="77777777" w:rsidR="006C701D" w:rsidRDefault="006C70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40029" w14:textId="77777777" w:rsidR="006C701D" w:rsidRDefault="006C701D" w:rsidP="00062AE7">
      <w:pPr>
        <w:spacing w:after="0" w:line="240" w:lineRule="auto"/>
      </w:pPr>
      <w:r>
        <w:separator/>
      </w:r>
    </w:p>
  </w:footnote>
  <w:footnote w:type="continuationSeparator" w:id="0">
    <w:p w14:paraId="6B32C373" w14:textId="77777777" w:rsidR="006C701D" w:rsidRDefault="006C701D" w:rsidP="00062AE7">
      <w:pPr>
        <w:spacing w:after="0" w:line="240" w:lineRule="auto"/>
      </w:pPr>
      <w:r>
        <w:continuationSeparator/>
      </w:r>
    </w:p>
  </w:footnote>
  <w:footnote w:type="continuationNotice" w:id="1">
    <w:p w14:paraId="11385629" w14:textId="77777777" w:rsidR="006C701D" w:rsidRDefault="006C70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DB412F" w:rsidRPr="00DB412F" w14:paraId="0EF94C86" w14:textId="77777777" w:rsidTr="00DB412F">
      <w:trPr>
        <w:trHeight w:val="558"/>
      </w:trPr>
      <w:tc>
        <w:tcPr>
          <w:tcW w:w="1413" w:type="dxa"/>
          <w:vMerge w:val="restart"/>
          <w:vAlign w:val="center"/>
        </w:tcPr>
        <w:p w14:paraId="47D2B58E" w14:textId="77777777" w:rsidR="00A073B4" w:rsidRPr="00DB412F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DB412F">
            <w:rPr>
              <w:b/>
              <w:bCs/>
              <w:color w:val="808080" w:themeColor="background1" w:themeShade="80"/>
            </w:rPr>
            <w:t>Formblatt</w:t>
          </w:r>
        </w:p>
        <w:p w14:paraId="798BED10" w14:textId="6AD8A450" w:rsidR="00A073B4" w:rsidRPr="00DB412F" w:rsidRDefault="008C4AA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DB412F">
            <w:rPr>
              <w:b/>
              <w:bCs/>
              <w:color w:val="808080" w:themeColor="background1" w:themeShade="80"/>
              <w:sz w:val="44"/>
              <w:szCs w:val="44"/>
            </w:rPr>
            <w:t>1</w:t>
          </w:r>
          <w:r w:rsidR="000551B5">
            <w:rPr>
              <w:b/>
              <w:bCs/>
              <w:color w:val="808080" w:themeColor="background1" w:themeShade="80"/>
              <w:sz w:val="44"/>
              <w:szCs w:val="44"/>
            </w:rPr>
            <w:t>2</w:t>
          </w:r>
        </w:p>
      </w:tc>
      <w:tc>
        <w:tcPr>
          <w:tcW w:w="5670" w:type="dxa"/>
          <w:vAlign w:val="center"/>
        </w:tcPr>
        <w:p w14:paraId="08126EE9" w14:textId="77777777" w:rsidR="00A073B4" w:rsidRPr="00DB412F" w:rsidRDefault="00F11CC3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DB412F">
            <w:rPr>
              <w:color w:val="808080" w:themeColor="background1" w:themeShade="80"/>
              <w:sz w:val="32"/>
              <w:szCs w:val="32"/>
            </w:rPr>
            <w:t>Unternehmensreferenzen</w:t>
          </w:r>
        </w:p>
      </w:tc>
      <w:tc>
        <w:tcPr>
          <w:tcW w:w="1977" w:type="dxa"/>
        </w:tcPr>
        <w:p w14:paraId="463589EE" w14:textId="56450D3D" w:rsidR="00A073B4" w:rsidRPr="00DB412F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4B7B4E6D" w14:textId="77777777" w:rsidTr="00DB412F">
      <w:trPr>
        <w:trHeight w:val="548"/>
      </w:trPr>
      <w:tc>
        <w:tcPr>
          <w:tcW w:w="1413" w:type="dxa"/>
          <w:vMerge/>
        </w:tcPr>
        <w:p w14:paraId="0CF97B16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59F3BCA1" w14:textId="0EDDA7AE" w:rsidR="00A073B4" w:rsidRDefault="00A073B4" w:rsidP="004F7E67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</w:t>
          </w:r>
          <w:proofErr w:type="gramStart"/>
          <w:r>
            <w:rPr>
              <w:color w:val="666F7A" w:themeColor="text2"/>
            </w:rPr>
            <w:t xml:space="preserve">: </w:t>
          </w:r>
          <w:r w:rsidR="00803238" w:rsidRPr="00803238">
            <w:rPr>
              <w:color w:val="666F7A" w:themeColor="text2"/>
            </w:rPr>
            <w:t>:</w:t>
          </w:r>
          <w:proofErr w:type="gramEnd"/>
          <w:r w:rsidR="00803238" w:rsidRPr="00803238">
            <w:rPr>
              <w:color w:val="666F7A" w:themeColor="text2"/>
            </w:rPr>
            <w:t xml:space="preserve"> </w:t>
          </w:r>
          <w:sdt>
            <w:sdtPr>
              <w:rPr>
                <w:color w:val="666F7A" w:themeColor="text2"/>
              </w:rPr>
              <w:id w:val="110328723"/>
              <w:placeholder>
                <w:docPart w:val="DED9DFA2F4EE499381F3309F2F2D90C5"/>
              </w:placeholder>
            </w:sdtPr>
            <w:sdtEndPr/>
            <w:sdtContent>
              <w:r w:rsidR="00803238" w:rsidRPr="00803238">
                <w:rPr>
                  <w:color w:val="666F7A" w:themeColor="text2"/>
                </w:rPr>
                <w:t>005/2026_1340-003_O_744_EiMi</w:t>
              </w:r>
            </w:sdtContent>
          </w:sdt>
        </w:p>
      </w:tc>
      <w:tc>
        <w:tcPr>
          <w:tcW w:w="1977" w:type="dxa"/>
          <w:vAlign w:val="center"/>
        </w:tcPr>
        <w:p w14:paraId="76984AD2" w14:textId="77777777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547C9A6A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565DA18D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589AEB7F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A493B6E" w14:textId="77777777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679D20F" w14:textId="77777777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A7C8741" w14:textId="77777777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34B6DC58" wp14:editId="662FDA4F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681882F9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610B8F5D" w14:textId="77777777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1387C744" w14:textId="77777777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AF4456E" w14:textId="77777777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0F656785" w14:textId="77777777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964"/>
    <w:multiLevelType w:val="hybridMultilevel"/>
    <w:tmpl w:val="97505F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F3C82"/>
    <w:multiLevelType w:val="hybridMultilevel"/>
    <w:tmpl w:val="F3E2C72C"/>
    <w:lvl w:ilvl="0" w:tplc="900ED378">
      <w:start w:val="1"/>
      <w:numFmt w:val="decimal"/>
      <w:lvlText w:val="%1."/>
      <w:lvlJc w:val="left"/>
      <w:pPr>
        <w:ind w:left="720" w:hanging="360"/>
      </w:pPr>
    </w:lvl>
    <w:lvl w:ilvl="1" w:tplc="4A3C550A">
      <w:start w:val="1"/>
      <w:numFmt w:val="lowerLetter"/>
      <w:lvlText w:val="%2."/>
      <w:lvlJc w:val="left"/>
      <w:pPr>
        <w:ind w:left="1440" w:hanging="360"/>
      </w:pPr>
    </w:lvl>
    <w:lvl w:ilvl="2" w:tplc="C11E21CE">
      <w:start w:val="1"/>
      <w:numFmt w:val="lowerRoman"/>
      <w:lvlText w:val="%3."/>
      <w:lvlJc w:val="right"/>
      <w:pPr>
        <w:ind w:left="2160" w:hanging="180"/>
      </w:pPr>
    </w:lvl>
    <w:lvl w:ilvl="3" w:tplc="286AD58A">
      <w:start w:val="1"/>
      <w:numFmt w:val="decimal"/>
      <w:lvlText w:val="%4."/>
      <w:lvlJc w:val="left"/>
      <w:pPr>
        <w:ind w:left="2880" w:hanging="360"/>
      </w:pPr>
    </w:lvl>
    <w:lvl w:ilvl="4" w:tplc="B70CBB8A">
      <w:start w:val="1"/>
      <w:numFmt w:val="lowerLetter"/>
      <w:lvlText w:val="%5."/>
      <w:lvlJc w:val="left"/>
      <w:pPr>
        <w:ind w:left="3600" w:hanging="360"/>
      </w:pPr>
    </w:lvl>
    <w:lvl w:ilvl="5" w:tplc="3FEEE2EC">
      <w:start w:val="1"/>
      <w:numFmt w:val="lowerRoman"/>
      <w:lvlText w:val="%6."/>
      <w:lvlJc w:val="right"/>
      <w:pPr>
        <w:ind w:left="4320" w:hanging="180"/>
      </w:pPr>
    </w:lvl>
    <w:lvl w:ilvl="6" w:tplc="34D0A048">
      <w:start w:val="1"/>
      <w:numFmt w:val="decimal"/>
      <w:lvlText w:val="%7."/>
      <w:lvlJc w:val="left"/>
      <w:pPr>
        <w:ind w:left="5040" w:hanging="360"/>
      </w:pPr>
    </w:lvl>
    <w:lvl w:ilvl="7" w:tplc="6778D1B8">
      <w:start w:val="1"/>
      <w:numFmt w:val="lowerLetter"/>
      <w:lvlText w:val="%8."/>
      <w:lvlJc w:val="left"/>
      <w:pPr>
        <w:ind w:left="5760" w:hanging="360"/>
      </w:pPr>
    </w:lvl>
    <w:lvl w:ilvl="8" w:tplc="0A2807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27B96"/>
    <w:multiLevelType w:val="hybridMultilevel"/>
    <w:tmpl w:val="97505F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572E3"/>
    <w:multiLevelType w:val="hybridMultilevel"/>
    <w:tmpl w:val="F19EEA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0135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07BB8"/>
    <w:multiLevelType w:val="hybridMultilevel"/>
    <w:tmpl w:val="F19EEA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07418"/>
    <w:multiLevelType w:val="hybridMultilevel"/>
    <w:tmpl w:val="F19EEA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35E25"/>
    <w:multiLevelType w:val="multilevel"/>
    <w:tmpl w:val="C5B42750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7F6D4"/>
    <w:multiLevelType w:val="hybridMultilevel"/>
    <w:tmpl w:val="4B488CD4"/>
    <w:lvl w:ilvl="0" w:tplc="26E0CF16">
      <w:start w:val="1"/>
      <w:numFmt w:val="decimal"/>
      <w:lvlText w:val="%1."/>
      <w:lvlJc w:val="left"/>
      <w:pPr>
        <w:ind w:left="720" w:hanging="360"/>
      </w:pPr>
    </w:lvl>
    <w:lvl w:ilvl="1" w:tplc="0BD65DA2">
      <w:start w:val="1"/>
      <w:numFmt w:val="lowerLetter"/>
      <w:lvlText w:val="%2."/>
      <w:lvlJc w:val="left"/>
      <w:pPr>
        <w:ind w:left="1440" w:hanging="360"/>
      </w:pPr>
    </w:lvl>
    <w:lvl w:ilvl="2" w:tplc="75D6FD2E">
      <w:start w:val="1"/>
      <w:numFmt w:val="lowerRoman"/>
      <w:lvlText w:val="%3."/>
      <w:lvlJc w:val="right"/>
      <w:pPr>
        <w:ind w:left="2160" w:hanging="180"/>
      </w:pPr>
    </w:lvl>
    <w:lvl w:ilvl="3" w:tplc="8EAE12D0">
      <w:start w:val="1"/>
      <w:numFmt w:val="decimal"/>
      <w:lvlText w:val="%4."/>
      <w:lvlJc w:val="left"/>
      <w:pPr>
        <w:ind w:left="2880" w:hanging="360"/>
      </w:pPr>
    </w:lvl>
    <w:lvl w:ilvl="4" w:tplc="1C98761C">
      <w:start w:val="1"/>
      <w:numFmt w:val="lowerLetter"/>
      <w:lvlText w:val="%5."/>
      <w:lvlJc w:val="left"/>
      <w:pPr>
        <w:ind w:left="3600" w:hanging="360"/>
      </w:pPr>
    </w:lvl>
    <w:lvl w:ilvl="5" w:tplc="879C0832">
      <w:start w:val="1"/>
      <w:numFmt w:val="lowerRoman"/>
      <w:lvlText w:val="%6."/>
      <w:lvlJc w:val="right"/>
      <w:pPr>
        <w:ind w:left="4320" w:hanging="180"/>
      </w:pPr>
    </w:lvl>
    <w:lvl w:ilvl="6" w:tplc="BDA2645E">
      <w:start w:val="1"/>
      <w:numFmt w:val="decimal"/>
      <w:lvlText w:val="%7."/>
      <w:lvlJc w:val="left"/>
      <w:pPr>
        <w:ind w:left="5040" w:hanging="360"/>
      </w:pPr>
    </w:lvl>
    <w:lvl w:ilvl="7" w:tplc="E20C9B80">
      <w:start w:val="1"/>
      <w:numFmt w:val="lowerLetter"/>
      <w:lvlText w:val="%8."/>
      <w:lvlJc w:val="left"/>
      <w:pPr>
        <w:ind w:left="5760" w:hanging="360"/>
      </w:pPr>
    </w:lvl>
    <w:lvl w:ilvl="8" w:tplc="2A50B13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C1E1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9FE3" w:themeColor="accent1"/>
        <w:sz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937D8D"/>
    <w:multiLevelType w:val="hybridMultilevel"/>
    <w:tmpl w:val="F1DE633E"/>
    <w:lvl w:ilvl="0" w:tplc="BB983F0A">
      <w:start w:val="1"/>
      <w:numFmt w:val="decimal"/>
      <w:lvlText w:val="%1."/>
      <w:lvlJc w:val="left"/>
      <w:pPr>
        <w:ind w:left="720" w:hanging="360"/>
      </w:pPr>
    </w:lvl>
    <w:lvl w:ilvl="1" w:tplc="C6345898">
      <w:start w:val="1"/>
      <w:numFmt w:val="lowerLetter"/>
      <w:lvlText w:val="%2."/>
      <w:lvlJc w:val="left"/>
      <w:pPr>
        <w:ind w:left="1440" w:hanging="360"/>
      </w:pPr>
    </w:lvl>
    <w:lvl w:ilvl="2" w:tplc="2A9AB336">
      <w:start w:val="1"/>
      <w:numFmt w:val="lowerRoman"/>
      <w:lvlText w:val="%3."/>
      <w:lvlJc w:val="right"/>
      <w:pPr>
        <w:ind w:left="2160" w:hanging="180"/>
      </w:pPr>
    </w:lvl>
    <w:lvl w:ilvl="3" w:tplc="9D1EF348">
      <w:start w:val="1"/>
      <w:numFmt w:val="decimal"/>
      <w:lvlText w:val="%4."/>
      <w:lvlJc w:val="left"/>
      <w:pPr>
        <w:ind w:left="2880" w:hanging="360"/>
      </w:pPr>
    </w:lvl>
    <w:lvl w:ilvl="4" w:tplc="D660A22C">
      <w:start w:val="1"/>
      <w:numFmt w:val="lowerLetter"/>
      <w:lvlText w:val="%5."/>
      <w:lvlJc w:val="left"/>
      <w:pPr>
        <w:ind w:left="3600" w:hanging="360"/>
      </w:pPr>
    </w:lvl>
    <w:lvl w:ilvl="5" w:tplc="14823FAE">
      <w:start w:val="1"/>
      <w:numFmt w:val="lowerRoman"/>
      <w:lvlText w:val="%6."/>
      <w:lvlJc w:val="right"/>
      <w:pPr>
        <w:ind w:left="4320" w:hanging="180"/>
      </w:pPr>
    </w:lvl>
    <w:lvl w:ilvl="6" w:tplc="58983DC2">
      <w:start w:val="1"/>
      <w:numFmt w:val="decimal"/>
      <w:lvlText w:val="%7."/>
      <w:lvlJc w:val="left"/>
      <w:pPr>
        <w:ind w:left="5040" w:hanging="360"/>
      </w:pPr>
    </w:lvl>
    <w:lvl w:ilvl="7" w:tplc="AE521166">
      <w:start w:val="1"/>
      <w:numFmt w:val="lowerLetter"/>
      <w:lvlText w:val="%8."/>
      <w:lvlJc w:val="left"/>
      <w:pPr>
        <w:ind w:left="5760" w:hanging="360"/>
      </w:pPr>
    </w:lvl>
    <w:lvl w:ilvl="8" w:tplc="CDF6F76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441B3"/>
    <w:multiLevelType w:val="hybridMultilevel"/>
    <w:tmpl w:val="C51A28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31E4F"/>
    <w:multiLevelType w:val="hybridMultilevel"/>
    <w:tmpl w:val="CF86FEC8"/>
    <w:lvl w:ilvl="0" w:tplc="0EB6D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567624B"/>
    <w:multiLevelType w:val="hybridMultilevel"/>
    <w:tmpl w:val="FFFFFFFF"/>
    <w:lvl w:ilvl="0" w:tplc="DFDC9828">
      <w:start w:val="1"/>
      <w:numFmt w:val="decimal"/>
      <w:lvlText w:val="%1."/>
      <w:lvlJc w:val="left"/>
      <w:pPr>
        <w:ind w:left="720" w:hanging="360"/>
      </w:pPr>
    </w:lvl>
    <w:lvl w:ilvl="1" w:tplc="DDB4E822">
      <w:start w:val="1"/>
      <w:numFmt w:val="lowerLetter"/>
      <w:lvlText w:val="%2."/>
      <w:lvlJc w:val="left"/>
      <w:pPr>
        <w:ind w:left="1440" w:hanging="360"/>
      </w:pPr>
    </w:lvl>
    <w:lvl w:ilvl="2" w:tplc="0B262B28">
      <w:start w:val="1"/>
      <w:numFmt w:val="lowerRoman"/>
      <w:lvlText w:val="%3."/>
      <w:lvlJc w:val="right"/>
      <w:pPr>
        <w:ind w:left="2160" w:hanging="180"/>
      </w:pPr>
    </w:lvl>
    <w:lvl w:ilvl="3" w:tplc="F138A630">
      <w:start w:val="1"/>
      <w:numFmt w:val="decimal"/>
      <w:lvlText w:val="%4."/>
      <w:lvlJc w:val="left"/>
      <w:pPr>
        <w:ind w:left="2880" w:hanging="360"/>
      </w:pPr>
    </w:lvl>
    <w:lvl w:ilvl="4" w:tplc="0582BB42">
      <w:start w:val="1"/>
      <w:numFmt w:val="lowerLetter"/>
      <w:lvlText w:val="%5."/>
      <w:lvlJc w:val="left"/>
      <w:pPr>
        <w:ind w:left="3600" w:hanging="360"/>
      </w:pPr>
    </w:lvl>
    <w:lvl w:ilvl="5" w:tplc="6C5A35E4">
      <w:start w:val="1"/>
      <w:numFmt w:val="lowerRoman"/>
      <w:lvlText w:val="%6."/>
      <w:lvlJc w:val="right"/>
      <w:pPr>
        <w:ind w:left="4320" w:hanging="180"/>
      </w:pPr>
    </w:lvl>
    <w:lvl w:ilvl="6" w:tplc="E5801E92">
      <w:start w:val="1"/>
      <w:numFmt w:val="decimal"/>
      <w:lvlText w:val="%7."/>
      <w:lvlJc w:val="left"/>
      <w:pPr>
        <w:ind w:left="5040" w:hanging="360"/>
      </w:pPr>
    </w:lvl>
    <w:lvl w:ilvl="7" w:tplc="1218A4E8">
      <w:start w:val="1"/>
      <w:numFmt w:val="lowerLetter"/>
      <w:lvlText w:val="%8."/>
      <w:lvlJc w:val="left"/>
      <w:pPr>
        <w:ind w:left="5760" w:hanging="360"/>
      </w:pPr>
    </w:lvl>
    <w:lvl w:ilvl="8" w:tplc="F0B6FD5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743F48"/>
    <w:multiLevelType w:val="hybridMultilevel"/>
    <w:tmpl w:val="C8AC1052"/>
    <w:lvl w:ilvl="0" w:tplc="8BC80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B4A2C"/>
    <w:multiLevelType w:val="hybridMultilevel"/>
    <w:tmpl w:val="5E881F84"/>
    <w:lvl w:ilvl="0" w:tplc="4A422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3BEB53"/>
    <w:multiLevelType w:val="hybridMultilevel"/>
    <w:tmpl w:val="719E3628"/>
    <w:lvl w:ilvl="0" w:tplc="055CED18">
      <w:start w:val="1"/>
      <w:numFmt w:val="decimal"/>
      <w:lvlText w:val="%1."/>
      <w:lvlJc w:val="left"/>
      <w:pPr>
        <w:ind w:left="720" w:hanging="360"/>
      </w:pPr>
    </w:lvl>
    <w:lvl w:ilvl="1" w:tplc="3ADEABCC">
      <w:start w:val="1"/>
      <w:numFmt w:val="lowerLetter"/>
      <w:lvlText w:val="%2."/>
      <w:lvlJc w:val="left"/>
      <w:pPr>
        <w:ind w:left="1440" w:hanging="360"/>
      </w:pPr>
    </w:lvl>
    <w:lvl w:ilvl="2" w:tplc="54746CCA">
      <w:start w:val="1"/>
      <w:numFmt w:val="lowerRoman"/>
      <w:lvlText w:val="%3."/>
      <w:lvlJc w:val="right"/>
      <w:pPr>
        <w:ind w:left="2160" w:hanging="180"/>
      </w:pPr>
    </w:lvl>
    <w:lvl w:ilvl="3" w:tplc="F76819A6">
      <w:start w:val="1"/>
      <w:numFmt w:val="decimal"/>
      <w:lvlText w:val="%4."/>
      <w:lvlJc w:val="left"/>
      <w:pPr>
        <w:ind w:left="2880" w:hanging="360"/>
      </w:pPr>
    </w:lvl>
    <w:lvl w:ilvl="4" w:tplc="58DE9C5C">
      <w:start w:val="1"/>
      <w:numFmt w:val="lowerLetter"/>
      <w:lvlText w:val="%5."/>
      <w:lvlJc w:val="left"/>
      <w:pPr>
        <w:ind w:left="3600" w:hanging="360"/>
      </w:pPr>
    </w:lvl>
    <w:lvl w:ilvl="5" w:tplc="00AE7CCC">
      <w:start w:val="1"/>
      <w:numFmt w:val="lowerRoman"/>
      <w:lvlText w:val="%6."/>
      <w:lvlJc w:val="right"/>
      <w:pPr>
        <w:ind w:left="4320" w:hanging="180"/>
      </w:pPr>
    </w:lvl>
    <w:lvl w:ilvl="6" w:tplc="15DCDE82">
      <w:start w:val="1"/>
      <w:numFmt w:val="decimal"/>
      <w:lvlText w:val="%7."/>
      <w:lvlJc w:val="left"/>
      <w:pPr>
        <w:ind w:left="5040" w:hanging="360"/>
      </w:pPr>
    </w:lvl>
    <w:lvl w:ilvl="7" w:tplc="B9ACAC8A">
      <w:start w:val="1"/>
      <w:numFmt w:val="lowerLetter"/>
      <w:lvlText w:val="%8."/>
      <w:lvlJc w:val="left"/>
      <w:pPr>
        <w:ind w:left="5760" w:hanging="360"/>
      </w:pPr>
    </w:lvl>
    <w:lvl w:ilvl="8" w:tplc="C1848B1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3DB7B1"/>
    <w:multiLevelType w:val="hybridMultilevel"/>
    <w:tmpl w:val="701C5164"/>
    <w:lvl w:ilvl="0" w:tplc="CEB4690A">
      <w:start w:val="1"/>
      <w:numFmt w:val="decimal"/>
      <w:lvlText w:val="%1."/>
      <w:lvlJc w:val="left"/>
      <w:pPr>
        <w:ind w:left="720" w:hanging="360"/>
      </w:pPr>
    </w:lvl>
    <w:lvl w:ilvl="1" w:tplc="0128ADB8">
      <w:start w:val="1"/>
      <w:numFmt w:val="lowerLetter"/>
      <w:lvlText w:val="%2."/>
      <w:lvlJc w:val="left"/>
      <w:pPr>
        <w:ind w:left="1440" w:hanging="360"/>
      </w:pPr>
    </w:lvl>
    <w:lvl w:ilvl="2" w:tplc="0E32DB7C">
      <w:start w:val="1"/>
      <w:numFmt w:val="lowerRoman"/>
      <w:lvlText w:val="%3."/>
      <w:lvlJc w:val="right"/>
      <w:pPr>
        <w:ind w:left="2160" w:hanging="180"/>
      </w:pPr>
    </w:lvl>
    <w:lvl w:ilvl="3" w:tplc="CD88874C">
      <w:start w:val="1"/>
      <w:numFmt w:val="decimal"/>
      <w:lvlText w:val="%4."/>
      <w:lvlJc w:val="left"/>
      <w:pPr>
        <w:ind w:left="2880" w:hanging="360"/>
      </w:pPr>
    </w:lvl>
    <w:lvl w:ilvl="4" w:tplc="152EE7D8">
      <w:start w:val="1"/>
      <w:numFmt w:val="lowerLetter"/>
      <w:lvlText w:val="%5."/>
      <w:lvlJc w:val="left"/>
      <w:pPr>
        <w:ind w:left="3600" w:hanging="360"/>
      </w:pPr>
    </w:lvl>
    <w:lvl w:ilvl="5" w:tplc="D18EBBEC">
      <w:start w:val="1"/>
      <w:numFmt w:val="lowerRoman"/>
      <w:lvlText w:val="%6."/>
      <w:lvlJc w:val="right"/>
      <w:pPr>
        <w:ind w:left="4320" w:hanging="180"/>
      </w:pPr>
    </w:lvl>
    <w:lvl w:ilvl="6" w:tplc="C172A646">
      <w:start w:val="1"/>
      <w:numFmt w:val="decimal"/>
      <w:lvlText w:val="%7."/>
      <w:lvlJc w:val="left"/>
      <w:pPr>
        <w:ind w:left="5040" w:hanging="360"/>
      </w:pPr>
    </w:lvl>
    <w:lvl w:ilvl="7" w:tplc="5F48BDA0">
      <w:start w:val="1"/>
      <w:numFmt w:val="lowerLetter"/>
      <w:lvlText w:val="%8."/>
      <w:lvlJc w:val="left"/>
      <w:pPr>
        <w:ind w:left="5760" w:hanging="360"/>
      </w:pPr>
    </w:lvl>
    <w:lvl w:ilvl="8" w:tplc="37AAD72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34846"/>
    <w:multiLevelType w:val="hybridMultilevel"/>
    <w:tmpl w:val="C51A28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7435B"/>
    <w:multiLevelType w:val="hybridMultilevel"/>
    <w:tmpl w:val="A50AE078"/>
    <w:lvl w:ilvl="0" w:tplc="06E6EE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5282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5846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3E2E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260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6CA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4860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904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4C09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F7D3C"/>
    <w:multiLevelType w:val="hybridMultilevel"/>
    <w:tmpl w:val="FFFFFFFF"/>
    <w:lvl w:ilvl="0" w:tplc="258A7626">
      <w:start w:val="1"/>
      <w:numFmt w:val="decimal"/>
      <w:lvlText w:val="%1."/>
      <w:lvlJc w:val="left"/>
      <w:pPr>
        <w:ind w:left="720" w:hanging="360"/>
      </w:pPr>
    </w:lvl>
    <w:lvl w:ilvl="1" w:tplc="102813EC">
      <w:start w:val="1"/>
      <w:numFmt w:val="lowerLetter"/>
      <w:lvlText w:val="%2."/>
      <w:lvlJc w:val="left"/>
      <w:pPr>
        <w:ind w:left="1440" w:hanging="360"/>
      </w:pPr>
    </w:lvl>
    <w:lvl w:ilvl="2" w:tplc="9A3EACCE">
      <w:start w:val="1"/>
      <w:numFmt w:val="lowerRoman"/>
      <w:lvlText w:val="%3."/>
      <w:lvlJc w:val="right"/>
      <w:pPr>
        <w:ind w:left="2160" w:hanging="180"/>
      </w:pPr>
    </w:lvl>
    <w:lvl w:ilvl="3" w:tplc="0810C2E2">
      <w:start w:val="1"/>
      <w:numFmt w:val="decimal"/>
      <w:lvlText w:val="%4."/>
      <w:lvlJc w:val="left"/>
      <w:pPr>
        <w:ind w:left="2880" w:hanging="360"/>
      </w:pPr>
    </w:lvl>
    <w:lvl w:ilvl="4" w:tplc="1222EB74">
      <w:start w:val="1"/>
      <w:numFmt w:val="lowerLetter"/>
      <w:lvlText w:val="%5."/>
      <w:lvlJc w:val="left"/>
      <w:pPr>
        <w:ind w:left="3600" w:hanging="360"/>
      </w:pPr>
    </w:lvl>
    <w:lvl w:ilvl="5" w:tplc="6E566A7E">
      <w:start w:val="1"/>
      <w:numFmt w:val="lowerRoman"/>
      <w:lvlText w:val="%6."/>
      <w:lvlJc w:val="right"/>
      <w:pPr>
        <w:ind w:left="4320" w:hanging="180"/>
      </w:pPr>
    </w:lvl>
    <w:lvl w:ilvl="6" w:tplc="BF78E786">
      <w:start w:val="1"/>
      <w:numFmt w:val="decimal"/>
      <w:lvlText w:val="%7."/>
      <w:lvlJc w:val="left"/>
      <w:pPr>
        <w:ind w:left="5040" w:hanging="360"/>
      </w:pPr>
    </w:lvl>
    <w:lvl w:ilvl="7" w:tplc="A008F9CC">
      <w:start w:val="1"/>
      <w:numFmt w:val="lowerLetter"/>
      <w:lvlText w:val="%8."/>
      <w:lvlJc w:val="left"/>
      <w:pPr>
        <w:ind w:left="5760" w:hanging="360"/>
      </w:pPr>
    </w:lvl>
    <w:lvl w:ilvl="8" w:tplc="A9B4DF8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47E67"/>
    <w:multiLevelType w:val="hybridMultilevel"/>
    <w:tmpl w:val="1C682806"/>
    <w:lvl w:ilvl="0" w:tplc="DFFEA464">
      <w:start w:val="1"/>
      <w:numFmt w:val="decimal"/>
      <w:lvlText w:val="%1."/>
      <w:lvlJc w:val="left"/>
      <w:pPr>
        <w:ind w:left="360" w:hanging="360"/>
      </w:pPr>
    </w:lvl>
    <w:lvl w:ilvl="1" w:tplc="0C1A9A18">
      <w:start w:val="1"/>
      <w:numFmt w:val="lowerLetter"/>
      <w:lvlText w:val="%2."/>
      <w:lvlJc w:val="left"/>
      <w:pPr>
        <w:ind w:left="1080" w:hanging="360"/>
      </w:pPr>
    </w:lvl>
    <w:lvl w:ilvl="2" w:tplc="19C4DB10">
      <w:start w:val="1"/>
      <w:numFmt w:val="lowerRoman"/>
      <w:lvlText w:val="%3."/>
      <w:lvlJc w:val="right"/>
      <w:pPr>
        <w:ind w:left="1800" w:hanging="180"/>
      </w:pPr>
    </w:lvl>
    <w:lvl w:ilvl="3" w:tplc="A288C6AC">
      <w:start w:val="1"/>
      <w:numFmt w:val="decimal"/>
      <w:lvlText w:val="%4."/>
      <w:lvlJc w:val="left"/>
      <w:pPr>
        <w:ind w:left="2520" w:hanging="360"/>
      </w:pPr>
    </w:lvl>
    <w:lvl w:ilvl="4" w:tplc="492CAC14">
      <w:start w:val="1"/>
      <w:numFmt w:val="lowerLetter"/>
      <w:lvlText w:val="%5."/>
      <w:lvlJc w:val="left"/>
      <w:pPr>
        <w:ind w:left="3240" w:hanging="360"/>
      </w:pPr>
    </w:lvl>
    <w:lvl w:ilvl="5" w:tplc="19BE0D2C">
      <w:start w:val="1"/>
      <w:numFmt w:val="lowerRoman"/>
      <w:lvlText w:val="%6."/>
      <w:lvlJc w:val="right"/>
      <w:pPr>
        <w:ind w:left="3960" w:hanging="180"/>
      </w:pPr>
    </w:lvl>
    <w:lvl w:ilvl="6" w:tplc="C43CD5AC">
      <w:start w:val="1"/>
      <w:numFmt w:val="decimal"/>
      <w:lvlText w:val="%7."/>
      <w:lvlJc w:val="left"/>
      <w:pPr>
        <w:ind w:left="4680" w:hanging="360"/>
      </w:pPr>
    </w:lvl>
    <w:lvl w:ilvl="7" w:tplc="DC64A884">
      <w:start w:val="1"/>
      <w:numFmt w:val="lowerLetter"/>
      <w:lvlText w:val="%8."/>
      <w:lvlJc w:val="left"/>
      <w:pPr>
        <w:ind w:left="5400" w:hanging="360"/>
      </w:pPr>
    </w:lvl>
    <w:lvl w:ilvl="8" w:tplc="794A6C74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1454D2"/>
    <w:multiLevelType w:val="hybridMultilevel"/>
    <w:tmpl w:val="B4C6C1A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8D6D0E"/>
    <w:multiLevelType w:val="hybridMultilevel"/>
    <w:tmpl w:val="226AC116"/>
    <w:lvl w:ilvl="0" w:tplc="9886F9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141DE"/>
    <w:multiLevelType w:val="hybridMultilevel"/>
    <w:tmpl w:val="97505F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75F7C"/>
    <w:multiLevelType w:val="hybridMultilevel"/>
    <w:tmpl w:val="59B4BA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E4EBD"/>
    <w:multiLevelType w:val="hybridMultilevel"/>
    <w:tmpl w:val="C51A28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549734">
    <w:abstractNumId w:val="26"/>
  </w:num>
  <w:num w:numId="2" w16cid:durableId="2035883565">
    <w:abstractNumId w:val="1"/>
  </w:num>
  <w:num w:numId="3" w16cid:durableId="1694499249">
    <w:abstractNumId w:val="31"/>
  </w:num>
  <w:num w:numId="4" w16cid:durableId="2090231073">
    <w:abstractNumId w:val="16"/>
  </w:num>
  <w:num w:numId="5" w16cid:durableId="1430617033">
    <w:abstractNumId w:val="12"/>
  </w:num>
  <w:num w:numId="6" w16cid:durableId="1616332493">
    <w:abstractNumId w:val="25"/>
  </w:num>
  <w:num w:numId="7" w16cid:durableId="1638299567">
    <w:abstractNumId w:val="14"/>
  </w:num>
  <w:num w:numId="8" w16cid:durableId="20136143">
    <w:abstractNumId w:val="14"/>
    <w:lvlOverride w:ilvl="0">
      <w:startOverride w:val="1"/>
    </w:lvlOverride>
  </w:num>
  <w:num w:numId="9" w16cid:durableId="1244755585">
    <w:abstractNumId w:val="14"/>
    <w:lvlOverride w:ilvl="0">
      <w:startOverride w:val="1"/>
    </w:lvlOverride>
  </w:num>
  <w:num w:numId="10" w16cid:durableId="1643659075">
    <w:abstractNumId w:val="6"/>
  </w:num>
  <w:num w:numId="11" w16cid:durableId="1862157343">
    <w:abstractNumId w:val="33"/>
  </w:num>
  <w:num w:numId="12" w16cid:durableId="780491728">
    <w:abstractNumId w:val="19"/>
  </w:num>
  <w:num w:numId="13" w16cid:durableId="2134442403">
    <w:abstractNumId w:val="21"/>
  </w:num>
  <w:num w:numId="14" w16cid:durableId="638800464">
    <w:abstractNumId w:val="5"/>
  </w:num>
  <w:num w:numId="15" w16cid:durableId="1069425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8121804">
    <w:abstractNumId w:val="9"/>
  </w:num>
  <w:num w:numId="17" w16cid:durableId="16532209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5503997">
    <w:abstractNumId w:val="10"/>
  </w:num>
  <w:num w:numId="19" w16cid:durableId="1727989183">
    <w:abstractNumId w:val="22"/>
  </w:num>
  <w:num w:numId="20" w16cid:durableId="1353528937">
    <w:abstractNumId w:val="13"/>
  </w:num>
  <w:num w:numId="21" w16cid:durableId="854265301">
    <w:abstractNumId w:val="11"/>
  </w:num>
  <w:num w:numId="22" w16cid:durableId="418404739">
    <w:abstractNumId w:val="27"/>
  </w:num>
  <w:num w:numId="23" w16cid:durableId="463502983">
    <w:abstractNumId w:val="15"/>
  </w:num>
  <w:num w:numId="24" w16cid:durableId="1030643108">
    <w:abstractNumId w:val="35"/>
  </w:num>
  <w:num w:numId="25" w16cid:durableId="577444658">
    <w:abstractNumId w:val="34"/>
  </w:num>
  <w:num w:numId="26" w16cid:durableId="320503175">
    <w:abstractNumId w:val="18"/>
  </w:num>
  <w:num w:numId="27" w16cid:durableId="1730378826">
    <w:abstractNumId w:val="24"/>
  </w:num>
  <w:num w:numId="28" w16cid:durableId="57554240">
    <w:abstractNumId w:val="23"/>
  </w:num>
  <w:num w:numId="29" w16cid:durableId="256791749">
    <w:abstractNumId w:val="2"/>
  </w:num>
  <w:num w:numId="30" w16cid:durableId="1303118667">
    <w:abstractNumId w:val="0"/>
  </w:num>
  <w:num w:numId="31" w16cid:durableId="5063730">
    <w:abstractNumId w:val="36"/>
  </w:num>
  <w:num w:numId="32" w16cid:durableId="1667242952">
    <w:abstractNumId w:val="4"/>
  </w:num>
  <w:num w:numId="33" w16cid:durableId="1140418574">
    <w:abstractNumId w:val="29"/>
  </w:num>
  <w:num w:numId="34" w16cid:durableId="459111723">
    <w:abstractNumId w:val="8"/>
  </w:num>
  <w:num w:numId="35" w16cid:durableId="420025319">
    <w:abstractNumId w:val="7"/>
  </w:num>
  <w:num w:numId="36" w16cid:durableId="1272975317">
    <w:abstractNumId w:val="32"/>
  </w:num>
  <w:num w:numId="37" w16cid:durableId="1689596144">
    <w:abstractNumId w:val="28"/>
  </w:num>
  <w:num w:numId="38" w16cid:durableId="636691910">
    <w:abstractNumId w:val="9"/>
    <w:lvlOverride w:ilvl="0">
      <w:startOverride w:val="1"/>
    </w:lvlOverride>
    <w:lvlOverride w:ilvl="1">
      <w:startOverride w:val="5"/>
    </w:lvlOverride>
  </w:num>
  <w:num w:numId="39" w16cid:durableId="538208383">
    <w:abstractNumId w:val="17"/>
  </w:num>
  <w:num w:numId="40" w16cid:durableId="2013601412">
    <w:abstractNumId w:val="37"/>
  </w:num>
  <w:num w:numId="41" w16cid:durableId="1047148087">
    <w:abstractNumId w:val="3"/>
  </w:num>
  <w:num w:numId="42" w16cid:durableId="1817994066">
    <w:abstractNumId w:val="30"/>
  </w:num>
  <w:num w:numId="43" w16cid:durableId="112796430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UEZUNMM0Nn/cORVCgpE0iKMgIigAziAfKdtCYYpEOvsJ614Pvvc6WN2QWEekf5Br5S/6Sm1sRIKiC8Y6gCCakg==" w:salt="wMQBT3dBx/l9tRJX14iI2A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132C2"/>
    <w:rsid w:val="000209B3"/>
    <w:rsid w:val="00020C99"/>
    <w:rsid w:val="000231AF"/>
    <w:rsid w:val="000235E2"/>
    <w:rsid w:val="00023E9C"/>
    <w:rsid w:val="00024E08"/>
    <w:rsid w:val="000265A2"/>
    <w:rsid w:val="000321A5"/>
    <w:rsid w:val="000336CB"/>
    <w:rsid w:val="00047983"/>
    <w:rsid w:val="000525ED"/>
    <w:rsid w:val="00053356"/>
    <w:rsid w:val="000551B5"/>
    <w:rsid w:val="00062AE7"/>
    <w:rsid w:val="00084FBA"/>
    <w:rsid w:val="00086BFA"/>
    <w:rsid w:val="00090C53"/>
    <w:rsid w:val="00094F93"/>
    <w:rsid w:val="00095B93"/>
    <w:rsid w:val="000A00EF"/>
    <w:rsid w:val="000B014D"/>
    <w:rsid w:val="000B144D"/>
    <w:rsid w:val="000B241F"/>
    <w:rsid w:val="000B4365"/>
    <w:rsid w:val="000B5837"/>
    <w:rsid w:val="000C3A9E"/>
    <w:rsid w:val="000C6AFA"/>
    <w:rsid w:val="000D1688"/>
    <w:rsid w:val="000D2A60"/>
    <w:rsid w:val="000D460E"/>
    <w:rsid w:val="000E0016"/>
    <w:rsid w:val="000E256D"/>
    <w:rsid w:val="000F3F22"/>
    <w:rsid w:val="000F5D36"/>
    <w:rsid w:val="000F7317"/>
    <w:rsid w:val="001011CE"/>
    <w:rsid w:val="0010210A"/>
    <w:rsid w:val="001030DD"/>
    <w:rsid w:val="00103DBA"/>
    <w:rsid w:val="00107E6E"/>
    <w:rsid w:val="001136B3"/>
    <w:rsid w:val="001154AF"/>
    <w:rsid w:val="00121251"/>
    <w:rsid w:val="001235F7"/>
    <w:rsid w:val="0012375D"/>
    <w:rsid w:val="001247E2"/>
    <w:rsid w:val="00127143"/>
    <w:rsid w:val="001360C7"/>
    <w:rsid w:val="0013658C"/>
    <w:rsid w:val="001365D7"/>
    <w:rsid w:val="00136E7C"/>
    <w:rsid w:val="00137163"/>
    <w:rsid w:val="001475A2"/>
    <w:rsid w:val="001514D7"/>
    <w:rsid w:val="00154EA9"/>
    <w:rsid w:val="00155EA7"/>
    <w:rsid w:val="001619B5"/>
    <w:rsid w:val="001622E9"/>
    <w:rsid w:val="00165DE9"/>
    <w:rsid w:val="00166C2B"/>
    <w:rsid w:val="00177396"/>
    <w:rsid w:val="00180CAF"/>
    <w:rsid w:val="001834C7"/>
    <w:rsid w:val="00184A01"/>
    <w:rsid w:val="00192178"/>
    <w:rsid w:val="001932B8"/>
    <w:rsid w:val="00194B34"/>
    <w:rsid w:val="001A5093"/>
    <w:rsid w:val="001A7CDE"/>
    <w:rsid w:val="001B6176"/>
    <w:rsid w:val="001D3A4A"/>
    <w:rsid w:val="001F2F95"/>
    <w:rsid w:val="002019CB"/>
    <w:rsid w:val="00211EF7"/>
    <w:rsid w:val="00212AB0"/>
    <w:rsid w:val="00213AEE"/>
    <w:rsid w:val="00223207"/>
    <w:rsid w:val="002329D0"/>
    <w:rsid w:val="002409EE"/>
    <w:rsid w:val="00247A12"/>
    <w:rsid w:val="00252617"/>
    <w:rsid w:val="002553FE"/>
    <w:rsid w:val="002559C1"/>
    <w:rsid w:val="002560EB"/>
    <w:rsid w:val="00270155"/>
    <w:rsid w:val="00273385"/>
    <w:rsid w:val="00274EB0"/>
    <w:rsid w:val="00281737"/>
    <w:rsid w:val="00284B37"/>
    <w:rsid w:val="00285CFC"/>
    <w:rsid w:val="00286977"/>
    <w:rsid w:val="00287856"/>
    <w:rsid w:val="0029272D"/>
    <w:rsid w:val="0029277C"/>
    <w:rsid w:val="002A000E"/>
    <w:rsid w:val="002A2EA4"/>
    <w:rsid w:val="002B1408"/>
    <w:rsid w:val="002C1A76"/>
    <w:rsid w:val="002C2B77"/>
    <w:rsid w:val="002D5344"/>
    <w:rsid w:val="002D7B95"/>
    <w:rsid w:val="002E5C90"/>
    <w:rsid w:val="002E7840"/>
    <w:rsid w:val="002F0F3D"/>
    <w:rsid w:val="002F15B7"/>
    <w:rsid w:val="0030722F"/>
    <w:rsid w:val="003072AA"/>
    <w:rsid w:val="00310F3F"/>
    <w:rsid w:val="00312D3C"/>
    <w:rsid w:val="0033216E"/>
    <w:rsid w:val="003343D4"/>
    <w:rsid w:val="0033605B"/>
    <w:rsid w:val="003360E6"/>
    <w:rsid w:val="003443C0"/>
    <w:rsid w:val="00364242"/>
    <w:rsid w:val="0036593C"/>
    <w:rsid w:val="00367C18"/>
    <w:rsid w:val="00375203"/>
    <w:rsid w:val="003912D1"/>
    <w:rsid w:val="003969F8"/>
    <w:rsid w:val="003A164A"/>
    <w:rsid w:val="003A2243"/>
    <w:rsid w:val="003B3080"/>
    <w:rsid w:val="003C23C4"/>
    <w:rsid w:val="003D0FA4"/>
    <w:rsid w:val="003E5A47"/>
    <w:rsid w:val="003E71BC"/>
    <w:rsid w:val="00405611"/>
    <w:rsid w:val="004104D2"/>
    <w:rsid w:val="00417D72"/>
    <w:rsid w:val="00423D84"/>
    <w:rsid w:val="0042634B"/>
    <w:rsid w:val="004312AC"/>
    <w:rsid w:val="004352F0"/>
    <w:rsid w:val="004359F6"/>
    <w:rsid w:val="00435A23"/>
    <w:rsid w:val="00437C29"/>
    <w:rsid w:val="00450CC0"/>
    <w:rsid w:val="00453C45"/>
    <w:rsid w:val="0045477A"/>
    <w:rsid w:val="004548D5"/>
    <w:rsid w:val="00460E88"/>
    <w:rsid w:val="00482421"/>
    <w:rsid w:val="00482AD9"/>
    <w:rsid w:val="00484E52"/>
    <w:rsid w:val="00490619"/>
    <w:rsid w:val="00494E36"/>
    <w:rsid w:val="00495C8F"/>
    <w:rsid w:val="004977B3"/>
    <w:rsid w:val="004A0C46"/>
    <w:rsid w:val="004A12C4"/>
    <w:rsid w:val="004B610E"/>
    <w:rsid w:val="004B6D46"/>
    <w:rsid w:val="004B71B2"/>
    <w:rsid w:val="004D5218"/>
    <w:rsid w:val="004E1105"/>
    <w:rsid w:val="004E4CCD"/>
    <w:rsid w:val="004F5F09"/>
    <w:rsid w:val="004F7431"/>
    <w:rsid w:val="004F7E67"/>
    <w:rsid w:val="00501439"/>
    <w:rsid w:val="00501DF4"/>
    <w:rsid w:val="0050248C"/>
    <w:rsid w:val="00506A91"/>
    <w:rsid w:val="00515400"/>
    <w:rsid w:val="005227AA"/>
    <w:rsid w:val="0052527A"/>
    <w:rsid w:val="0053042E"/>
    <w:rsid w:val="0053258A"/>
    <w:rsid w:val="00532769"/>
    <w:rsid w:val="00533B47"/>
    <w:rsid w:val="00535661"/>
    <w:rsid w:val="0053D77B"/>
    <w:rsid w:val="00541CDF"/>
    <w:rsid w:val="00542F59"/>
    <w:rsid w:val="00544DA5"/>
    <w:rsid w:val="00554B27"/>
    <w:rsid w:val="00564512"/>
    <w:rsid w:val="00565ABC"/>
    <w:rsid w:val="00567FCF"/>
    <w:rsid w:val="00573238"/>
    <w:rsid w:val="00574620"/>
    <w:rsid w:val="00575886"/>
    <w:rsid w:val="00575AFC"/>
    <w:rsid w:val="00581DF5"/>
    <w:rsid w:val="00582C2E"/>
    <w:rsid w:val="00591377"/>
    <w:rsid w:val="0059182D"/>
    <w:rsid w:val="00593364"/>
    <w:rsid w:val="00596EB1"/>
    <w:rsid w:val="005A1579"/>
    <w:rsid w:val="005B3682"/>
    <w:rsid w:val="005B6AFC"/>
    <w:rsid w:val="005C18FD"/>
    <w:rsid w:val="005C4821"/>
    <w:rsid w:val="005C63D2"/>
    <w:rsid w:val="005C738D"/>
    <w:rsid w:val="005D2D4D"/>
    <w:rsid w:val="005D58F1"/>
    <w:rsid w:val="005E48E3"/>
    <w:rsid w:val="005E5B06"/>
    <w:rsid w:val="005E6892"/>
    <w:rsid w:val="00603134"/>
    <w:rsid w:val="00607A42"/>
    <w:rsid w:val="00616900"/>
    <w:rsid w:val="00621555"/>
    <w:rsid w:val="00621AB0"/>
    <w:rsid w:val="0062378D"/>
    <w:rsid w:val="00626372"/>
    <w:rsid w:val="006334D0"/>
    <w:rsid w:val="00633CEF"/>
    <w:rsid w:val="00634C90"/>
    <w:rsid w:val="00642C10"/>
    <w:rsid w:val="0064733A"/>
    <w:rsid w:val="00647F29"/>
    <w:rsid w:val="006673EB"/>
    <w:rsid w:val="00671DB6"/>
    <w:rsid w:val="00673125"/>
    <w:rsid w:val="00673365"/>
    <w:rsid w:val="00682943"/>
    <w:rsid w:val="00685C92"/>
    <w:rsid w:val="006904B5"/>
    <w:rsid w:val="006A24AF"/>
    <w:rsid w:val="006A71AF"/>
    <w:rsid w:val="006C110F"/>
    <w:rsid w:val="006C701D"/>
    <w:rsid w:val="006D1292"/>
    <w:rsid w:val="006D23CB"/>
    <w:rsid w:val="006D25D0"/>
    <w:rsid w:val="006D4EA3"/>
    <w:rsid w:val="006E39CA"/>
    <w:rsid w:val="006F5113"/>
    <w:rsid w:val="007049CB"/>
    <w:rsid w:val="00706A4E"/>
    <w:rsid w:val="00712291"/>
    <w:rsid w:val="007141FA"/>
    <w:rsid w:val="007151C4"/>
    <w:rsid w:val="007159C1"/>
    <w:rsid w:val="00720B2E"/>
    <w:rsid w:val="00731199"/>
    <w:rsid w:val="00746E66"/>
    <w:rsid w:val="007564A3"/>
    <w:rsid w:val="00760C81"/>
    <w:rsid w:val="00761518"/>
    <w:rsid w:val="007651F5"/>
    <w:rsid w:val="0077657B"/>
    <w:rsid w:val="007811FE"/>
    <w:rsid w:val="00785852"/>
    <w:rsid w:val="007907A1"/>
    <w:rsid w:val="007A2674"/>
    <w:rsid w:val="007A60B2"/>
    <w:rsid w:val="007B2912"/>
    <w:rsid w:val="007B2ACF"/>
    <w:rsid w:val="007B4231"/>
    <w:rsid w:val="007D3D75"/>
    <w:rsid w:val="007D6C9E"/>
    <w:rsid w:val="007F141C"/>
    <w:rsid w:val="00803238"/>
    <w:rsid w:val="00803F30"/>
    <w:rsid w:val="00806A05"/>
    <w:rsid w:val="008130C2"/>
    <w:rsid w:val="008205C6"/>
    <w:rsid w:val="008216FA"/>
    <w:rsid w:val="00831748"/>
    <w:rsid w:val="00832B25"/>
    <w:rsid w:val="00840DBB"/>
    <w:rsid w:val="0084231A"/>
    <w:rsid w:val="00856EA3"/>
    <w:rsid w:val="00857443"/>
    <w:rsid w:val="00865C93"/>
    <w:rsid w:val="00871599"/>
    <w:rsid w:val="008754D5"/>
    <w:rsid w:val="00885625"/>
    <w:rsid w:val="008876E1"/>
    <w:rsid w:val="00893F7D"/>
    <w:rsid w:val="008A07D7"/>
    <w:rsid w:val="008B1844"/>
    <w:rsid w:val="008B4442"/>
    <w:rsid w:val="008C289A"/>
    <w:rsid w:val="008C311F"/>
    <w:rsid w:val="008C4AA4"/>
    <w:rsid w:val="008E1004"/>
    <w:rsid w:val="008E3F0B"/>
    <w:rsid w:val="008E687C"/>
    <w:rsid w:val="008E7B2B"/>
    <w:rsid w:val="008F1FFA"/>
    <w:rsid w:val="008F53A1"/>
    <w:rsid w:val="008F5ECC"/>
    <w:rsid w:val="00902299"/>
    <w:rsid w:val="009145A4"/>
    <w:rsid w:val="009146CE"/>
    <w:rsid w:val="0091561A"/>
    <w:rsid w:val="00936BF9"/>
    <w:rsid w:val="00937B18"/>
    <w:rsid w:val="0094033E"/>
    <w:rsid w:val="009406DD"/>
    <w:rsid w:val="009536F3"/>
    <w:rsid w:val="00956FC4"/>
    <w:rsid w:val="009573CF"/>
    <w:rsid w:val="00960344"/>
    <w:rsid w:val="00961647"/>
    <w:rsid w:val="00961F1B"/>
    <w:rsid w:val="009668F0"/>
    <w:rsid w:val="009823FE"/>
    <w:rsid w:val="00987D4F"/>
    <w:rsid w:val="00995D9B"/>
    <w:rsid w:val="00997681"/>
    <w:rsid w:val="00997A8C"/>
    <w:rsid w:val="009A06DF"/>
    <w:rsid w:val="009B7B06"/>
    <w:rsid w:val="009C5B8B"/>
    <w:rsid w:val="009D3BF1"/>
    <w:rsid w:val="009D6E5B"/>
    <w:rsid w:val="009F78AC"/>
    <w:rsid w:val="00A01B9C"/>
    <w:rsid w:val="00A020DC"/>
    <w:rsid w:val="00A066D3"/>
    <w:rsid w:val="00A073B4"/>
    <w:rsid w:val="00A07474"/>
    <w:rsid w:val="00A105E2"/>
    <w:rsid w:val="00A15ACE"/>
    <w:rsid w:val="00A21804"/>
    <w:rsid w:val="00A23EEF"/>
    <w:rsid w:val="00A354A0"/>
    <w:rsid w:val="00A3552C"/>
    <w:rsid w:val="00A4240F"/>
    <w:rsid w:val="00A51DAB"/>
    <w:rsid w:val="00A560BA"/>
    <w:rsid w:val="00A57704"/>
    <w:rsid w:val="00A71C81"/>
    <w:rsid w:val="00A74757"/>
    <w:rsid w:val="00A74C9E"/>
    <w:rsid w:val="00A76CAE"/>
    <w:rsid w:val="00A80F0B"/>
    <w:rsid w:val="00AA098A"/>
    <w:rsid w:val="00AA19D0"/>
    <w:rsid w:val="00AB0709"/>
    <w:rsid w:val="00AC32EB"/>
    <w:rsid w:val="00AC608B"/>
    <w:rsid w:val="00AE7B02"/>
    <w:rsid w:val="00AE7FF2"/>
    <w:rsid w:val="00AF2789"/>
    <w:rsid w:val="00B05545"/>
    <w:rsid w:val="00B12A7A"/>
    <w:rsid w:val="00B14E15"/>
    <w:rsid w:val="00B20428"/>
    <w:rsid w:val="00B20969"/>
    <w:rsid w:val="00B2758C"/>
    <w:rsid w:val="00B30998"/>
    <w:rsid w:val="00B318BB"/>
    <w:rsid w:val="00B31D3E"/>
    <w:rsid w:val="00B322D4"/>
    <w:rsid w:val="00B356DC"/>
    <w:rsid w:val="00B36EF8"/>
    <w:rsid w:val="00B42F29"/>
    <w:rsid w:val="00B5210F"/>
    <w:rsid w:val="00B52350"/>
    <w:rsid w:val="00B5366A"/>
    <w:rsid w:val="00B61402"/>
    <w:rsid w:val="00B645C8"/>
    <w:rsid w:val="00B67D00"/>
    <w:rsid w:val="00B728B8"/>
    <w:rsid w:val="00B73CD7"/>
    <w:rsid w:val="00B83FB7"/>
    <w:rsid w:val="00B86E11"/>
    <w:rsid w:val="00B87EC2"/>
    <w:rsid w:val="00BA1966"/>
    <w:rsid w:val="00BA36DB"/>
    <w:rsid w:val="00BA5C60"/>
    <w:rsid w:val="00BA6B30"/>
    <w:rsid w:val="00BA7A39"/>
    <w:rsid w:val="00BB030D"/>
    <w:rsid w:val="00BB2A1B"/>
    <w:rsid w:val="00BB3642"/>
    <w:rsid w:val="00BB4924"/>
    <w:rsid w:val="00BC6D30"/>
    <w:rsid w:val="00BC78AF"/>
    <w:rsid w:val="00BD0038"/>
    <w:rsid w:val="00BD05F3"/>
    <w:rsid w:val="00BD5DA4"/>
    <w:rsid w:val="00BD6EE7"/>
    <w:rsid w:val="00BD78DB"/>
    <w:rsid w:val="00BE011E"/>
    <w:rsid w:val="00BE0648"/>
    <w:rsid w:val="00BF254F"/>
    <w:rsid w:val="00BF3E8F"/>
    <w:rsid w:val="00BF5467"/>
    <w:rsid w:val="00BF5C3C"/>
    <w:rsid w:val="00C01075"/>
    <w:rsid w:val="00C14611"/>
    <w:rsid w:val="00C3498E"/>
    <w:rsid w:val="00C42271"/>
    <w:rsid w:val="00C428E8"/>
    <w:rsid w:val="00C459E1"/>
    <w:rsid w:val="00C55708"/>
    <w:rsid w:val="00C565BB"/>
    <w:rsid w:val="00C610FE"/>
    <w:rsid w:val="00C649F9"/>
    <w:rsid w:val="00C67998"/>
    <w:rsid w:val="00C749AE"/>
    <w:rsid w:val="00C80904"/>
    <w:rsid w:val="00C823FD"/>
    <w:rsid w:val="00C8565F"/>
    <w:rsid w:val="00C91624"/>
    <w:rsid w:val="00C91E28"/>
    <w:rsid w:val="00C95CC3"/>
    <w:rsid w:val="00C9694E"/>
    <w:rsid w:val="00CA7A3C"/>
    <w:rsid w:val="00CB1127"/>
    <w:rsid w:val="00CB4E8A"/>
    <w:rsid w:val="00CD7E33"/>
    <w:rsid w:val="00CE29C7"/>
    <w:rsid w:val="00CF297C"/>
    <w:rsid w:val="00D00BB4"/>
    <w:rsid w:val="00D01FCA"/>
    <w:rsid w:val="00D02ED8"/>
    <w:rsid w:val="00D06A19"/>
    <w:rsid w:val="00D127A9"/>
    <w:rsid w:val="00D16669"/>
    <w:rsid w:val="00D23269"/>
    <w:rsid w:val="00D24DA5"/>
    <w:rsid w:val="00D25A81"/>
    <w:rsid w:val="00D42DDF"/>
    <w:rsid w:val="00D4490B"/>
    <w:rsid w:val="00D44EAA"/>
    <w:rsid w:val="00D44F40"/>
    <w:rsid w:val="00D4557F"/>
    <w:rsid w:val="00D52031"/>
    <w:rsid w:val="00D53E17"/>
    <w:rsid w:val="00D54582"/>
    <w:rsid w:val="00D54952"/>
    <w:rsid w:val="00D64D50"/>
    <w:rsid w:val="00D71FC7"/>
    <w:rsid w:val="00D722B2"/>
    <w:rsid w:val="00D74A16"/>
    <w:rsid w:val="00D74AA6"/>
    <w:rsid w:val="00D76E2F"/>
    <w:rsid w:val="00D7796C"/>
    <w:rsid w:val="00D80221"/>
    <w:rsid w:val="00D804A8"/>
    <w:rsid w:val="00D91361"/>
    <w:rsid w:val="00D9179B"/>
    <w:rsid w:val="00D982D7"/>
    <w:rsid w:val="00DA0DCA"/>
    <w:rsid w:val="00DA1E8F"/>
    <w:rsid w:val="00DA65B6"/>
    <w:rsid w:val="00DB412F"/>
    <w:rsid w:val="00DB463B"/>
    <w:rsid w:val="00DB4BA8"/>
    <w:rsid w:val="00DC0E1F"/>
    <w:rsid w:val="00DC2CB5"/>
    <w:rsid w:val="00DC3DC0"/>
    <w:rsid w:val="00DC53A9"/>
    <w:rsid w:val="00DD69B4"/>
    <w:rsid w:val="00DE4FDC"/>
    <w:rsid w:val="00DE74B5"/>
    <w:rsid w:val="00DF06A2"/>
    <w:rsid w:val="00DF3003"/>
    <w:rsid w:val="00E0266C"/>
    <w:rsid w:val="00E2121D"/>
    <w:rsid w:val="00E30D53"/>
    <w:rsid w:val="00E47B5E"/>
    <w:rsid w:val="00E63022"/>
    <w:rsid w:val="00E63686"/>
    <w:rsid w:val="00E67D86"/>
    <w:rsid w:val="00E732AC"/>
    <w:rsid w:val="00E868EF"/>
    <w:rsid w:val="00E87E64"/>
    <w:rsid w:val="00E906B8"/>
    <w:rsid w:val="00E91707"/>
    <w:rsid w:val="00E92DC1"/>
    <w:rsid w:val="00EA3BA9"/>
    <w:rsid w:val="00EB1359"/>
    <w:rsid w:val="00ED320C"/>
    <w:rsid w:val="00EF0141"/>
    <w:rsid w:val="00F013B4"/>
    <w:rsid w:val="00F05B51"/>
    <w:rsid w:val="00F06274"/>
    <w:rsid w:val="00F11CC3"/>
    <w:rsid w:val="00F12788"/>
    <w:rsid w:val="00F13A19"/>
    <w:rsid w:val="00F13E6D"/>
    <w:rsid w:val="00F15DF0"/>
    <w:rsid w:val="00F164B6"/>
    <w:rsid w:val="00F1740C"/>
    <w:rsid w:val="00F210F1"/>
    <w:rsid w:val="00F245A0"/>
    <w:rsid w:val="00F3225D"/>
    <w:rsid w:val="00F37E0C"/>
    <w:rsid w:val="00F4335E"/>
    <w:rsid w:val="00F447ED"/>
    <w:rsid w:val="00F53AFB"/>
    <w:rsid w:val="00F5466C"/>
    <w:rsid w:val="00F54BCC"/>
    <w:rsid w:val="00F5569F"/>
    <w:rsid w:val="00F55AE4"/>
    <w:rsid w:val="00F55B43"/>
    <w:rsid w:val="00F64D91"/>
    <w:rsid w:val="00F661B1"/>
    <w:rsid w:val="00F71828"/>
    <w:rsid w:val="00F7271D"/>
    <w:rsid w:val="00F732A1"/>
    <w:rsid w:val="00F77E20"/>
    <w:rsid w:val="00F861B7"/>
    <w:rsid w:val="00F96FE8"/>
    <w:rsid w:val="00FA1015"/>
    <w:rsid w:val="00FB3318"/>
    <w:rsid w:val="00FB4070"/>
    <w:rsid w:val="00FC5D45"/>
    <w:rsid w:val="00FD0EE1"/>
    <w:rsid w:val="00FE1861"/>
    <w:rsid w:val="00FE2368"/>
    <w:rsid w:val="00FE6B67"/>
    <w:rsid w:val="00FF1CF0"/>
    <w:rsid w:val="00FF3968"/>
    <w:rsid w:val="027934B9"/>
    <w:rsid w:val="09C02C10"/>
    <w:rsid w:val="0B2AEFA0"/>
    <w:rsid w:val="0C4B36A6"/>
    <w:rsid w:val="0D418690"/>
    <w:rsid w:val="0F5CD8FE"/>
    <w:rsid w:val="0F62FC19"/>
    <w:rsid w:val="119A3124"/>
    <w:rsid w:val="11F3E58A"/>
    <w:rsid w:val="12291635"/>
    <w:rsid w:val="13CE336D"/>
    <w:rsid w:val="1400593D"/>
    <w:rsid w:val="145196FB"/>
    <w:rsid w:val="156ABBBF"/>
    <w:rsid w:val="170474DE"/>
    <w:rsid w:val="1999BF16"/>
    <w:rsid w:val="19E9407A"/>
    <w:rsid w:val="1C32A553"/>
    <w:rsid w:val="1CD15FD8"/>
    <w:rsid w:val="1EC121F6"/>
    <w:rsid w:val="1F0F86C3"/>
    <w:rsid w:val="218BA89E"/>
    <w:rsid w:val="22FA88F8"/>
    <w:rsid w:val="23435CB8"/>
    <w:rsid w:val="257EC847"/>
    <w:rsid w:val="28B66909"/>
    <w:rsid w:val="2BDB4095"/>
    <w:rsid w:val="2C3A662F"/>
    <w:rsid w:val="2C6EFA37"/>
    <w:rsid w:val="2D89DA2C"/>
    <w:rsid w:val="2F2B3CED"/>
    <w:rsid w:val="30108980"/>
    <w:rsid w:val="307FD6B6"/>
    <w:rsid w:val="30F9D8F7"/>
    <w:rsid w:val="310408D8"/>
    <w:rsid w:val="34315FBC"/>
    <w:rsid w:val="34B7944A"/>
    <w:rsid w:val="34ECB698"/>
    <w:rsid w:val="36F84619"/>
    <w:rsid w:val="3818FB72"/>
    <w:rsid w:val="3874FA8C"/>
    <w:rsid w:val="3898076D"/>
    <w:rsid w:val="39C0BA55"/>
    <w:rsid w:val="39E6F1F3"/>
    <w:rsid w:val="3B2F4712"/>
    <w:rsid w:val="3C1950AE"/>
    <w:rsid w:val="3D6B7890"/>
    <w:rsid w:val="3DF47F9D"/>
    <w:rsid w:val="3E36D08D"/>
    <w:rsid w:val="3FC19762"/>
    <w:rsid w:val="435C63CE"/>
    <w:rsid w:val="43DC0585"/>
    <w:rsid w:val="4408E942"/>
    <w:rsid w:val="442E5B29"/>
    <w:rsid w:val="455D6218"/>
    <w:rsid w:val="456BEB66"/>
    <w:rsid w:val="45CA2B8A"/>
    <w:rsid w:val="46CC600D"/>
    <w:rsid w:val="46F93279"/>
    <w:rsid w:val="4894CA3E"/>
    <w:rsid w:val="4A05367F"/>
    <w:rsid w:val="4A652EBC"/>
    <w:rsid w:val="4BCCA39C"/>
    <w:rsid w:val="4C33B62A"/>
    <w:rsid w:val="4C52FB73"/>
    <w:rsid w:val="4CB0140A"/>
    <w:rsid w:val="4E772E80"/>
    <w:rsid w:val="5039E4C5"/>
    <w:rsid w:val="5077FB9E"/>
    <w:rsid w:val="51B1963F"/>
    <w:rsid w:val="542ECE38"/>
    <w:rsid w:val="55FC5D0F"/>
    <w:rsid w:val="564C5854"/>
    <w:rsid w:val="57407190"/>
    <w:rsid w:val="57E9F0D9"/>
    <w:rsid w:val="591A26B8"/>
    <w:rsid w:val="5A4BF3E3"/>
    <w:rsid w:val="5AB5F719"/>
    <w:rsid w:val="60B0C682"/>
    <w:rsid w:val="60E12A00"/>
    <w:rsid w:val="611D4B17"/>
    <w:rsid w:val="62C108FE"/>
    <w:rsid w:val="63C49F52"/>
    <w:rsid w:val="649E7786"/>
    <w:rsid w:val="64F5C338"/>
    <w:rsid w:val="66D8FB3A"/>
    <w:rsid w:val="677B51C4"/>
    <w:rsid w:val="67947A21"/>
    <w:rsid w:val="67CA4EF3"/>
    <w:rsid w:val="67D8DF45"/>
    <w:rsid w:val="680014A3"/>
    <w:rsid w:val="6871B979"/>
    <w:rsid w:val="69304A82"/>
    <w:rsid w:val="6DBB4387"/>
    <w:rsid w:val="6E4E2C7C"/>
    <w:rsid w:val="6ECB24C1"/>
    <w:rsid w:val="7013140E"/>
    <w:rsid w:val="707FDD80"/>
    <w:rsid w:val="72E4F9D3"/>
    <w:rsid w:val="754DE899"/>
    <w:rsid w:val="759452C3"/>
    <w:rsid w:val="7744F159"/>
    <w:rsid w:val="7765C600"/>
    <w:rsid w:val="781E25F3"/>
    <w:rsid w:val="78853881"/>
    <w:rsid w:val="7A268415"/>
    <w:rsid w:val="7DB904C8"/>
    <w:rsid w:val="7E5CFC29"/>
    <w:rsid w:val="7E8D6777"/>
    <w:rsid w:val="7F389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59187"/>
  <w15:chartTrackingRefBased/>
  <w15:docId w15:val="{7D2EE5CD-4329-4515-927B-07FEE350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6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DB412F"/>
    <w:pPr>
      <w:keepNext/>
      <w:keepLines/>
      <w:pageBreakBefore/>
      <w:spacing w:before="240"/>
      <w:outlineLvl w:val="1"/>
    </w:pPr>
    <w:rPr>
      <w:rFonts w:ascii="Segoe UI Semibold" w:eastAsiaTheme="majorEastAsia" w:hAnsi="Segoe UI Semibold" w:cstheme="majorBidi"/>
      <w:color w:val="A6A6A6" w:themeColor="background1" w:themeShade="A6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6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7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DB412F"/>
    <w:rPr>
      <w:rFonts w:ascii="Segoe UI Semibold" w:eastAsiaTheme="majorEastAsia" w:hAnsi="Segoe UI Semibold" w:cstheme="majorBidi"/>
      <w:color w:val="A6A6A6" w:themeColor="background1" w:themeShade="A6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8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9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20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0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8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BD44E610C54CE7A39DE8EEE075F3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45161D-AC77-488F-A857-D3492CB4FB19}"/>
      </w:docPartPr>
      <w:docPartBody>
        <w:p w:rsidR="005202D3" w:rsidRDefault="004359F6" w:rsidP="004359F6">
          <w:pPr>
            <w:pStyle w:val="7DBD44E610C54CE7A39DE8EEE075F390"/>
          </w:pPr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docPartBody>
    </w:docPart>
    <w:docPart>
      <w:docPartPr>
        <w:name w:val="D8CECB3A69BD49F4A4539D58FCB5E0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EEFDDC-B8EC-44DE-A7FA-9FC29BBE17BC}"/>
      </w:docPartPr>
      <w:docPartBody>
        <w:p w:rsidR="00184A01" w:rsidRDefault="00184A01" w:rsidP="00184A01">
          <w:pPr>
            <w:pStyle w:val="D8CECB3A69BD49F4A4539D58FCB5E0D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9CF4A47A3F484372B7E817BC70912F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17DDC2-3E38-4C1B-8F49-120CAC77186A}"/>
      </w:docPartPr>
      <w:docPartBody>
        <w:p w:rsidR="00184A01" w:rsidRDefault="00184A01" w:rsidP="00184A01">
          <w:pPr>
            <w:pStyle w:val="9CF4A47A3F484372B7E817BC70912FEB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397780D0CD3648F7AE31C88266145D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E2FE6-5D79-423C-95E9-444CC72597C7}"/>
      </w:docPartPr>
      <w:docPartBody>
        <w:p w:rsidR="00184A01" w:rsidRDefault="00184A01" w:rsidP="00184A01">
          <w:pPr>
            <w:pStyle w:val="397780D0CD3648F7AE31C88266145DD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9D8B5727C4FE45F89705E831773CC1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5BBDC1-8D84-4666-AC38-6B8107DBCACF}"/>
      </w:docPartPr>
      <w:docPartBody>
        <w:p w:rsidR="00184A01" w:rsidRDefault="00184A01" w:rsidP="00184A01">
          <w:pPr>
            <w:pStyle w:val="9D8B5727C4FE45F89705E831773CC16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E4D00D76296E4768B69BB3A4ADFF84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12479E-E3BE-4DD5-94E8-0B4DB9C6D07F}"/>
      </w:docPartPr>
      <w:docPartBody>
        <w:p w:rsidR="00184A01" w:rsidRDefault="00184A01" w:rsidP="00184A01">
          <w:pPr>
            <w:pStyle w:val="E4D00D76296E4768B69BB3A4ADFF841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0FFD25AA57754177A7964A93C57096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D5EE0-DF22-4277-81BF-5566599D3690}"/>
      </w:docPartPr>
      <w:docPartBody>
        <w:p w:rsidR="00184A01" w:rsidRDefault="00184A01" w:rsidP="00184A01">
          <w:pPr>
            <w:pStyle w:val="0FFD25AA57754177A7964A93C57096E1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39F89BDB25894869A913657567C3E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F7122D-02BF-42BE-8591-416A6D8C7081}"/>
      </w:docPartPr>
      <w:docPartBody>
        <w:p w:rsidR="00184A01" w:rsidRDefault="00184A01" w:rsidP="00184A01">
          <w:pPr>
            <w:pStyle w:val="39F89BDB25894869A913657567C3E3D5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D070AA6422E144899BB23B03BA5B0D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7D26DB-20E0-4541-BACA-FB07233B1DBF}"/>
      </w:docPartPr>
      <w:docPartBody>
        <w:p w:rsidR="00184A01" w:rsidRDefault="00184A01" w:rsidP="00184A01">
          <w:pPr>
            <w:pStyle w:val="D070AA6422E144899BB23B03BA5B0DB7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6E4F1841296C45B58D3B89DEDE9C27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B41540-F75B-42EB-9755-A9E0FAF14960}"/>
      </w:docPartPr>
      <w:docPartBody>
        <w:p w:rsidR="00184A01" w:rsidRDefault="00184A01" w:rsidP="00184A01">
          <w:pPr>
            <w:pStyle w:val="6E4F1841296C45B58D3B89DEDE9C279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4A84FD00CEF74A7E988D2343BF0D72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A8AB28-23F6-4ECC-B85B-141DC67C2BA5}"/>
      </w:docPartPr>
      <w:docPartBody>
        <w:p w:rsidR="00184A01" w:rsidRDefault="00184A01" w:rsidP="00184A01">
          <w:pPr>
            <w:pStyle w:val="4A84FD00CEF74A7E988D2343BF0D72A7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853ED0B2D92C024F9BB593094CD7A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A32DE9-08A8-324C-AFE9-060854328F4E}"/>
      </w:docPartPr>
      <w:docPartBody>
        <w:p w:rsidR="002541A9" w:rsidRDefault="00EA18CE" w:rsidP="00EA18CE">
          <w:pPr>
            <w:pStyle w:val="853ED0B2D92C024F9BB593094CD7A4BB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EDF0A5B9A06E42138B292D1AAD83EE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79A64A-2E25-41BA-8597-C1A98AB6FCB9}"/>
      </w:docPartPr>
      <w:docPartBody>
        <w:p w:rsidR="00AF4F3C" w:rsidRDefault="00113F65" w:rsidP="00113F65">
          <w:pPr>
            <w:pStyle w:val="EDF0A5B9A06E42138B292D1AAD83EE4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A28B696425D7440E95A4621D843E54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124C44-72BC-4CD5-B755-14CDAB45CE4D}"/>
      </w:docPartPr>
      <w:docPartBody>
        <w:p w:rsidR="00AF4F3C" w:rsidRDefault="00113F65" w:rsidP="00113F65">
          <w:pPr>
            <w:pStyle w:val="A28B696425D7440E95A4621D843E545B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70C7B850CE1249149DACDF1D480BF9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18915E-DA69-41F7-81B9-2BDC6AC38BF9}"/>
      </w:docPartPr>
      <w:docPartBody>
        <w:p w:rsidR="00AF4F3C" w:rsidRDefault="00113F65" w:rsidP="00113F65">
          <w:pPr>
            <w:pStyle w:val="70C7B850CE1249149DACDF1D480BF9F0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52C39AE279104F968B882F165BC11E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AB03FB-FC34-41EB-8621-924B707EBA66}"/>
      </w:docPartPr>
      <w:docPartBody>
        <w:p w:rsidR="00AF4F3C" w:rsidRDefault="00113F65" w:rsidP="00113F65">
          <w:pPr>
            <w:pStyle w:val="52C39AE279104F968B882F165BC11E82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251F3BC676BE493D926038BA91AEA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FFFBF-5164-4EF6-8003-9F75FC17C5C8}"/>
      </w:docPartPr>
      <w:docPartBody>
        <w:p w:rsidR="00BE0CCA" w:rsidRDefault="00C070A6" w:rsidP="00C070A6">
          <w:pPr>
            <w:pStyle w:val="251F3BC676BE493D926038BA91AEAB5C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CF6BBADA16044FFDA1E22BEBD17227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A1C4E5-3F19-4B93-8822-F3B8D67F0428}"/>
      </w:docPartPr>
      <w:docPartBody>
        <w:p w:rsidR="00BE0CCA" w:rsidRDefault="00C070A6" w:rsidP="00C070A6">
          <w:pPr>
            <w:pStyle w:val="CF6BBADA16044FFDA1E22BEBD17227B0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329F4F70E0744F23B954872F65AA37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5032C4-3EF8-43B5-88DD-E233D0CEAB0F}"/>
      </w:docPartPr>
      <w:docPartBody>
        <w:p w:rsidR="00BE0CCA" w:rsidRDefault="00C070A6" w:rsidP="00C070A6">
          <w:pPr>
            <w:pStyle w:val="329F4F70E0744F23B954872F65AA37B5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DED9DFA2F4EE499381F3309F2F2D90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79C4FB-D9CD-414E-92E8-58D4632618E3}"/>
      </w:docPartPr>
      <w:docPartBody>
        <w:p w:rsidR="002B2D02" w:rsidRDefault="00D94624" w:rsidP="00D94624">
          <w:pPr>
            <w:pStyle w:val="DED9DFA2F4EE499381F3309F2F2D90C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731E5F6A284EA18782CED0D31E29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9108BC-236E-4DAB-B9A3-41C0C0D6BBCA}"/>
      </w:docPartPr>
      <w:docPartBody>
        <w:p w:rsidR="00793F3C" w:rsidRDefault="000F5D5D" w:rsidP="000F5D5D">
          <w:pPr>
            <w:pStyle w:val="FB731E5F6A284EA18782CED0D31E299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265A2"/>
    <w:rsid w:val="000525ED"/>
    <w:rsid w:val="00086D55"/>
    <w:rsid w:val="000B144D"/>
    <w:rsid w:val="000C3A9E"/>
    <w:rsid w:val="000D1030"/>
    <w:rsid w:val="000F5D36"/>
    <w:rsid w:val="000F5D5D"/>
    <w:rsid w:val="000F7317"/>
    <w:rsid w:val="001011CE"/>
    <w:rsid w:val="00113F65"/>
    <w:rsid w:val="00122251"/>
    <w:rsid w:val="00184A01"/>
    <w:rsid w:val="001A5093"/>
    <w:rsid w:val="00206B03"/>
    <w:rsid w:val="00225DAB"/>
    <w:rsid w:val="002541A9"/>
    <w:rsid w:val="00266C05"/>
    <w:rsid w:val="002B2D02"/>
    <w:rsid w:val="00345953"/>
    <w:rsid w:val="004216F2"/>
    <w:rsid w:val="00424430"/>
    <w:rsid w:val="004359F6"/>
    <w:rsid w:val="00453C45"/>
    <w:rsid w:val="00482AD9"/>
    <w:rsid w:val="00495C22"/>
    <w:rsid w:val="004A174E"/>
    <w:rsid w:val="004B0AEB"/>
    <w:rsid w:val="004E298B"/>
    <w:rsid w:val="004E4CCD"/>
    <w:rsid w:val="005056E4"/>
    <w:rsid w:val="005202D3"/>
    <w:rsid w:val="00535661"/>
    <w:rsid w:val="00541CDF"/>
    <w:rsid w:val="005470E3"/>
    <w:rsid w:val="00571510"/>
    <w:rsid w:val="005B6AFC"/>
    <w:rsid w:val="005E48E3"/>
    <w:rsid w:val="006342CB"/>
    <w:rsid w:val="0064733A"/>
    <w:rsid w:val="00724C85"/>
    <w:rsid w:val="00741B73"/>
    <w:rsid w:val="00761518"/>
    <w:rsid w:val="007811FE"/>
    <w:rsid w:val="00793F3C"/>
    <w:rsid w:val="007968E7"/>
    <w:rsid w:val="007A60B2"/>
    <w:rsid w:val="007E7D08"/>
    <w:rsid w:val="00831748"/>
    <w:rsid w:val="00861371"/>
    <w:rsid w:val="008C3D48"/>
    <w:rsid w:val="00927B9B"/>
    <w:rsid w:val="0094033E"/>
    <w:rsid w:val="009406DD"/>
    <w:rsid w:val="009B7B06"/>
    <w:rsid w:val="009F1ACA"/>
    <w:rsid w:val="00A24715"/>
    <w:rsid w:val="00A726D5"/>
    <w:rsid w:val="00AF3483"/>
    <w:rsid w:val="00AF4F3C"/>
    <w:rsid w:val="00B11F64"/>
    <w:rsid w:val="00B5366A"/>
    <w:rsid w:val="00BA60AF"/>
    <w:rsid w:val="00BA7A39"/>
    <w:rsid w:val="00BC6D30"/>
    <w:rsid w:val="00BD78DB"/>
    <w:rsid w:val="00BE0CCA"/>
    <w:rsid w:val="00C070A6"/>
    <w:rsid w:val="00C44362"/>
    <w:rsid w:val="00CD4D70"/>
    <w:rsid w:val="00D11B24"/>
    <w:rsid w:val="00D2110B"/>
    <w:rsid w:val="00D23C1D"/>
    <w:rsid w:val="00D44F40"/>
    <w:rsid w:val="00D53E17"/>
    <w:rsid w:val="00D54952"/>
    <w:rsid w:val="00D94624"/>
    <w:rsid w:val="00DA04DA"/>
    <w:rsid w:val="00EA18CE"/>
    <w:rsid w:val="00F67F96"/>
    <w:rsid w:val="00F73846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5D5D"/>
  </w:style>
  <w:style w:type="paragraph" w:customStyle="1" w:styleId="7DBD44E610C54CE7A39DE8EEE075F390">
    <w:name w:val="7DBD44E610C54CE7A39DE8EEE075F390"/>
    <w:rsid w:val="004359F6"/>
    <w:rPr>
      <w:kern w:val="2"/>
      <w14:ligatures w14:val="standardContextual"/>
    </w:rPr>
  </w:style>
  <w:style w:type="paragraph" w:customStyle="1" w:styleId="D8CECB3A69BD49F4A4539D58FCB5E0D4">
    <w:name w:val="D8CECB3A69BD49F4A4539D58FCB5E0D4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F4A47A3F484372B7E817BC70912FEB">
    <w:name w:val="9CF4A47A3F484372B7E817BC70912FEB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7780D0CD3648F7AE31C88266145DD4">
    <w:name w:val="397780D0CD3648F7AE31C88266145DD4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8B5727C4FE45F89705E831773CC163">
    <w:name w:val="9D8B5727C4FE45F89705E831773CC163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D00D76296E4768B69BB3A4ADFF8413">
    <w:name w:val="E4D00D76296E4768B69BB3A4ADFF8413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FD25AA57754177A7964A93C57096E1">
    <w:name w:val="0FFD25AA57754177A7964A93C57096E1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F89BDB25894869A913657567C3E3D5">
    <w:name w:val="39F89BDB25894869A913657567C3E3D5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70AA6422E144899BB23B03BA5B0DB7">
    <w:name w:val="D070AA6422E144899BB23B03BA5B0DB7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4F1841296C45B58D3B89DEDE9C2793">
    <w:name w:val="6E4F1841296C45B58D3B89DEDE9C2793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84FD00CEF74A7E988D2343BF0D72A7">
    <w:name w:val="4A84FD00CEF74A7E988D2343BF0D72A7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3ED0B2D92C024F9BB593094CD7A4BB">
    <w:name w:val="853ED0B2D92C024F9BB593094CD7A4BB"/>
    <w:rsid w:val="00EA18C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F0A5B9A06E42138B292D1AAD83EE44">
    <w:name w:val="EDF0A5B9A06E42138B292D1AAD83EE44"/>
    <w:rsid w:val="00113F6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8B696425D7440E95A4621D843E545B">
    <w:name w:val="A28B696425D7440E95A4621D843E545B"/>
    <w:rsid w:val="00113F6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C7B850CE1249149DACDF1D480BF9F0">
    <w:name w:val="70C7B850CE1249149DACDF1D480BF9F0"/>
    <w:rsid w:val="00113F6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C39AE279104F968B882F165BC11E82">
    <w:name w:val="52C39AE279104F968B882F165BC11E82"/>
    <w:rsid w:val="00113F6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51F3BC676BE493D926038BA91AEAB5C">
    <w:name w:val="251F3BC676BE493D926038BA91AEAB5C"/>
    <w:rsid w:val="00C070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6BBADA16044FFDA1E22BEBD17227B0">
    <w:name w:val="CF6BBADA16044FFDA1E22BEBD17227B0"/>
    <w:rsid w:val="00C070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9F4F70E0744F23B954872F65AA37B5">
    <w:name w:val="329F4F70E0744F23B954872F65AA37B5"/>
    <w:rsid w:val="00C070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D9DFA2F4EE499381F3309F2F2D90C5">
    <w:name w:val="DED9DFA2F4EE499381F3309F2F2D90C5"/>
    <w:rsid w:val="00D9462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731E5F6A284EA18782CED0D31E2993">
    <w:name w:val="FB731E5F6A284EA18782CED0D31E2993"/>
    <w:rsid w:val="000F5D5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BSO999929 xmlns="http://www.datev.de/BSOffice/999929">774ff288-4b43-43fa-b25b-ee5307d0f890</BSO999929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C6C2ACD5-5D31-45CE-9FAC-826513F416B2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7CB01EE3-CC80-4B1E-BF6F-CEEE47C2D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3</Pages>
  <Words>451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14</cp:revision>
  <cp:lastPrinted>2023-01-24T17:03:00Z</cp:lastPrinted>
  <dcterms:created xsi:type="dcterms:W3CDTF">2026-04-27T07:19:00Z</dcterms:created>
  <dcterms:modified xsi:type="dcterms:W3CDTF">2026-07-29T14:38:00Z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