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FB33106" w14:textId="77777777" w:rsidR="003B6F8A" w:rsidRDefault="003B6F8A" w:rsidP="006806EA">
            <w:pPr>
              <w:jc w:val="left"/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206EDAEE" w14:textId="77777777" w:rsidR="006806EA" w:rsidRDefault="006806EA" w:rsidP="006806EA">
            <w:pPr>
              <w:jc w:val="left"/>
              <w:rPr>
                <w:sz w:val="16"/>
                <w:szCs w:val="16"/>
              </w:rPr>
            </w:pPr>
          </w:p>
          <w:p w14:paraId="527C7FF1" w14:textId="77777777" w:rsidR="006806EA" w:rsidRDefault="000C4252" w:rsidP="006806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HWK Berlin</w:t>
            </w:r>
          </w:p>
          <w:p w14:paraId="0F749DC7" w14:textId="77777777" w:rsidR="000C4252" w:rsidRDefault="000C4252" w:rsidP="006806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Blücherstr. 68</w:t>
            </w:r>
          </w:p>
          <w:p w14:paraId="4D09CD89" w14:textId="332C1076" w:rsidR="000C4252" w:rsidRPr="006E2374" w:rsidRDefault="000C4252" w:rsidP="006806EA">
            <w:pPr>
              <w:jc w:val="left"/>
              <w:rPr>
                <w:sz w:val="16"/>
                <w:szCs w:val="16"/>
              </w:rPr>
            </w:pPr>
            <w:r w:rsidRPr="000C4252">
              <w:rPr>
                <w:rFonts w:cs="Arial"/>
              </w:rPr>
              <w:t>10961</w:t>
            </w:r>
            <w:r>
              <w:rPr>
                <w:rFonts w:cs="Arial"/>
              </w:rPr>
              <w:t xml:space="preserve"> Berlin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C4252" w:rsidRPr="008F6547" w14:paraId="750FAC20" w14:textId="77777777" w:rsidTr="00933E28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5D4E1945" w14:textId="77777777" w:rsidR="000C4252" w:rsidRPr="008F6547" w:rsidRDefault="000C4252" w:rsidP="000C4252"/>
        </w:tc>
        <w:tc>
          <w:tcPr>
            <w:tcW w:w="7660" w:type="dxa"/>
            <w:gridSpan w:val="3"/>
            <w:tcBorders>
              <w:bottom w:val="single" w:sz="4" w:space="0" w:color="808080"/>
            </w:tcBorders>
          </w:tcPr>
          <w:p w14:paraId="182C42E9" w14:textId="0E0512D6" w:rsidR="000C4252" w:rsidRPr="008F6547" w:rsidRDefault="000C4252" w:rsidP="000C4252">
            <w:r w:rsidRPr="00FE705F">
              <w:rPr>
                <w:rFonts w:cs="Arial"/>
              </w:rPr>
              <w:t>Fassadensanierung HWK Berlin</w:t>
            </w:r>
          </w:p>
        </w:tc>
      </w:tr>
      <w:tr w:rsidR="000C4252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0C4252" w:rsidRPr="00597968" w:rsidRDefault="000C4252" w:rsidP="000C42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0C4252" w:rsidRPr="00597968" w:rsidRDefault="000C4252" w:rsidP="000C42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C4252" w:rsidRPr="008F6547" w14:paraId="4D05B3D3" w14:textId="77777777" w:rsidTr="0078625F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4288461" w:rsidR="000C4252" w:rsidRPr="008F6547" w:rsidRDefault="000C4252" w:rsidP="000C4252">
            <w:r>
              <w:t>BTZ</w:t>
            </w:r>
            <w:r w:rsidR="00F47B4E">
              <w:t>-</w:t>
            </w:r>
            <w:r>
              <w:t>0</w:t>
            </w:r>
            <w:r w:rsidR="00FF4BE1">
              <w:t>7</w:t>
            </w:r>
            <w:r>
              <w:t>_26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47AE7821" w:rsidR="000C4252" w:rsidRPr="00961264" w:rsidRDefault="00FF4BE1" w:rsidP="000C4252">
            <w:pPr>
              <w:spacing w:line="22" w:lineRule="atLeast"/>
              <w:rPr>
                <w:rFonts w:cs="Arial"/>
              </w:rPr>
            </w:pPr>
            <w:r>
              <w:rPr>
                <w:rFonts w:cs="Arial"/>
              </w:rPr>
              <w:t>6. Gewerk: Beschichtung Fensterrahmen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1A2BE93F" w:rsidR="00126ACC" w:rsidRPr="00126ACC" w:rsidRDefault="002A3062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FF4BE1" w:rsidRDefault="00126ACC" w:rsidP="00126ACC">
            <w:pPr>
              <w:rPr>
                <w:b/>
                <w:strike/>
              </w:rPr>
            </w:pPr>
            <w:r w:rsidRPr="00FF4BE1">
              <w:rPr>
                <w:strike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F4BE1">
              <w:rPr>
                <w:strike/>
              </w:rPr>
              <w:instrText xml:space="preserve"> FORMCHECKBOX </w:instrText>
            </w:r>
            <w:r w:rsidRPr="00FF4BE1">
              <w:rPr>
                <w:strike/>
              </w:rPr>
            </w:r>
            <w:r w:rsidRPr="00FF4BE1">
              <w:rPr>
                <w:strike/>
              </w:rPr>
              <w:fldChar w:fldCharType="separate"/>
            </w:r>
            <w:r w:rsidRPr="00FF4BE1">
              <w:rPr>
                <w:strike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3C4684" w:rsidRDefault="00126ACC" w:rsidP="00F44312">
            <w:pPr>
              <w:jc w:val="left"/>
              <w:rPr>
                <w:strike/>
              </w:rPr>
            </w:pPr>
            <w:r w:rsidRPr="003C4684">
              <w:rPr>
                <w:strike/>
              </w:rPr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3C4684" w:rsidRDefault="00126ACC" w:rsidP="00F44312">
            <w:pPr>
              <w:jc w:val="left"/>
              <w:rPr>
                <w:strike/>
              </w:rPr>
            </w:pPr>
            <w:r w:rsidRPr="003C4684">
              <w:rPr>
                <w:strike/>
              </w:rPr>
              <w:t>Lohngleitklausel - 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4632B6" w:rsidRDefault="000C28C8" w:rsidP="00EA463D">
            <w:pPr>
              <w:jc w:val="left"/>
              <w:rPr>
                <w:strike/>
              </w:rPr>
            </w:pPr>
            <w:r w:rsidRPr="004632B6">
              <w:rPr>
                <w:strike/>
              </w:rP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4632B6" w:rsidRDefault="000C28C8" w:rsidP="00EA463D">
            <w:pPr>
              <w:jc w:val="left"/>
              <w:rPr>
                <w:strike/>
              </w:rPr>
            </w:pPr>
            <w:r w:rsidRPr="004632B6">
              <w:rPr>
                <w:strike/>
              </w:rP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852D7B" w:rsidRDefault="00126ACC" w:rsidP="00126ACC">
            <w:pPr>
              <w:rPr>
                <w:b/>
                <w:strike/>
              </w:rPr>
            </w:pPr>
            <w:r w:rsidRPr="00852D7B">
              <w:rPr>
                <w:strike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52D7B">
              <w:rPr>
                <w:strike/>
              </w:rPr>
              <w:instrText xml:space="preserve"> FORMCHECKBOX </w:instrText>
            </w:r>
            <w:r w:rsidRPr="00852D7B">
              <w:rPr>
                <w:strike/>
              </w:rPr>
            </w:r>
            <w:r w:rsidRPr="00852D7B">
              <w:rPr>
                <w:strike/>
              </w:rPr>
              <w:fldChar w:fldCharType="separate"/>
            </w:r>
            <w:r w:rsidRPr="00852D7B">
              <w:rPr>
                <w:strike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852D7B" w:rsidRDefault="00126ACC" w:rsidP="00F44312">
            <w:pPr>
              <w:jc w:val="left"/>
              <w:rPr>
                <w:strike/>
              </w:rPr>
            </w:pPr>
            <w:r w:rsidRPr="00852D7B">
              <w:rPr>
                <w:strike/>
              </w:rPr>
              <w:t>Nebenangebot(e)</w:t>
            </w:r>
          </w:p>
        </w:tc>
      </w:tr>
      <w:tr w:rsidR="006806EA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12599D33" w:rsidR="006806EA" w:rsidRPr="00FF4BE1" w:rsidRDefault="002A3062" w:rsidP="006806EA">
            <w:pPr>
              <w:rPr>
                <w:b/>
                <w:strike/>
              </w:rPr>
            </w:pPr>
            <w:r w:rsidRPr="00FF4BE1">
              <w:rPr>
                <w:strike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FF4BE1">
              <w:rPr>
                <w:strike/>
              </w:rPr>
              <w:instrText xml:space="preserve"> FORMCHECKBOX </w:instrText>
            </w:r>
            <w:r w:rsidRPr="00FF4BE1">
              <w:rPr>
                <w:strike/>
              </w:rPr>
            </w:r>
            <w:r w:rsidRPr="00FF4BE1">
              <w:rPr>
                <w:strike/>
              </w:rPr>
              <w:fldChar w:fldCharType="separate"/>
            </w:r>
            <w:r w:rsidRPr="00FF4BE1">
              <w:rPr>
                <w:strike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6EB67CAE" w:rsidR="006806EA" w:rsidRPr="00FF4BE1" w:rsidRDefault="006806EA" w:rsidP="006806EA">
            <w:pPr>
              <w:jc w:val="left"/>
              <w:rPr>
                <w:strike/>
              </w:rPr>
            </w:pPr>
            <w:r w:rsidRPr="00FF4BE1">
              <w:rPr>
                <w:iCs/>
                <w:strike/>
              </w:rPr>
              <w:t>421</w:t>
            </w:r>
          </w:p>
        </w:tc>
        <w:tc>
          <w:tcPr>
            <w:tcW w:w="7796" w:type="dxa"/>
            <w:gridSpan w:val="6"/>
            <w:vAlign w:val="center"/>
          </w:tcPr>
          <w:p w14:paraId="6DF582F3" w14:textId="09E50BF2" w:rsidR="006806EA" w:rsidRPr="00FF4BE1" w:rsidRDefault="006806EA" w:rsidP="006806EA">
            <w:pPr>
              <w:jc w:val="left"/>
              <w:rPr>
                <w:strike/>
              </w:rPr>
            </w:pPr>
            <w:r w:rsidRPr="00FF4BE1">
              <w:rPr>
                <w:strike/>
              </w:rPr>
              <w:t>Vertragserfüllungsbürgschaft</w:t>
            </w:r>
            <w:r w:rsidR="002A3062" w:rsidRPr="00FF4BE1">
              <w:rPr>
                <w:strike/>
              </w:rPr>
              <w:t xml:space="preserve"> </w:t>
            </w:r>
          </w:p>
        </w:tc>
      </w:tr>
      <w:tr w:rsidR="006806EA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1AE49980" w:rsidR="006806EA" w:rsidRPr="00126ACC" w:rsidRDefault="002A3062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EB30A25" w:rsidR="006806EA" w:rsidRPr="00D425A1" w:rsidRDefault="006806EA" w:rsidP="006806EA">
            <w:pPr>
              <w:jc w:val="left"/>
            </w:pPr>
            <w:r>
              <w:rPr>
                <w:iCs/>
              </w:rPr>
              <w:t>422</w:t>
            </w:r>
          </w:p>
        </w:tc>
        <w:tc>
          <w:tcPr>
            <w:tcW w:w="7796" w:type="dxa"/>
            <w:gridSpan w:val="6"/>
            <w:vAlign w:val="center"/>
          </w:tcPr>
          <w:p w14:paraId="65545665" w14:textId="7AAAB507" w:rsidR="006806EA" w:rsidRPr="00597968" w:rsidRDefault="006806EA" w:rsidP="006806EA">
            <w:pPr>
              <w:jc w:val="left"/>
            </w:pPr>
            <w:r>
              <w:t>Mängelansprüchebürgschaft</w:t>
            </w:r>
            <w:r w:rsidR="002A3062">
              <w:t xml:space="preserve"> </w:t>
            </w:r>
            <w:r w:rsidR="002A3062" w:rsidRPr="002A3062">
              <w:rPr>
                <w:color w:val="C00000"/>
              </w:rPr>
              <w:t>*)</w:t>
            </w:r>
            <w:r w:rsidR="002A3062">
              <w:t xml:space="preserve"> </w:t>
            </w:r>
          </w:p>
        </w:tc>
      </w:tr>
      <w:tr w:rsidR="006806EA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4C8E8C7E" w:rsidR="006806EA" w:rsidRPr="00126ACC" w:rsidRDefault="002A3062" w:rsidP="006806E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43CCE9E6" w:rsidR="006806EA" w:rsidRPr="00D425A1" w:rsidRDefault="006806EA" w:rsidP="006806EA">
            <w:pPr>
              <w:jc w:val="left"/>
            </w:pPr>
            <w:r>
              <w:rPr>
                <w:iCs/>
              </w:rPr>
              <w:t>423</w:t>
            </w:r>
          </w:p>
        </w:tc>
        <w:tc>
          <w:tcPr>
            <w:tcW w:w="7796" w:type="dxa"/>
            <w:gridSpan w:val="6"/>
            <w:vAlign w:val="center"/>
          </w:tcPr>
          <w:p w14:paraId="1A1A781A" w14:textId="0CC44223" w:rsidR="006806EA" w:rsidRPr="00597968" w:rsidRDefault="006806EA" w:rsidP="006806EA">
            <w:pPr>
              <w:jc w:val="left"/>
            </w:pPr>
            <w:r>
              <w:t>Abschlagszahlungs-/Vorauszahlungsbürgschaft</w:t>
            </w:r>
            <w:r w:rsidR="002A3062">
              <w:t xml:space="preserve"> </w:t>
            </w:r>
            <w:r w:rsidR="002A3062" w:rsidRPr="002A3062">
              <w:rPr>
                <w:color w:val="C00000"/>
              </w:rPr>
              <w:t>*)</w:t>
            </w:r>
            <w:r w:rsidR="002A3062">
              <w:t xml:space="preserve"> </w:t>
            </w:r>
          </w:p>
        </w:tc>
      </w:tr>
      <w:tr w:rsidR="006806EA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246C5005" w:rsidR="006806EA" w:rsidRPr="00597968" w:rsidRDefault="002A3062" w:rsidP="006806EA">
            <w:pPr>
              <w:jc w:val="left"/>
            </w:pPr>
            <w:r w:rsidRPr="002A3062">
              <w:rPr>
                <w:color w:val="C00000"/>
              </w:rPr>
              <w:t>*)</w:t>
            </w:r>
            <w:r>
              <w:t xml:space="preserve"> Formular wird blanko beigefügt und im Beauftragungsfall ausgefüllt eingereicht</w:t>
            </w:r>
          </w:p>
        </w:tc>
      </w:tr>
      <w:tr w:rsidR="006806EA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33FF7B80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6806EA" w:rsidRPr="00597968" w:rsidRDefault="006806EA" w:rsidP="006806EA">
            <w:pPr>
              <w:jc w:val="left"/>
            </w:pPr>
          </w:p>
        </w:tc>
      </w:tr>
      <w:tr w:rsidR="006806EA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6806EA" w:rsidRPr="000C28C8" w:rsidRDefault="006806EA" w:rsidP="006806E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6806E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6806EA" w:rsidRPr="00D425A1" w:rsidRDefault="006806EA" w:rsidP="006806E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F62C0BE" w:rsidR="006806EA" w:rsidRPr="00597968" w:rsidRDefault="006806EA" w:rsidP="006806EA">
            <w:pPr>
              <w:jc w:val="left"/>
            </w:pPr>
            <w:r w:rsidRPr="00597968">
              <w:t>Eigenerklärung zur Eignung</w:t>
            </w:r>
            <w:r w:rsidR="00EB0A00">
              <w:t xml:space="preserve"> für nicht präqualifizierte Unternehmen</w:t>
            </w:r>
          </w:p>
        </w:tc>
      </w:tr>
      <w:tr w:rsidR="006806E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6806EA" w:rsidRPr="00D425A1" w:rsidRDefault="006806EA" w:rsidP="006806EA">
            <w:pPr>
              <w:jc w:val="left"/>
            </w:pPr>
            <w:r>
              <w:t>Einheitliche Europäische Eigenerklärung</w:t>
            </w:r>
          </w:p>
        </w:tc>
      </w:tr>
      <w:tr w:rsidR="006806EA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6806EA" w:rsidRPr="00D425A1" w:rsidRDefault="006806EA" w:rsidP="006806EA">
            <w:pPr>
              <w:jc w:val="left"/>
            </w:pPr>
            <w:r w:rsidRPr="00D425A1">
              <w:t xml:space="preserve">221 </w:t>
            </w:r>
            <w:r w:rsidRPr="00FF4BE1">
              <w:rPr>
                <w:color w:val="C00000"/>
              </w:rPr>
              <w:t>oder</w:t>
            </w:r>
            <w:r w:rsidRPr="008A37E4">
              <w:t xml:space="preserve"> </w:t>
            </w:r>
            <w:r w:rsidRPr="00D425A1">
              <w:t>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6806EA" w:rsidRPr="00D425A1" w:rsidRDefault="006806EA" w:rsidP="006806EA">
            <w:pPr>
              <w:jc w:val="left"/>
            </w:pPr>
            <w:r w:rsidRPr="00D425A1">
              <w:t>Angaben zur Preisermittlung</w:t>
            </w:r>
          </w:p>
        </w:tc>
      </w:tr>
      <w:tr w:rsidR="006806EA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6806EA" w:rsidRPr="00597968" w:rsidRDefault="006806EA" w:rsidP="006806EA">
            <w:pPr>
              <w:jc w:val="left"/>
            </w:pPr>
          </w:p>
        </w:tc>
      </w:tr>
      <w:tr w:rsidR="006806EA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6806EA" w:rsidRPr="00126ACC" w:rsidRDefault="006806EA" w:rsidP="006806E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6806EA" w:rsidRPr="00D425A1" w:rsidRDefault="006806EA" w:rsidP="006806E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6806EA" w:rsidRPr="00597968" w:rsidRDefault="006806EA" w:rsidP="006806EA">
            <w:pPr>
              <w:jc w:val="left"/>
            </w:pPr>
          </w:p>
        </w:tc>
      </w:tr>
      <w:tr w:rsidR="006806EA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AB7F196" w14:textId="77777777" w:rsidR="006806EA" w:rsidRDefault="006806EA" w:rsidP="006806EA">
            <w:pPr>
              <w:rPr>
                <w:b/>
                <w:sz w:val="16"/>
                <w:szCs w:val="16"/>
              </w:rPr>
            </w:pPr>
          </w:p>
          <w:p w14:paraId="1C9C5816" w14:textId="77777777" w:rsidR="00D930FD" w:rsidRPr="00D1009B" w:rsidRDefault="00D930FD" w:rsidP="006806EA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6806EA" w:rsidRPr="00D1009B" w:rsidRDefault="006806EA" w:rsidP="006806EA">
            <w:pPr>
              <w:rPr>
                <w:b/>
                <w:sz w:val="16"/>
                <w:szCs w:val="16"/>
              </w:rPr>
            </w:pPr>
          </w:p>
        </w:tc>
      </w:tr>
      <w:tr w:rsidR="006806EA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6806EA" w:rsidRPr="00410951" w:rsidRDefault="006806EA" w:rsidP="006806E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6806EA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6806EA" w:rsidRPr="00D1009B" w:rsidRDefault="006806EA" w:rsidP="006806EA">
            <w:pPr>
              <w:rPr>
                <w:sz w:val="8"/>
                <w:szCs w:val="8"/>
              </w:rPr>
            </w:pPr>
          </w:p>
        </w:tc>
      </w:tr>
      <w:tr w:rsidR="006806EA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6806EA" w:rsidRPr="00410951" w:rsidRDefault="006806EA" w:rsidP="006806E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6806EA" w:rsidRPr="00410951" w:rsidRDefault="006806EA" w:rsidP="006806EA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6806EA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6806EA" w:rsidRPr="00D1009B" w:rsidRDefault="006806EA" w:rsidP="006806E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6806EA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6806EA" w:rsidRPr="00D425A1" w:rsidRDefault="006806EA" w:rsidP="006806E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6806EA" w:rsidRPr="00D425A1" w:rsidRDefault="006806EA" w:rsidP="006806EA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6806EA" w:rsidRPr="0089492C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6806EA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6806EA" w:rsidRPr="008B0B82" w:rsidRDefault="006806EA" w:rsidP="006806E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6806E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6806EA" w:rsidRPr="00DC7388" w:rsidRDefault="006806EA" w:rsidP="006806E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6806EA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14A740F4" w:rsidR="006806EA" w:rsidRPr="00410951" w:rsidRDefault="006806EA" w:rsidP="006806EA">
            <w:pPr>
              <w:pStyle w:val="berschrift1"/>
            </w:pPr>
            <w:r w:rsidRPr="006806EA">
              <w:rPr>
                <w:strike/>
              </w:rPr>
              <w:t>Anzahl der Nebenangebote</w:t>
            </w:r>
            <w:r>
              <w:t xml:space="preserve"> –</w:t>
            </w:r>
            <w:r w:rsidR="002A3062">
              <w:t xml:space="preserve"> </w:t>
            </w:r>
            <w:r w:rsidRPr="006806EA">
              <w:rPr>
                <w:b w:val="0"/>
                <w:bCs w:val="0"/>
              </w:rPr>
              <w:t xml:space="preserve">Nebenangebote </w:t>
            </w:r>
            <w:r w:rsidR="002A3062">
              <w:rPr>
                <w:b w:val="0"/>
                <w:bCs w:val="0"/>
              </w:rPr>
              <w:t xml:space="preserve">sind nicht </w:t>
            </w:r>
            <w:r w:rsidRPr="006806EA">
              <w:rPr>
                <w:b w:val="0"/>
                <w:bCs w:val="0"/>
              </w:rPr>
              <w:t>zugelassen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6806EA" w:rsidRPr="00410951" w:rsidRDefault="006806EA" w:rsidP="006806EA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6806E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6806EA" w:rsidRPr="00FF10F9" w:rsidRDefault="006806EA" w:rsidP="006806E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6806EA" w:rsidRPr="00410951" w:rsidRDefault="006806EA" w:rsidP="006806EA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6806EA" w:rsidRPr="00410951" w:rsidRDefault="006806EA" w:rsidP="006806E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6806E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6806EA" w:rsidRPr="00410951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6806EA" w:rsidRPr="00410951" w:rsidRDefault="006806EA" w:rsidP="006806EA">
            <w:pPr>
              <w:rPr>
                <w:b/>
              </w:rPr>
            </w:pPr>
          </w:p>
        </w:tc>
      </w:tr>
      <w:tr w:rsidR="006806EA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6806EA" w:rsidRPr="00410951" w:rsidRDefault="006806EA" w:rsidP="006806E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6806E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AB99BD0" w14:textId="5BCF6D6B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="00852D7B">
              <w:t xml:space="preserve"> </w:t>
            </w:r>
          </w:p>
          <w:p w14:paraId="7801790A" w14:textId="77777777" w:rsidR="00852D7B" w:rsidRDefault="00852D7B" w:rsidP="00852D7B">
            <w:pPr>
              <w:rPr>
                <w:rFonts w:cs="Arial"/>
              </w:rPr>
            </w:pPr>
            <w:r>
              <w:t xml:space="preserve">- </w:t>
            </w:r>
            <w:r w:rsidRPr="008A4FC7">
              <w:rPr>
                <w:rFonts w:cs="Arial"/>
              </w:rPr>
              <w:t xml:space="preserve">Vergabe- und Vertragsordnung für Bauleistungen Teil </w:t>
            </w:r>
            <w:r w:rsidRPr="008A4FC7">
              <w:rPr>
                <w:rFonts w:cs="Arial"/>
                <w:i/>
                <w:iCs/>
              </w:rPr>
              <w:t>C</w:t>
            </w:r>
            <w:r w:rsidRPr="008A4FC7">
              <w:rPr>
                <w:rFonts w:cs="Arial"/>
              </w:rPr>
              <w:t xml:space="preserve"> (VOB/C)</w:t>
            </w:r>
          </w:p>
          <w:p w14:paraId="094BE2CC" w14:textId="0332BE27" w:rsidR="00852D7B" w:rsidRDefault="00852D7B" w:rsidP="00852D7B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0449BC">
              <w:rPr>
                <w:rFonts w:cs="Arial"/>
              </w:rPr>
              <w:t>Besondere Vertragsbedingungen (Formblatt 214)</w:t>
            </w:r>
          </w:p>
          <w:p w14:paraId="52EB91F8" w14:textId="63C61C20" w:rsidR="00C700F4" w:rsidRPr="00852D7B" w:rsidRDefault="00C700F4" w:rsidP="00852D7B">
            <w:r>
              <w:rPr>
                <w:rFonts w:cs="Arial"/>
              </w:rPr>
              <w:t xml:space="preserve">- </w:t>
            </w:r>
            <w:r w:rsidRPr="00C700F4">
              <w:rPr>
                <w:rFonts w:cs="Arial"/>
              </w:rPr>
              <w:t>Besondere Vertragsbedingungen (Formblatt 241 - Abfall)</w:t>
            </w:r>
            <w:r w:rsidRPr="008A4FC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</w:p>
        </w:tc>
      </w:tr>
      <w:tr w:rsidR="006806E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AE979CD" w14:textId="497539B2" w:rsidR="006806EA" w:rsidRDefault="006806EA" w:rsidP="006806EA">
            <w:pPr>
              <w:pStyle w:val="AnstrichTabelle"/>
              <w:spacing w:after="0"/>
              <w:jc w:val="left"/>
            </w:pPr>
            <w:r>
              <w:t>-</w:t>
            </w:r>
            <w:r w:rsidR="00793805">
              <w:t xml:space="preserve"> </w:t>
            </w:r>
            <w:r>
              <w:t xml:space="preserve">Unterlagen gem. Aufforderung zur Angebotsabgabe, Anlagen </w:t>
            </w:r>
          </w:p>
          <w:p w14:paraId="40E5DD96" w14:textId="4C89A102" w:rsidR="00793805" w:rsidRPr="00793805" w:rsidRDefault="00793805" w:rsidP="00793805">
            <w:r>
              <w:t xml:space="preserve">- </w:t>
            </w:r>
            <w:r w:rsidRPr="008A4FC7">
              <w:rPr>
                <w:rFonts w:cs="Arial"/>
              </w:rPr>
              <w:t>Antworten auf Bieterfragen und zusätzliche Auskünfte zu den Vergabeunterlagen</w:t>
            </w:r>
          </w:p>
        </w:tc>
      </w:tr>
      <w:tr w:rsidR="006806E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6806EA" w:rsidRPr="001C60F2" w:rsidRDefault="006806EA" w:rsidP="006806EA">
            <w:pPr>
              <w:pStyle w:val="AnstrichTabelle"/>
            </w:pPr>
          </w:p>
        </w:tc>
      </w:tr>
      <w:tr w:rsidR="006806E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6806EA" w:rsidRPr="001C60F2" w:rsidRDefault="006806EA" w:rsidP="006806E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6806EA" w:rsidRPr="00C06D23" w:rsidRDefault="006806EA" w:rsidP="006806E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6806EA" w:rsidRPr="00C06D23" w:rsidRDefault="006806EA" w:rsidP="006806E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6806E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6806EA" w:rsidRPr="0051062D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6806EA" w:rsidRPr="001C60F2" w:rsidRDefault="006806EA" w:rsidP="006806E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6806EA" w:rsidRPr="001C60F2" w:rsidRDefault="006806EA" w:rsidP="006806EA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6806EA" w:rsidRPr="001C60F2" w:rsidRDefault="006806EA" w:rsidP="006806EA">
            <w:pPr>
              <w:contextualSpacing/>
              <w:jc w:val="left"/>
              <w:outlineLvl w:val="0"/>
            </w:pPr>
          </w:p>
        </w:tc>
      </w:tr>
      <w:tr w:rsidR="006806E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6806EA" w:rsidRPr="001C60F2" w:rsidRDefault="006806EA" w:rsidP="006806EA"/>
        </w:tc>
        <w:tc>
          <w:tcPr>
            <w:tcW w:w="1134" w:type="dxa"/>
            <w:gridSpan w:val="3"/>
            <w:vAlign w:val="center"/>
          </w:tcPr>
          <w:p w14:paraId="284545AF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1CB2FD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6806EA" w:rsidRPr="009E0802" w:rsidRDefault="006806EA" w:rsidP="006806EA"/>
        </w:tc>
      </w:tr>
      <w:tr w:rsidR="006806E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F2149CA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6A69BB80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6806EA" w:rsidRPr="009E0802" w:rsidRDefault="006806EA" w:rsidP="006806EA"/>
        </w:tc>
      </w:tr>
      <w:tr w:rsidR="006806E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6806EA" w:rsidRPr="0027784E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6806EA" w:rsidRPr="009E0802" w:rsidRDefault="006806EA" w:rsidP="006806EA"/>
        </w:tc>
        <w:tc>
          <w:tcPr>
            <w:tcW w:w="1134" w:type="dxa"/>
            <w:gridSpan w:val="3"/>
            <w:vAlign w:val="center"/>
          </w:tcPr>
          <w:p w14:paraId="27DAA876" w14:textId="77777777" w:rsidR="006806EA" w:rsidRPr="009E0802" w:rsidRDefault="006806EA" w:rsidP="006806EA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6806EA" w:rsidRPr="009E0802" w:rsidRDefault="006806EA" w:rsidP="006806EA"/>
        </w:tc>
        <w:tc>
          <w:tcPr>
            <w:tcW w:w="1615" w:type="dxa"/>
            <w:gridSpan w:val="2"/>
            <w:vAlign w:val="center"/>
          </w:tcPr>
          <w:p w14:paraId="0C84742E" w14:textId="77777777" w:rsidR="006806EA" w:rsidRPr="009E0802" w:rsidRDefault="006806EA" w:rsidP="006806EA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6806EA" w:rsidRPr="009E0802" w:rsidRDefault="006806EA" w:rsidP="006806EA"/>
        </w:tc>
      </w:tr>
      <w:tr w:rsidR="006806E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6806EA" w:rsidRPr="001C60F2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6806EA" w:rsidRPr="001C60F2" w:rsidRDefault="006806EA" w:rsidP="006806E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6806E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6806EA" w:rsidRPr="00FF10F9" w:rsidDel="00594545" w:rsidRDefault="006806EA" w:rsidP="006806E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6806EA" w:rsidRPr="001C60F2" w:rsidRDefault="006806EA" w:rsidP="006806EA">
            <w:pPr>
              <w:jc w:val="left"/>
            </w:pPr>
          </w:p>
        </w:tc>
      </w:tr>
      <w:tr w:rsidR="006806EA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6806EA" w:rsidRPr="001C60F2" w:rsidRDefault="006806EA" w:rsidP="006806E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6806E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6806EA" w:rsidRPr="0027784E" w:rsidRDefault="006806EA" w:rsidP="006806E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6806EA" w:rsidRDefault="006806EA" w:rsidP="006806E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6806E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6806EA" w:rsidRPr="0027784E" w:rsidRDefault="006806EA" w:rsidP="006806E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6806EA" w:rsidRPr="00E92DDD" w:rsidRDefault="006806EA" w:rsidP="006806E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6806EA" w:rsidRDefault="006806EA" w:rsidP="006806E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6806E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6806EA" w:rsidRPr="00410951" w:rsidRDefault="006806EA" w:rsidP="006806E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F0386A" w:rsidRDefault="00E92DDD" w:rsidP="00D464F5">
            <w:pPr>
              <w:rPr>
                <w:strike/>
              </w:rPr>
            </w:pPr>
            <w:r w:rsidRPr="00F0386A">
              <w:rPr>
                <w:strike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0453F3A" w14:textId="2B9789EF" w:rsidR="00D930FD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</w:p>
          <w:p w14:paraId="3DEF87F2" w14:textId="5C8A95DC" w:rsidR="00AD0635" w:rsidRDefault="00AD0635" w:rsidP="0037597C">
            <w:r w:rsidRPr="00462ACE">
              <w:t>Wir erklären</w:t>
            </w:r>
            <w:r>
              <w:t xml:space="preserve"> außerdem</w:t>
            </w:r>
            <w:r w:rsidRPr="00462ACE">
              <w:t xml:space="preserve">, die Vorgaben des </w:t>
            </w:r>
            <w:proofErr w:type="spellStart"/>
            <w:r w:rsidR="00D930FD" w:rsidRPr="00D930FD">
              <w:t>BerlAVG</w:t>
            </w:r>
            <w:proofErr w:type="spellEnd"/>
            <w:r w:rsidR="00D930FD">
              <w:t xml:space="preserve"> </w:t>
            </w:r>
            <w:r w:rsidRPr="00462ACE">
              <w:t>einzuhalten</w:t>
            </w:r>
            <w:r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5F7F26" w:rsidRPr="00761E31" w14:paraId="6213379B" w14:textId="77777777" w:rsidTr="007159DD">
              <w:trPr>
                <w:trHeight w:val="2268"/>
              </w:trPr>
              <w:tc>
                <w:tcPr>
                  <w:tcW w:w="9923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bottom"/>
                </w:tcPr>
                <w:p w14:paraId="2933AB3B" w14:textId="21DE91B4" w:rsidR="005F7F26" w:rsidRDefault="005F7F26" w:rsidP="005F7F26">
                  <w:pPr>
                    <w:pStyle w:val="FormatvorlageArial10PtBlockVor6PtNach6Pt"/>
                    <w:jc w:val="left"/>
                  </w:pPr>
                  <w:r>
                    <w:t xml:space="preserve">Unterschrift </w:t>
                  </w:r>
                  <w:r w:rsidRPr="00D455E2">
                    <w:rPr>
                      <w:rFonts w:cs="Arial"/>
                      <w:color w:val="C00000"/>
                    </w:rPr>
                    <w:t>*)</w:t>
                  </w:r>
                </w:p>
                <w:p w14:paraId="3E3CC51C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</w:p>
                <w:p w14:paraId="3C62925F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</w:p>
                <w:p w14:paraId="2C962021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</w:p>
                <w:p w14:paraId="165B4EC2" w14:textId="77777777" w:rsidR="005F7F26" w:rsidRDefault="005F7F26" w:rsidP="005F7F26">
                  <w:pPr>
                    <w:pStyle w:val="FormatvorlageArial10PtBlockVor6PtNach6Pt"/>
                    <w:jc w:val="left"/>
                  </w:pPr>
                  <w:r>
                    <w:t>…………………………………………………………………………………………………………………..</w:t>
                  </w:r>
                </w:p>
                <w:p w14:paraId="56AB3CC0" w14:textId="0E3AC97B" w:rsidR="005F7F26" w:rsidRDefault="005F7F26" w:rsidP="005F7F26">
                  <w:pPr>
                    <w:pStyle w:val="FormatvorlageArial10PtBlockVor6PtNach6Pt"/>
                    <w:jc w:val="left"/>
                    <w:rPr>
                      <w:rFonts w:cs="Arial"/>
                      <w:color w:val="C00000"/>
                    </w:rPr>
                  </w:pPr>
                  <w:r>
                    <w:rPr>
                      <w:rFonts w:cs="Arial"/>
                    </w:rPr>
                    <w:t xml:space="preserve">(Textform = Bieter: </w:t>
                  </w:r>
                  <w:r w:rsidRPr="002A3B2E">
                    <w:rPr>
                      <w:rFonts w:cs="Arial"/>
                    </w:rPr>
                    <w:t>Firma und Rechtsform)</w:t>
                  </w:r>
                  <w:r w:rsidR="006C210B">
                    <w:rPr>
                      <w:rFonts w:cs="Arial"/>
                    </w:rPr>
                    <w:t>.</w:t>
                  </w:r>
                  <w:r w:rsidRPr="002A3B2E">
                    <w:rPr>
                      <w:rFonts w:cs="Arial"/>
                    </w:rPr>
                    <w:t xml:space="preserve"> </w:t>
                  </w:r>
                  <w:r>
                    <w:rPr>
                      <w:rFonts w:cs="Arial"/>
                    </w:rPr>
                    <w:t>Bitte geben Sie auch an: Vorname und Name der natürlichen Person, die diese Erklärung abgibt</w:t>
                  </w:r>
                  <w:r>
                    <w:rPr>
                      <w:rFonts w:cs="Arial"/>
                    </w:rPr>
                    <w:softHyphen/>
                  </w:r>
                  <w:r>
                    <w:rPr>
                      <w:rFonts w:cs="Arial"/>
                    </w:rPr>
                    <w:softHyphen/>
                    <w:t xml:space="preserve"> </w:t>
                  </w:r>
                  <w:r w:rsidRPr="00672162">
                    <w:rPr>
                      <w:rFonts w:cs="Arial"/>
                      <w:color w:val="C00000"/>
                    </w:rPr>
                    <w:t>*)</w:t>
                  </w:r>
                </w:p>
                <w:p w14:paraId="50035B6E" w14:textId="77777777" w:rsidR="00FF4BE1" w:rsidRDefault="00FF4BE1" w:rsidP="005F7F26">
                  <w:pPr>
                    <w:pStyle w:val="FormatvorlageArial10PtBlockVor6PtNach6Pt"/>
                    <w:jc w:val="left"/>
                    <w:rPr>
                      <w:rFonts w:cs="Arial"/>
                      <w:color w:val="C00000"/>
                    </w:rPr>
                  </w:pPr>
                </w:p>
                <w:p w14:paraId="02CF8C4D" w14:textId="6F461FBD" w:rsidR="00FF4BE1" w:rsidRDefault="00FF4BE1" w:rsidP="005F7F26">
                  <w:pPr>
                    <w:pStyle w:val="FormatvorlageArial10PtBlockVor6PtNach6Pt"/>
                    <w:jc w:val="left"/>
                    <w:rPr>
                      <w:rFonts w:cs="Arial"/>
                      <w:color w:val="C00000"/>
                    </w:rPr>
                  </w:pPr>
                  <w:r w:rsidRPr="00065D07">
                    <w:rPr>
                      <w:rFonts w:cs="Arial"/>
                      <w:b/>
                      <w:bCs/>
                      <w:color w:val="000000" w:themeColor="text1"/>
                      <w:u w:val="single"/>
                    </w:rPr>
                    <w:t>Beispiel: Mustermann GmbH, Max Mustermann.</w:t>
                  </w:r>
                </w:p>
                <w:p w14:paraId="02466812" w14:textId="77777777" w:rsidR="005F7F26" w:rsidRPr="00761E31" w:rsidRDefault="005F7F26" w:rsidP="005F7F26"/>
              </w:tc>
            </w:tr>
          </w:tbl>
          <w:p w14:paraId="0C0DAB07" w14:textId="77777777" w:rsidR="00E92DDD" w:rsidRDefault="00E92DDD" w:rsidP="00093AC6">
            <w:pPr>
              <w:jc w:val="left"/>
            </w:pPr>
          </w:p>
          <w:p w14:paraId="4C4E15F7" w14:textId="567A47D5" w:rsidR="005F7F26" w:rsidRPr="00FA6D6C" w:rsidRDefault="005F7F26" w:rsidP="00FF4BE1">
            <w:pPr>
              <w:pStyle w:val="FormatvorlageArial10PtBlockVor6PtNach6Pt"/>
              <w:jc w:val="left"/>
            </w:pPr>
            <w:r w:rsidRPr="00065D07">
              <w:rPr>
                <w:rFonts w:cs="Arial"/>
                <w:color w:val="C00000"/>
              </w:rPr>
              <w:t xml:space="preserve">*) </w:t>
            </w:r>
            <w:r w:rsidRPr="00065D07">
              <w:rPr>
                <w:color w:val="C00000"/>
              </w:rPr>
              <w:t>Textform gemäß § 126 b BGB ist ausreichend (vgl. Ziff. 6 Verfahrensbedingungen). Bei elektronischer Angebotsübermittlung in Textform muss der Bieter zu erkennen sein.</w:t>
            </w:r>
            <w:r>
              <w:rPr>
                <w:color w:val="C00000"/>
              </w:rPr>
              <w:t xml:space="preserve"> </w:t>
            </w:r>
            <w:r w:rsidRPr="00065D07">
              <w:rPr>
                <w:color w:val="C00000"/>
              </w:rPr>
              <w:t>Bitte geben Sie dafür den Namen des Bieters (</w:t>
            </w:r>
            <w:r w:rsidRPr="00065D07">
              <w:rPr>
                <w:rFonts w:cs="Arial"/>
                <w:color w:val="C00000"/>
              </w:rPr>
              <w:t>Firma und Rechtsform</w:t>
            </w:r>
            <w:r w:rsidRPr="00065D07">
              <w:rPr>
                <w:color w:val="C00000"/>
              </w:rPr>
              <w:t xml:space="preserve">) an. </w:t>
            </w:r>
            <w:r w:rsidRPr="00065D07">
              <w:rPr>
                <w:rFonts w:cs="Arial"/>
                <w:color w:val="C00000"/>
              </w:rPr>
              <w:t xml:space="preserve">Bitte geben Sie zusätzlich an: Den Vornamen und Namen der natürlichen Person, die die Erklärung abgibt. </w:t>
            </w:r>
            <w:r w:rsidRPr="00065D07">
              <w:rPr>
                <w:rFonts w:cs="Arial"/>
                <w:color w:val="C00000"/>
              </w:rPr>
              <w:br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</w:pPr>
            <w:r w:rsidRPr="005F7F26">
              <w:t xml:space="preserve">Ist </w:t>
            </w:r>
          </w:p>
          <w:p w14:paraId="0E97F816" w14:textId="77777777" w:rsidR="005F7F26" w:rsidRPr="005F7F26" w:rsidRDefault="005F7F26" w:rsidP="00FC1D18">
            <w:pPr>
              <w:contextualSpacing/>
              <w:jc w:val="left"/>
            </w:pPr>
          </w:p>
          <w:p w14:paraId="5B75FE6F" w14:textId="09E484A0" w:rsidR="00FC1D18" w:rsidRPr="005F7F26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</w:pPr>
            <w:r w:rsidRPr="005F7F26">
              <w:t xml:space="preserve">bei einem elektronisch übermittelten Angebot in Textform </w:t>
            </w:r>
            <w:r w:rsidR="003A2656" w:rsidRPr="005F7F26">
              <w:t>der Bieter</w:t>
            </w:r>
            <w:r w:rsidR="00015705" w:rsidRPr="005F7F26">
              <w:t xml:space="preserve"> nicht </w:t>
            </w:r>
            <w:r w:rsidR="003A2656" w:rsidRPr="005F7F26">
              <w:t>erkennbar</w:t>
            </w:r>
            <w:r w:rsidR="00A57845" w:rsidRPr="005F7F26">
              <w:t>,</w:t>
            </w:r>
          </w:p>
          <w:p w14:paraId="4AFFB3FC" w14:textId="77777777" w:rsidR="005F7F26" w:rsidRDefault="005F7F26" w:rsidP="006806EA">
            <w:pPr>
              <w:ind w:left="360"/>
              <w:jc w:val="left"/>
            </w:pPr>
          </w:p>
          <w:p w14:paraId="58AEDF3C" w14:textId="71B86B77" w:rsidR="00FC1D18" w:rsidRDefault="00A57845" w:rsidP="006806EA">
            <w:pPr>
              <w:ind w:left="360"/>
              <w:jc w:val="left"/>
            </w:pPr>
            <w:r w:rsidRPr="005F7F26">
              <w:t>oder</w:t>
            </w:r>
          </w:p>
          <w:p w14:paraId="0214E708" w14:textId="77777777" w:rsidR="005F7F26" w:rsidRPr="005F7F26" w:rsidRDefault="005F7F26" w:rsidP="006806EA">
            <w:pPr>
              <w:ind w:left="360"/>
              <w:jc w:val="left"/>
            </w:pPr>
          </w:p>
          <w:p w14:paraId="47B6E4C0" w14:textId="2E0FB516" w:rsidR="00FC1D18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</w:pPr>
            <w:r w:rsidRPr="005F7F26">
              <w:t>ein elektronisches Angebot, das signiert</w:t>
            </w:r>
            <w:r w:rsidR="003A2656" w:rsidRPr="005F7F26">
              <w:t>/mit elektronischem Siegel versehen</w:t>
            </w:r>
            <w:r w:rsidRPr="005F7F26">
              <w:t xml:space="preserve"> werden muss, nicht wie vorgegeben signiert</w:t>
            </w:r>
            <w:r w:rsidR="003A2656" w:rsidRPr="005F7F26">
              <w:t>/mit elektronischem Siegel versehen</w:t>
            </w:r>
            <w:r w:rsidR="00A57845" w:rsidRPr="005F7F26">
              <w:t>,</w:t>
            </w:r>
          </w:p>
          <w:p w14:paraId="6B73D4ED" w14:textId="77777777" w:rsidR="005F7F26" w:rsidRPr="005F7F26" w:rsidRDefault="005F7F26" w:rsidP="005F7F26">
            <w:pPr>
              <w:pStyle w:val="Listenabsatz"/>
              <w:ind w:left="360"/>
              <w:jc w:val="left"/>
            </w:pP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5F7F26">
              <w:t>wird das Angebot ausgeschlossen.</w:t>
            </w:r>
          </w:p>
        </w:tc>
      </w:tr>
    </w:tbl>
    <w:p w14:paraId="2D262429" w14:textId="77777777" w:rsidR="001C60F2" w:rsidRDefault="001C60F2" w:rsidP="00D464F5">
      <w:pPr>
        <w:rPr>
          <w:sz w:val="6"/>
          <w:szCs w:val="6"/>
        </w:rPr>
      </w:pPr>
    </w:p>
    <w:p w14:paraId="6602F6F4" w14:textId="77777777" w:rsidR="006806EA" w:rsidRDefault="006806EA" w:rsidP="006806EA">
      <w:pPr>
        <w:rPr>
          <w:rFonts w:cs="Arial"/>
          <w:color w:val="C00000"/>
        </w:rPr>
      </w:pPr>
    </w:p>
    <w:p w14:paraId="410EBADC" w14:textId="77777777" w:rsidR="005F7F26" w:rsidRDefault="005F7F26" w:rsidP="006806EA">
      <w:pPr>
        <w:pStyle w:val="FormatvorlageArial10PtBlockVor6PtNach6Pt"/>
        <w:jc w:val="left"/>
        <w:rPr>
          <w:color w:val="C00000"/>
        </w:rPr>
      </w:pPr>
    </w:p>
    <w:p w14:paraId="79F851C1" w14:textId="77777777" w:rsidR="005F7F26" w:rsidRDefault="005F7F26" w:rsidP="005F7F26">
      <w:pPr>
        <w:rPr>
          <w:rFonts w:cs="Arial"/>
          <w:color w:val="C00000"/>
        </w:rPr>
      </w:pPr>
    </w:p>
    <w:p w14:paraId="626A5EB6" w14:textId="6045DF34" w:rsidR="006806EA" w:rsidRPr="006806EA" w:rsidRDefault="006806EA" w:rsidP="006806EA">
      <w:pPr>
        <w:contextualSpacing/>
        <w:jc w:val="left"/>
        <w:rPr>
          <w:b/>
          <w:bCs/>
        </w:rPr>
      </w:pPr>
    </w:p>
    <w:sectPr w:rsidR="006806EA" w:rsidRPr="006806EA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C292" w14:textId="77777777" w:rsidR="00464668" w:rsidRDefault="00464668">
      <w:r>
        <w:separator/>
      </w:r>
    </w:p>
    <w:p w14:paraId="076E1ABB" w14:textId="77777777" w:rsidR="00464668" w:rsidRDefault="00464668"/>
    <w:p w14:paraId="26043A8C" w14:textId="77777777" w:rsidR="00464668" w:rsidRDefault="00464668"/>
  </w:endnote>
  <w:endnote w:type="continuationSeparator" w:id="0">
    <w:p w14:paraId="370DB53B" w14:textId="77777777" w:rsidR="00464668" w:rsidRDefault="00464668">
      <w:r>
        <w:continuationSeparator/>
      </w:r>
    </w:p>
    <w:p w14:paraId="23EE659D" w14:textId="77777777" w:rsidR="00464668" w:rsidRDefault="00464668"/>
    <w:p w14:paraId="0BBCEEF6" w14:textId="77777777" w:rsidR="00464668" w:rsidRDefault="00464668"/>
  </w:endnote>
  <w:endnote w:type="continuationNotice" w:id="1">
    <w:p w14:paraId="1D6D34B4" w14:textId="77777777" w:rsidR="00464668" w:rsidRDefault="00464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6F136" w14:textId="77777777" w:rsidR="00464668" w:rsidRDefault="00464668" w:rsidP="00026D23">
      <w:r>
        <w:separator/>
      </w:r>
    </w:p>
  </w:footnote>
  <w:footnote w:type="continuationSeparator" w:id="0">
    <w:p w14:paraId="4EB36BDF" w14:textId="77777777" w:rsidR="00464668" w:rsidRDefault="00464668">
      <w:r>
        <w:continuationSeparator/>
      </w:r>
    </w:p>
    <w:p w14:paraId="543E2892" w14:textId="77777777" w:rsidR="00464668" w:rsidRDefault="00464668"/>
    <w:p w14:paraId="6FA74BB8" w14:textId="77777777" w:rsidR="00464668" w:rsidRDefault="00464668"/>
  </w:footnote>
  <w:footnote w:type="continuationNotice" w:id="1">
    <w:p w14:paraId="1BDBFBA3" w14:textId="77777777" w:rsidR="00464668" w:rsidRDefault="00464668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6806EA" w:rsidRPr="00997FC2" w:rsidRDefault="006806EA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6806EA" w:rsidRPr="006F2B9B" w:rsidRDefault="006806EA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6806EA" w:rsidRPr="00C0002D" w:rsidRDefault="006806E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6500A61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  <w:r w:rsidR="006806EA">
      <w:rPr>
        <w:b w:val="0"/>
        <w:sz w:val="16"/>
        <w:szCs w:val="16"/>
      </w:rPr>
      <w:t xml:space="preserve"> – angepasst an das vorliegende Verfahren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6155301">
    <w:abstractNumId w:val="1"/>
  </w:num>
  <w:num w:numId="2" w16cid:durableId="1981036306">
    <w:abstractNumId w:val="7"/>
  </w:num>
  <w:num w:numId="3" w16cid:durableId="526337302">
    <w:abstractNumId w:val="9"/>
  </w:num>
  <w:num w:numId="4" w16cid:durableId="1135292129">
    <w:abstractNumId w:val="23"/>
  </w:num>
  <w:num w:numId="5" w16cid:durableId="134030764">
    <w:abstractNumId w:val="11"/>
  </w:num>
  <w:num w:numId="6" w16cid:durableId="459810244">
    <w:abstractNumId w:val="3"/>
  </w:num>
  <w:num w:numId="7" w16cid:durableId="1301299182">
    <w:abstractNumId w:val="14"/>
  </w:num>
  <w:num w:numId="8" w16cid:durableId="739983883">
    <w:abstractNumId w:val="10"/>
  </w:num>
  <w:num w:numId="9" w16cid:durableId="626665661">
    <w:abstractNumId w:val="22"/>
  </w:num>
  <w:num w:numId="10" w16cid:durableId="912088599">
    <w:abstractNumId w:val="6"/>
  </w:num>
  <w:num w:numId="11" w16cid:durableId="191653989">
    <w:abstractNumId w:val="13"/>
  </w:num>
  <w:num w:numId="12" w16cid:durableId="1110051640">
    <w:abstractNumId w:val="13"/>
  </w:num>
  <w:num w:numId="13" w16cid:durableId="853419381">
    <w:abstractNumId w:val="13"/>
  </w:num>
  <w:num w:numId="14" w16cid:durableId="558635968">
    <w:abstractNumId w:val="13"/>
  </w:num>
  <w:num w:numId="15" w16cid:durableId="1437366787">
    <w:abstractNumId w:val="13"/>
  </w:num>
  <w:num w:numId="16" w16cid:durableId="879440349">
    <w:abstractNumId w:val="2"/>
  </w:num>
  <w:num w:numId="17" w16cid:durableId="1580210223">
    <w:abstractNumId w:val="2"/>
  </w:num>
  <w:num w:numId="18" w16cid:durableId="379743175">
    <w:abstractNumId w:val="18"/>
  </w:num>
  <w:num w:numId="19" w16cid:durableId="1852837952">
    <w:abstractNumId w:val="15"/>
  </w:num>
  <w:num w:numId="20" w16cid:durableId="286401091">
    <w:abstractNumId w:val="12"/>
  </w:num>
  <w:num w:numId="21" w16cid:durableId="1279221399">
    <w:abstractNumId w:val="8"/>
  </w:num>
  <w:num w:numId="22" w16cid:durableId="834415144">
    <w:abstractNumId w:val="0"/>
  </w:num>
  <w:num w:numId="23" w16cid:durableId="558711864">
    <w:abstractNumId w:val="17"/>
  </w:num>
  <w:num w:numId="24" w16cid:durableId="940652124">
    <w:abstractNumId w:val="20"/>
  </w:num>
  <w:num w:numId="25" w16cid:durableId="1067142339">
    <w:abstractNumId w:val="21"/>
  </w:num>
  <w:num w:numId="26" w16cid:durableId="436096642">
    <w:abstractNumId w:val="4"/>
  </w:num>
  <w:num w:numId="27" w16cid:durableId="1404372425">
    <w:abstractNumId w:val="16"/>
  </w:num>
  <w:num w:numId="28" w16cid:durableId="940918018">
    <w:abstractNumId w:val="19"/>
  </w:num>
  <w:num w:numId="29" w16cid:durableId="1301228908">
    <w:abstractNumId w:val="2"/>
  </w:num>
  <w:num w:numId="30" w16cid:durableId="2147038910">
    <w:abstractNumId w:val="2"/>
  </w:num>
  <w:num w:numId="31" w16cid:durableId="1064451325">
    <w:abstractNumId w:val="2"/>
  </w:num>
  <w:num w:numId="32" w16cid:durableId="603735125">
    <w:abstractNumId w:val="2"/>
  </w:num>
  <w:num w:numId="33" w16cid:durableId="1698122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49BC"/>
    <w:rsid w:val="00046C8E"/>
    <w:rsid w:val="00047B44"/>
    <w:rsid w:val="0006675C"/>
    <w:rsid w:val="00067E94"/>
    <w:rsid w:val="000733CD"/>
    <w:rsid w:val="00073456"/>
    <w:rsid w:val="000746FE"/>
    <w:rsid w:val="00081305"/>
    <w:rsid w:val="000848E7"/>
    <w:rsid w:val="0009046A"/>
    <w:rsid w:val="00093AC6"/>
    <w:rsid w:val="000A42AA"/>
    <w:rsid w:val="000A77E4"/>
    <w:rsid w:val="000B0BDB"/>
    <w:rsid w:val="000C070F"/>
    <w:rsid w:val="000C28C8"/>
    <w:rsid w:val="000C4252"/>
    <w:rsid w:val="000D2327"/>
    <w:rsid w:val="000D2F1B"/>
    <w:rsid w:val="000D378B"/>
    <w:rsid w:val="000E4AA2"/>
    <w:rsid w:val="000E763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5883"/>
    <w:rsid w:val="002616D0"/>
    <w:rsid w:val="00263542"/>
    <w:rsid w:val="002748DF"/>
    <w:rsid w:val="00274D50"/>
    <w:rsid w:val="0027784E"/>
    <w:rsid w:val="00280993"/>
    <w:rsid w:val="00280E29"/>
    <w:rsid w:val="00285F4A"/>
    <w:rsid w:val="00286C4B"/>
    <w:rsid w:val="002918D8"/>
    <w:rsid w:val="00297EB4"/>
    <w:rsid w:val="002A3062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593A"/>
    <w:rsid w:val="002E642B"/>
    <w:rsid w:val="002E6BD6"/>
    <w:rsid w:val="002E7C57"/>
    <w:rsid w:val="002F10A4"/>
    <w:rsid w:val="002F3C65"/>
    <w:rsid w:val="002F4952"/>
    <w:rsid w:val="002F6302"/>
    <w:rsid w:val="00300862"/>
    <w:rsid w:val="00304B85"/>
    <w:rsid w:val="00310390"/>
    <w:rsid w:val="00315E2A"/>
    <w:rsid w:val="003220B5"/>
    <w:rsid w:val="00327698"/>
    <w:rsid w:val="0033209B"/>
    <w:rsid w:val="00332B34"/>
    <w:rsid w:val="00336992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765D5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684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26D77"/>
    <w:rsid w:val="00435DB1"/>
    <w:rsid w:val="0044202E"/>
    <w:rsid w:val="0045228F"/>
    <w:rsid w:val="00453356"/>
    <w:rsid w:val="00454471"/>
    <w:rsid w:val="0045726B"/>
    <w:rsid w:val="00460AA1"/>
    <w:rsid w:val="00462987"/>
    <w:rsid w:val="004632B6"/>
    <w:rsid w:val="00464668"/>
    <w:rsid w:val="00465A6F"/>
    <w:rsid w:val="0047055A"/>
    <w:rsid w:val="0047343B"/>
    <w:rsid w:val="00473ECD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7EAE"/>
    <w:rsid w:val="004E07A5"/>
    <w:rsid w:val="004E122C"/>
    <w:rsid w:val="004E3711"/>
    <w:rsid w:val="004E386D"/>
    <w:rsid w:val="004E54F4"/>
    <w:rsid w:val="004F23F5"/>
    <w:rsid w:val="004F3FD9"/>
    <w:rsid w:val="004F6A90"/>
    <w:rsid w:val="00502733"/>
    <w:rsid w:val="00502C6F"/>
    <w:rsid w:val="005041B2"/>
    <w:rsid w:val="00504CB6"/>
    <w:rsid w:val="0051062D"/>
    <w:rsid w:val="005123BC"/>
    <w:rsid w:val="00515E37"/>
    <w:rsid w:val="00520D3B"/>
    <w:rsid w:val="0052264C"/>
    <w:rsid w:val="00524598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2F53"/>
    <w:rsid w:val="005E2FD8"/>
    <w:rsid w:val="005E50E8"/>
    <w:rsid w:val="005E64B0"/>
    <w:rsid w:val="005F32A5"/>
    <w:rsid w:val="005F41CD"/>
    <w:rsid w:val="005F4EFC"/>
    <w:rsid w:val="005F7F26"/>
    <w:rsid w:val="00603E73"/>
    <w:rsid w:val="00605DD3"/>
    <w:rsid w:val="00606550"/>
    <w:rsid w:val="00607EE7"/>
    <w:rsid w:val="00614636"/>
    <w:rsid w:val="00616C8F"/>
    <w:rsid w:val="00622C9A"/>
    <w:rsid w:val="00624A35"/>
    <w:rsid w:val="00624DC9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77042"/>
    <w:rsid w:val="006806EA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10B"/>
    <w:rsid w:val="006C2E23"/>
    <w:rsid w:val="006C5A31"/>
    <w:rsid w:val="006C71CD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5689C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3805"/>
    <w:rsid w:val="00795297"/>
    <w:rsid w:val="0079630C"/>
    <w:rsid w:val="00796CCF"/>
    <w:rsid w:val="007A470C"/>
    <w:rsid w:val="007B122B"/>
    <w:rsid w:val="007B5A6E"/>
    <w:rsid w:val="007B7AB9"/>
    <w:rsid w:val="007C0B33"/>
    <w:rsid w:val="007C545B"/>
    <w:rsid w:val="007C78E5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1E3D"/>
    <w:rsid w:val="00852D7B"/>
    <w:rsid w:val="00853F45"/>
    <w:rsid w:val="008559F8"/>
    <w:rsid w:val="00864C52"/>
    <w:rsid w:val="00866DD9"/>
    <w:rsid w:val="00876BB1"/>
    <w:rsid w:val="00893505"/>
    <w:rsid w:val="0089492C"/>
    <w:rsid w:val="00894C0C"/>
    <w:rsid w:val="008A37E4"/>
    <w:rsid w:val="008A6864"/>
    <w:rsid w:val="008B0B82"/>
    <w:rsid w:val="008B1E28"/>
    <w:rsid w:val="008B1F06"/>
    <w:rsid w:val="008B4C5D"/>
    <w:rsid w:val="008D764D"/>
    <w:rsid w:val="008D7FD0"/>
    <w:rsid w:val="008F52AA"/>
    <w:rsid w:val="008F6547"/>
    <w:rsid w:val="00903D72"/>
    <w:rsid w:val="00903D85"/>
    <w:rsid w:val="00910F0B"/>
    <w:rsid w:val="0091717A"/>
    <w:rsid w:val="0091799E"/>
    <w:rsid w:val="009333A0"/>
    <w:rsid w:val="00937BE2"/>
    <w:rsid w:val="00940F19"/>
    <w:rsid w:val="00941C7A"/>
    <w:rsid w:val="009423AD"/>
    <w:rsid w:val="00942AB9"/>
    <w:rsid w:val="009450F2"/>
    <w:rsid w:val="009515C7"/>
    <w:rsid w:val="00953C73"/>
    <w:rsid w:val="009555C5"/>
    <w:rsid w:val="00961264"/>
    <w:rsid w:val="00962412"/>
    <w:rsid w:val="00967807"/>
    <w:rsid w:val="009678EB"/>
    <w:rsid w:val="0097166A"/>
    <w:rsid w:val="0097359A"/>
    <w:rsid w:val="00986BCB"/>
    <w:rsid w:val="00987558"/>
    <w:rsid w:val="00991A98"/>
    <w:rsid w:val="00995989"/>
    <w:rsid w:val="009A3215"/>
    <w:rsid w:val="009A75F3"/>
    <w:rsid w:val="009B37A2"/>
    <w:rsid w:val="009B5456"/>
    <w:rsid w:val="009B7105"/>
    <w:rsid w:val="009C14BE"/>
    <w:rsid w:val="009D3CC0"/>
    <w:rsid w:val="009D5046"/>
    <w:rsid w:val="009E0802"/>
    <w:rsid w:val="009E275A"/>
    <w:rsid w:val="009E444D"/>
    <w:rsid w:val="009F383F"/>
    <w:rsid w:val="009F4E91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418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4ED1"/>
    <w:rsid w:val="00A75824"/>
    <w:rsid w:val="00A83E46"/>
    <w:rsid w:val="00A84C96"/>
    <w:rsid w:val="00A85D6B"/>
    <w:rsid w:val="00A8657A"/>
    <w:rsid w:val="00A90B27"/>
    <w:rsid w:val="00A90C84"/>
    <w:rsid w:val="00A946BA"/>
    <w:rsid w:val="00A9752F"/>
    <w:rsid w:val="00AA0988"/>
    <w:rsid w:val="00AA2452"/>
    <w:rsid w:val="00AA2B8D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635"/>
    <w:rsid w:val="00AD584D"/>
    <w:rsid w:val="00AE4AF0"/>
    <w:rsid w:val="00AE5809"/>
    <w:rsid w:val="00AF1915"/>
    <w:rsid w:val="00B003C3"/>
    <w:rsid w:val="00B11D25"/>
    <w:rsid w:val="00B12264"/>
    <w:rsid w:val="00B14EF0"/>
    <w:rsid w:val="00B23C01"/>
    <w:rsid w:val="00B273E5"/>
    <w:rsid w:val="00B355F4"/>
    <w:rsid w:val="00B37503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5E05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6C3"/>
    <w:rsid w:val="00BD1AB8"/>
    <w:rsid w:val="00BF3CB9"/>
    <w:rsid w:val="00BF5AA7"/>
    <w:rsid w:val="00C0002D"/>
    <w:rsid w:val="00C03D38"/>
    <w:rsid w:val="00C04FCD"/>
    <w:rsid w:val="00C06D23"/>
    <w:rsid w:val="00C101BF"/>
    <w:rsid w:val="00C10DA7"/>
    <w:rsid w:val="00C14A93"/>
    <w:rsid w:val="00C15D06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3348"/>
    <w:rsid w:val="00C647C8"/>
    <w:rsid w:val="00C700F4"/>
    <w:rsid w:val="00C764C5"/>
    <w:rsid w:val="00C81A77"/>
    <w:rsid w:val="00CB1036"/>
    <w:rsid w:val="00CB2EEB"/>
    <w:rsid w:val="00CB5CD8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3CC3"/>
    <w:rsid w:val="00D6465F"/>
    <w:rsid w:val="00D64A5D"/>
    <w:rsid w:val="00D66680"/>
    <w:rsid w:val="00D73780"/>
    <w:rsid w:val="00D8356B"/>
    <w:rsid w:val="00D930FD"/>
    <w:rsid w:val="00D93428"/>
    <w:rsid w:val="00D942F8"/>
    <w:rsid w:val="00DA0A69"/>
    <w:rsid w:val="00DA276D"/>
    <w:rsid w:val="00DA4DF7"/>
    <w:rsid w:val="00DA61D3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5C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34F6"/>
    <w:rsid w:val="00E74FFB"/>
    <w:rsid w:val="00E76F2B"/>
    <w:rsid w:val="00E8206C"/>
    <w:rsid w:val="00E85EBB"/>
    <w:rsid w:val="00E92DDD"/>
    <w:rsid w:val="00EA0C40"/>
    <w:rsid w:val="00EB0A00"/>
    <w:rsid w:val="00EC3EEB"/>
    <w:rsid w:val="00EC7AED"/>
    <w:rsid w:val="00EE2B0B"/>
    <w:rsid w:val="00EF5B77"/>
    <w:rsid w:val="00F0386A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47B4E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196"/>
    <w:rsid w:val="00FA3927"/>
    <w:rsid w:val="00FA6D6C"/>
    <w:rsid w:val="00FB37F2"/>
    <w:rsid w:val="00FB5CB4"/>
    <w:rsid w:val="00FC0982"/>
    <w:rsid w:val="00FC1057"/>
    <w:rsid w:val="00FC14E3"/>
    <w:rsid w:val="00FC1D18"/>
    <w:rsid w:val="00FC6B8D"/>
    <w:rsid w:val="00FD49AF"/>
    <w:rsid w:val="00FE6F03"/>
    <w:rsid w:val="00FF094B"/>
    <w:rsid w:val="00FF10F9"/>
    <w:rsid w:val="00FF2CAF"/>
    <w:rsid w:val="00FF387A"/>
    <w:rsid w:val="00FF430E"/>
    <w:rsid w:val="00FF46EC"/>
    <w:rsid w:val="00FF4BE1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D6A3EB9C-38DE-45B2-9890-1F31AEFC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uiPriority w:val="99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0D2F1B"/>
  </w:style>
  <w:style w:type="character" w:customStyle="1" w:styleId="KommentartextZchn">
    <w:name w:val="Kommentartext Zchn"/>
    <w:link w:val="Kommentartext"/>
    <w:uiPriority w:val="99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customStyle="1" w:styleId="FormatvorlageArial10PtBlockVor6PtNach6Pt">
    <w:name w:val="Formatvorlage Arial 10 Pt. Block Vor:  6 Pt. Nach:  6 Pt."/>
    <w:basedOn w:val="Standard"/>
    <w:rsid w:val="006806EA"/>
    <w:pPr>
      <w:keepNext w:val="0"/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881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Petra Bachmann</cp:lastModifiedBy>
  <cp:revision>5</cp:revision>
  <cp:lastPrinted>2019-04-10T06:42:00Z</cp:lastPrinted>
  <dcterms:created xsi:type="dcterms:W3CDTF">2026-02-28T13:34:00Z</dcterms:created>
  <dcterms:modified xsi:type="dcterms:W3CDTF">2026-05-07T12:51:00Z</dcterms:modified>
</cp:coreProperties>
</file>